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84D17">
        <w:rPr>
          <w:b/>
          <w:noProof/>
          <w:sz w:val="24"/>
        </w:rPr>
        <w:t>RAN</w:t>
      </w:r>
      <w:r w:rsidR="00C66BA2">
        <w:rPr>
          <w:b/>
          <w:noProof/>
          <w:sz w:val="24"/>
        </w:rPr>
        <w:t xml:space="preserve"> </w:t>
      </w:r>
      <w:r w:rsidR="00984D17">
        <w:rPr>
          <w:b/>
          <w:noProof/>
          <w:sz w:val="24"/>
        </w:rPr>
        <w:t xml:space="preserve">WG4 </w:t>
      </w:r>
      <w:r>
        <w:rPr>
          <w:b/>
          <w:noProof/>
          <w:sz w:val="24"/>
        </w:rPr>
        <w:t>Meeting #</w:t>
      </w:r>
      <w:r w:rsidR="00984D17">
        <w:rPr>
          <w:b/>
          <w:noProof/>
          <w:sz w:val="24"/>
        </w:rPr>
        <w:t>91</w:t>
      </w:r>
      <w:r>
        <w:rPr>
          <w:b/>
          <w:i/>
          <w:noProof/>
          <w:sz w:val="28"/>
        </w:rPr>
        <w:tab/>
      </w:r>
      <w:r w:rsidR="00984D17">
        <w:rPr>
          <w:b/>
          <w:i/>
          <w:noProof/>
          <w:sz w:val="28"/>
        </w:rPr>
        <w:t>R4-190605</w:t>
      </w:r>
      <w:r w:rsidR="0050428D">
        <w:rPr>
          <w:b/>
          <w:i/>
          <w:noProof/>
          <w:sz w:val="28"/>
        </w:rPr>
        <w:t>6</w:t>
      </w:r>
    </w:p>
    <w:p w:rsidR="001E41F3" w:rsidRDefault="00984D17" w:rsidP="005E2C44">
      <w:pPr>
        <w:pStyle w:val="CRCoverPage"/>
        <w:outlineLvl w:val="0"/>
        <w:rPr>
          <w:b/>
          <w:noProof/>
          <w:sz w:val="24"/>
        </w:rPr>
      </w:pPr>
      <w:bookmarkStart w:id="0" w:name="_GoBack"/>
      <w:bookmarkEnd w:id="0"/>
      <w:r>
        <w:rPr>
          <w:b/>
          <w:noProof/>
          <w:sz w:val="24"/>
        </w:rPr>
        <w:t>Reno</w:t>
      </w:r>
      <w:r w:rsidR="001E41F3">
        <w:rPr>
          <w:b/>
          <w:noProof/>
          <w:sz w:val="24"/>
        </w:rPr>
        <w:t xml:space="preserve">, </w:t>
      </w:r>
      <w:r>
        <w:rPr>
          <w:b/>
          <w:noProof/>
          <w:sz w:val="24"/>
        </w:rPr>
        <w:t>Nevada, U.S.</w:t>
      </w:r>
      <w:r w:rsidR="001E41F3">
        <w:rPr>
          <w:b/>
          <w:noProof/>
          <w:sz w:val="24"/>
        </w:rPr>
        <w:t xml:space="preserve">, </w:t>
      </w:r>
      <w:r>
        <w:rPr>
          <w:b/>
          <w:noProof/>
          <w:sz w:val="24"/>
        </w:rPr>
        <w:t>13</w:t>
      </w:r>
      <w:r w:rsidR="00547111">
        <w:rPr>
          <w:b/>
          <w:noProof/>
          <w:sz w:val="24"/>
        </w:rPr>
        <w:t xml:space="preserve"> </w:t>
      </w:r>
      <w:r>
        <w:rPr>
          <w:b/>
          <w:noProof/>
          <w:sz w:val="24"/>
        </w:rPr>
        <w:t>–</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4D17" w:rsidP="00E13F3D">
            <w:pPr>
              <w:pStyle w:val="CRCoverPage"/>
              <w:spacing w:after="0"/>
              <w:jc w:val="right"/>
              <w:rPr>
                <w:b/>
                <w:noProof/>
                <w:sz w:val="28"/>
              </w:rPr>
            </w:pPr>
            <w:r>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21D3" w:rsidP="00547111">
            <w:pPr>
              <w:pStyle w:val="CRCoverPage"/>
              <w:spacing w:after="0"/>
              <w:rPr>
                <w:noProof/>
              </w:rPr>
            </w:pPr>
            <w:r>
              <w:rPr>
                <w:b/>
                <w:noProof/>
                <w:sz w:val="28"/>
              </w:rPr>
              <w:t>0039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4D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1D3" w:rsidP="00984D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4D17">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4D17"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D17">
            <w:pPr>
              <w:pStyle w:val="CRCoverPage"/>
              <w:spacing w:after="0"/>
              <w:ind w:left="100"/>
              <w:rPr>
                <w:noProof/>
              </w:rPr>
            </w:pPr>
            <w:r w:rsidRPr="005C149D">
              <w:t>Introducing CR on new EN-DC LTE(xDL/1UL)+ NR(2DL/1UL) DC 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84D17"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4D17">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4D1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4D17">
            <w:pPr>
              <w:pStyle w:val="CRCoverPage"/>
              <w:spacing w:after="0"/>
              <w:ind w:left="100"/>
              <w:rPr>
                <w:noProof/>
              </w:rPr>
            </w:pPr>
            <w:r w:rsidRPr="00984D17">
              <w:rPr>
                <w:rFonts w:cs="Arial"/>
                <w:szCs w:val="21"/>
                <w:lang w:eastAsia="ja-JP"/>
              </w:rPr>
              <w:t>DC_R16_xBLTE_2BNR_yDL2UL-Core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4D17">
            <w:pPr>
              <w:pStyle w:val="CRCoverPage"/>
              <w:spacing w:after="0"/>
              <w:ind w:left="100"/>
              <w:rPr>
                <w:rFonts w:hint="eastAsia"/>
                <w:noProof/>
                <w:lang w:eastAsia="ko-KR"/>
              </w:rPr>
            </w:pPr>
            <w:r>
              <w:rPr>
                <w:rFonts w:hint="eastAsia"/>
                <w:noProof/>
                <w:lang w:eastAsia="ko-KR"/>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4D1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4D1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84D17" w:rsidP="00984D17">
            <w:pPr>
              <w:pStyle w:val="CRCoverPage"/>
              <w:spacing w:after="0"/>
              <w:ind w:left="100"/>
              <w:rPr>
                <w:rFonts w:hint="eastAsia"/>
                <w:noProof/>
                <w:lang w:eastAsia="ko-KR"/>
              </w:rPr>
            </w:pPr>
            <w:r>
              <w:rPr>
                <w:noProof/>
                <w:lang w:eastAsia="ko-KR"/>
              </w:rPr>
              <w:t>New EN-DC Inter-band LTE (x bands DL with 1 band UL, x=1,2,3,4) and NR (2 bands DL with 1 band UL) band combinations have been studied and introduced in corresponding TR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4D17" w:rsidRDefault="00984D17" w:rsidP="00984D17">
            <w:pPr>
              <w:pStyle w:val="CRCoverPage"/>
              <w:spacing w:after="0"/>
              <w:ind w:left="100"/>
              <w:rPr>
                <w:noProof/>
              </w:rPr>
            </w:pPr>
            <w:r>
              <w:rPr>
                <w:noProof/>
              </w:rPr>
              <w:t>In TS38.101-3, include new EN-DC band combinations in rel-16</w:t>
            </w:r>
          </w:p>
          <w:p w:rsidR="00984D17" w:rsidRDefault="008F27E3" w:rsidP="00984D17">
            <w:pPr>
              <w:pStyle w:val="CRCoverPage"/>
              <w:numPr>
                <w:ilvl w:val="0"/>
                <w:numId w:val="2"/>
              </w:numPr>
              <w:spacing w:after="0"/>
              <w:rPr>
                <w:rFonts w:eastAsia="맑은 고딕"/>
                <w:noProof/>
                <w:lang w:eastAsia="ko-KR"/>
              </w:rPr>
            </w:pPr>
            <w:r>
              <w:rPr>
                <w:rFonts w:eastAsia="맑은 고딕"/>
                <w:lang w:eastAsia="ko-KR"/>
              </w:rPr>
              <w:t>In R4-1900248 and R4-1903009 were</w:t>
            </w:r>
            <w:r w:rsidR="00984D17">
              <w:rPr>
                <w:rFonts w:eastAsia="맑은 고딕"/>
                <w:lang w:eastAsia="ko-KR"/>
              </w:rPr>
              <w:t xml:space="preserve"> endorsed in rel-16. However, the CR on TS38.101-3 of rel-16 is no</w:t>
            </w:r>
            <w:r>
              <w:rPr>
                <w:rFonts w:eastAsia="맑은 고딕"/>
                <w:lang w:eastAsia="ko-KR"/>
              </w:rPr>
              <w:t>t existed</w:t>
            </w:r>
            <w:r w:rsidR="00984D17">
              <w:rPr>
                <w:rFonts w:eastAsia="맑은 고딕"/>
                <w:lang w:eastAsia="ko-KR"/>
              </w:rPr>
              <w:t xml:space="preserve">. So, we added these band combos in TS38.101-3 for rel-16. Also follow new band combos are completed in this meeting. </w:t>
            </w:r>
          </w:p>
          <w:p w:rsidR="00984D17" w:rsidRDefault="00984D17" w:rsidP="00984D17">
            <w:pPr>
              <w:pStyle w:val="CRCoverPage"/>
              <w:numPr>
                <w:ilvl w:val="0"/>
                <w:numId w:val="2"/>
              </w:numPr>
              <w:spacing w:after="0"/>
              <w:rPr>
                <w:rFonts w:eastAsia="맑은 고딕"/>
                <w:noProof/>
                <w:lang w:eastAsia="ko-KR"/>
              </w:rPr>
            </w:pPr>
            <w:r>
              <w:rPr>
                <w:rFonts w:eastAsia="맑은 고딕"/>
                <w:lang w:eastAsia="ko-KR"/>
              </w:rPr>
              <w:t xml:space="preserve"> LTE </w:t>
            </w:r>
            <w:r w:rsidRPr="00CF74CC">
              <w:rPr>
                <w:rFonts w:eastAsia="맑은 고딕"/>
                <w:lang w:eastAsia="ko-KR"/>
              </w:rPr>
              <w:t>(1DL/1UL)+NR(2DL/1UL) DC combinations</w:t>
            </w:r>
            <w:r w:rsidR="00804648">
              <w:rPr>
                <w:rFonts w:eastAsia="맑은 고딕"/>
                <w:lang w:eastAsia="ko-KR"/>
              </w:rPr>
              <w:t xml:space="preserve"> without self desense</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9B589A">
              <w:rPr>
                <w:rFonts w:eastAsia="MS Mincho" w:cs="Arial"/>
                <w:bCs/>
              </w:rPr>
              <w:t>1</w:t>
            </w:r>
            <w:r w:rsidRPr="003E78EC">
              <w:rPr>
                <w:rFonts w:eastAsia="MS Mincho" w:cs="Arial"/>
                <w:bCs/>
              </w:rPr>
              <w:t>_n</w:t>
            </w:r>
            <w:r w:rsidR="009B589A">
              <w:rPr>
                <w:rFonts w:eastAsia="MS Mincho" w:cs="Arial"/>
                <w:bCs/>
              </w:rPr>
              <w:t>77-n258</w:t>
            </w:r>
            <w:r w:rsidR="009B589A">
              <w:rPr>
                <w:rFonts w:eastAsia="맑은 고딕"/>
                <w:noProof/>
                <w:lang w:eastAsia="ko-KR"/>
              </w:rPr>
              <w:t xml:space="preserve"> with 2UL_DC_1A_n77A or DC_1A_n25</w:t>
            </w:r>
            <w:r>
              <w:rPr>
                <w:rFonts w:eastAsia="맑은 고딕"/>
                <w:noProof/>
                <w:lang w:eastAsia="ko-KR"/>
              </w:rPr>
              <w:t>8A</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9B589A">
              <w:rPr>
                <w:rFonts w:eastAsia="MS Mincho" w:cs="Arial"/>
                <w:bCs/>
              </w:rPr>
              <w:t>1</w:t>
            </w:r>
            <w:r w:rsidRPr="003E78EC">
              <w:rPr>
                <w:rFonts w:eastAsia="MS Mincho" w:cs="Arial"/>
                <w:bCs/>
              </w:rPr>
              <w:t>_n</w:t>
            </w:r>
            <w:r w:rsidR="009B589A">
              <w:rPr>
                <w:rFonts w:eastAsia="MS Mincho" w:cs="Arial"/>
                <w:bCs/>
              </w:rPr>
              <w:t>78-n258</w:t>
            </w:r>
            <w:r w:rsidR="009B589A">
              <w:rPr>
                <w:rFonts w:eastAsia="맑은 고딕"/>
                <w:noProof/>
                <w:lang w:eastAsia="ko-KR"/>
              </w:rPr>
              <w:t xml:space="preserve"> with 2UL_DC_1A_n78A or DC_1A_n258</w:t>
            </w:r>
            <w:r>
              <w:rPr>
                <w:rFonts w:eastAsia="맑은 고딕"/>
                <w:noProof/>
                <w:lang w:eastAsia="ko-KR"/>
              </w:rPr>
              <w:t>A</w:t>
            </w:r>
          </w:p>
          <w:p w:rsidR="00984D17" w:rsidRDefault="009B589A"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w:t>
            </w:r>
            <w:r w:rsidRPr="003E78EC">
              <w:rPr>
                <w:rFonts w:eastAsia="MS Mincho" w:cs="Arial"/>
                <w:bCs/>
              </w:rPr>
              <w:t>_n</w:t>
            </w:r>
            <w:r>
              <w:rPr>
                <w:rFonts w:eastAsia="MS Mincho" w:cs="Arial"/>
                <w:bCs/>
              </w:rPr>
              <w:t>79-n258</w:t>
            </w:r>
            <w:r>
              <w:rPr>
                <w:rFonts w:eastAsia="맑은 고딕"/>
                <w:noProof/>
                <w:lang w:eastAsia="ko-KR"/>
              </w:rPr>
              <w:t xml:space="preserve"> with 2UL_DC_1A_n79A or DC_1A_n258A</w:t>
            </w:r>
          </w:p>
          <w:p w:rsidR="009B589A" w:rsidRDefault="009B589A" w:rsidP="009B589A">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77-n258</w:t>
            </w:r>
            <w:r>
              <w:rPr>
                <w:rFonts w:eastAsia="맑은 고딕"/>
                <w:noProof/>
                <w:lang w:eastAsia="ko-KR"/>
              </w:rPr>
              <w:t xml:space="preserve"> with 2UL_DC_3A_n77A or DC_3A_n258A</w:t>
            </w:r>
          </w:p>
          <w:p w:rsidR="009B589A" w:rsidRDefault="009B589A" w:rsidP="009B589A">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78-n258</w:t>
            </w:r>
            <w:r>
              <w:rPr>
                <w:rFonts w:eastAsia="맑은 고딕"/>
                <w:noProof/>
                <w:lang w:eastAsia="ko-KR"/>
              </w:rPr>
              <w:t xml:space="preserve"> with 2UL_DC_3A_n78A or DC_3A_n258A</w:t>
            </w:r>
          </w:p>
          <w:p w:rsidR="009B589A" w:rsidRDefault="009B589A" w:rsidP="009B589A">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79-n258</w:t>
            </w:r>
            <w:r>
              <w:rPr>
                <w:rFonts w:eastAsia="맑은 고딕"/>
                <w:noProof/>
                <w:lang w:eastAsia="ko-KR"/>
              </w:rPr>
              <w:t xml:space="preserve"> with 2UL_DC_3A_n79A or DC_3A_n258A</w:t>
            </w:r>
          </w:p>
          <w:p w:rsidR="009B589A" w:rsidRDefault="00804648" w:rsidP="00984D17">
            <w:pPr>
              <w:pStyle w:val="CRCoverPage"/>
              <w:numPr>
                <w:ilvl w:val="1"/>
                <w:numId w:val="2"/>
              </w:numPr>
              <w:spacing w:after="0"/>
              <w:rPr>
                <w:rFonts w:eastAsia="맑은 고딕"/>
                <w:noProof/>
                <w:lang w:eastAsia="ko-KR"/>
              </w:rPr>
            </w:pPr>
            <w:r>
              <w:rPr>
                <w:rFonts w:eastAsia="맑은 고딕" w:hint="eastAsia"/>
                <w:noProof/>
                <w:lang w:eastAsia="ko-KR"/>
              </w:rPr>
              <w:t xml:space="preserve">EN_DC_3-3_n78-n257 with </w:t>
            </w:r>
            <w:r>
              <w:rPr>
                <w:rFonts w:eastAsia="맑은 고딕"/>
                <w:noProof/>
                <w:lang w:eastAsia="ko-KR"/>
              </w:rPr>
              <w:t>2UL_DC_3A_n78A or DC_3A_n257A</w:t>
            </w:r>
          </w:p>
          <w:p w:rsidR="00984D17" w:rsidRDefault="00984D17" w:rsidP="00984D17">
            <w:pPr>
              <w:pStyle w:val="CRCoverPage"/>
              <w:spacing w:after="0"/>
              <w:ind w:left="900"/>
              <w:rPr>
                <w:rFonts w:eastAsia="맑은 고딕"/>
                <w:noProof/>
                <w:lang w:eastAsia="ko-KR"/>
              </w:rPr>
            </w:pPr>
          </w:p>
          <w:p w:rsidR="00984D17" w:rsidRDefault="00804648" w:rsidP="00984D17">
            <w:pPr>
              <w:pStyle w:val="CRCoverPage"/>
              <w:numPr>
                <w:ilvl w:val="0"/>
                <w:numId w:val="2"/>
              </w:numPr>
              <w:spacing w:after="0"/>
              <w:rPr>
                <w:rFonts w:eastAsia="맑은 고딕"/>
                <w:noProof/>
                <w:lang w:eastAsia="ko-KR"/>
              </w:rPr>
            </w:pPr>
            <w:r>
              <w:rPr>
                <w:rFonts w:eastAsia="맑은 고딕"/>
                <w:lang w:eastAsia="ko-KR"/>
              </w:rPr>
              <w:t>LTE (2</w:t>
            </w:r>
            <w:r w:rsidRPr="00CF74CC">
              <w:rPr>
                <w:rFonts w:eastAsia="맑은 고딕"/>
                <w:lang w:eastAsia="ko-KR"/>
              </w:rPr>
              <w:t>DL/1UL)+NR(2DL/1UL) DC combinations</w:t>
            </w:r>
            <w:r>
              <w:rPr>
                <w:rFonts w:eastAsia="맑은 고딕"/>
                <w:lang w:eastAsia="ko-KR"/>
              </w:rPr>
              <w:t xml:space="preserve"> without self desense</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804648">
              <w:rPr>
                <w:rFonts w:eastAsia="MS Mincho" w:cs="Arial"/>
                <w:bCs/>
              </w:rPr>
              <w:t>1-8</w:t>
            </w:r>
            <w:r w:rsidRPr="003E78EC">
              <w:rPr>
                <w:rFonts w:eastAsia="MS Mincho" w:cs="Arial"/>
                <w:bCs/>
              </w:rPr>
              <w:t>_n</w:t>
            </w:r>
            <w:r>
              <w:rPr>
                <w:rFonts w:eastAsia="MS Mincho" w:cs="Arial"/>
                <w:bCs/>
              </w:rPr>
              <w:t>7</w:t>
            </w:r>
            <w:r w:rsidR="00804648">
              <w:rPr>
                <w:rFonts w:eastAsia="MS Mincho" w:cs="Arial"/>
                <w:bCs/>
              </w:rPr>
              <w:t>7-n257</w:t>
            </w:r>
            <w:r>
              <w:rPr>
                <w:rFonts w:eastAsia="맑은 고딕"/>
                <w:noProof/>
                <w:lang w:eastAsia="ko-KR"/>
              </w:rPr>
              <w:t xml:space="preserve"> with 2UL_DC_1A_n7</w:t>
            </w:r>
            <w:r w:rsidR="00804648">
              <w:rPr>
                <w:rFonts w:eastAsia="맑은 고딕"/>
                <w:noProof/>
                <w:lang w:eastAsia="ko-KR"/>
              </w:rPr>
              <w:t>7A or DC_1A_n257A or DC_8</w:t>
            </w:r>
            <w:r>
              <w:rPr>
                <w:rFonts w:eastAsia="맑은 고딕"/>
                <w:noProof/>
                <w:lang w:eastAsia="ko-KR"/>
              </w:rPr>
              <w:t>A_n7</w:t>
            </w:r>
            <w:r w:rsidR="00804648">
              <w:rPr>
                <w:rFonts w:eastAsia="맑은 고딕"/>
                <w:noProof/>
                <w:lang w:eastAsia="ko-KR"/>
              </w:rPr>
              <w:t>7A or DC_8A_n257</w:t>
            </w:r>
            <w:r>
              <w:rPr>
                <w:rFonts w:eastAsia="맑은 고딕"/>
                <w:noProof/>
                <w:lang w:eastAsia="ko-KR"/>
              </w:rPr>
              <w:t>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1-3</w:t>
            </w:r>
            <w:r w:rsidRPr="003E78EC">
              <w:rPr>
                <w:rFonts w:eastAsia="MS Mincho" w:cs="Arial"/>
                <w:bCs/>
              </w:rPr>
              <w:t>_n</w:t>
            </w:r>
            <w:r>
              <w:rPr>
                <w:rFonts w:eastAsia="MS Mincho" w:cs="Arial"/>
                <w:bCs/>
              </w:rPr>
              <w:t>77-n79</w:t>
            </w:r>
            <w:r>
              <w:rPr>
                <w:rFonts w:eastAsia="맑은 고딕"/>
                <w:noProof/>
                <w:lang w:eastAsia="ko-KR"/>
              </w:rPr>
              <w:t xml:space="preserve"> with 2UL_DC_1A_n77A or DC_1A_n79A or DC_3A_n77A or DC_3A_n79A</w:t>
            </w:r>
          </w:p>
          <w:p w:rsidR="00804648" w:rsidRP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1-3</w:t>
            </w:r>
            <w:r w:rsidRPr="003E78EC">
              <w:rPr>
                <w:rFonts w:eastAsia="MS Mincho" w:cs="Arial"/>
                <w:bCs/>
              </w:rPr>
              <w:t>_n</w:t>
            </w:r>
            <w:r>
              <w:rPr>
                <w:rFonts w:eastAsia="MS Mincho" w:cs="Arial"/>
                <w:bCs/>
              </w:rPr>
              <w:t>78-n79</w:t>
            </w:r>
            <w:r>
              <w:rPr>
                <w:rFonts w:eastAsia="맑은 고딕"/>
                <w:noProof/>
                <w:lang w:eastAsia="ko-KR"/>
              </w:rPr>
              <w:t xml:space="preserve"> with 2UL_DC_1A_n78A or DC_1A_n79A or DC_3A_n78A or DC_3A_n79A</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804648">
              <w:rPr>
                <w:rFonts w:eastAsia="MS Mincho" w:cs="Arial"/>
                <w:bCs/>
              </w:rPr>
              <w:t>1-19</w:t>
            </w:r>
            <w:r w:rsidRPr="003E78EC">
              <w:rPr>
                <w:rFonts w:eastAsia="MS Mincho" w:cs="Arial"/>
                <w:bCs/>
              </w:rPr>
              <w:t>_n</w:t>
            </w:r>
            <w:r w:rsidR="00804648">
              <w:rPr>
                <w:rFonts w:eastAsia="MS Mincho" w:cs="Arial"/>
                <w:bCs/>
              </w:rPr>
              <w:t>77-n79</w:t>
            </w:r>
            <w:r w:rsidR="00804648">
              <w:rPr>
                <w:rFonts w:eastAsia="맑은 고딕"/>
                <w:noProof/>
                <w:lang w:eastAsia="ko-KR"/>
              </w:rPr>
              <w:t xml:space="preserve"> with </w:t>
            </w:r>
            <w:r w:rsidR="0096043D">
              <w:rPr>
                <w:rFonts w:eastAsia="맑은 고딕"/>
                <w:noProof/>
                <w:lang w:eastAsia="ko-KR"/>
              </w:rPr>
              <w:t>2UL_</w:t>
            </w:r>
            <w:r w:rsidR="00804648">
              <w:rPr>
                <w:rFonts w:eastAsia="맑은 고딕"/>
                <w:noProof/>
                <w:lang w:eastAsia="ko-KR"/>
              </w:rPr>
              <w:t>DC_19A_n77A or DC_19A_n79</w:t>
            </w:r>
            <w:r>
              <w:rPr>
                <w:rFonts w:eastAsia="맑은 고딕"/>
                <w:noProof/>
                <w:lang w:eastAsia="ko-KR"/>
              </w:rPr>
              <w:t>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1-19</w:t>
            </w:r>
            <w:r w:rsidRPr="003E78EC">
              <w:rPr>
                <w:rFonts w:eastAsia="MS Mincho" w:cs="Arial"/>
                <w:bCs/>
              </w:rPr>
              <w:t>_n</w:t>
            </w:r>
            <w:r>
              <w:rPr>
                <w:rFonts w:eastAsia="MS Mincho" w:cs="Arial"/>
                <w:bCs/>
              </w:rPr>
              <w:t>78-n79</w:t>
            </w:r>
            <w:r>
              <w:rPr>
                <w:rFonts w:eastAsia="맑은 고딕"/>
                <w:noProof/>
                <w:lang w:eastAsia="ko-KR"/>
              </w:rPr>
              <w:t xml:space="preserve"> with 2UL_DC_19A_n78A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w:t>
            </w:r>
            <w:r w:rsidRPr="003E78EC">
              <w:rPr>
                <w:rFonts w:eastAsia="MS Mincho" w:cs="Arial"/>
                <w:bCs/>
              </w:rPr>
              <w:t>_n</w:t>
            </w:r>
            <w:r>
              <w:rPr>
                <w:rFonts w:eastAsia="MS Mincho" w:cs="Arial"/>
                <w:bCs/>
              </w:rPr>
              <w:t>77-n79</w:t>
            </w:r>
            <w:r>
              <w:rPr>
                <w:rFonts w:eastAsia="맑은 고딕"/>
                <w:noProof/>
                <w:lang w:eastAsia="ko-KR"/>
              </w:rPr>
              <w:t xml:space="preserve"> wi</w:t>
            </w:r>
            <w:r w:rsidR="0096043D">
              <w:rPr>
                <w:rFonts w:eastAsia="맑은 고딕"/>
                <w:noProof/>
                <w:lang w:eastAsia="ko-KR"/>
              </w:rPr>
              <w:t>th 2UL_DC_1A_n77A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w:t>
            </w:r>
            <w:r w:rsidRPr="003E78EC">
              <w:rPr>
                <w:rFonts w:eastAsia="MS Mincho" w:cs="Arial"/>
                <w:bCs/>
              </w:rPr>
              <w:t>_n</w:t>
            </w:r>
            <w:r>
              <w:rPr>
                <w:rFonts w:eastAsia="MS Mincho" w:cs="Arial"/>
                <w:bCs/>
              </w:rPr>
              <w:t>78-n79</w:t>
            </w:r>
            <w:r>
              <w:rPr>
                <w:rFonts w:eastAsia="맑은 고딕"/>
                <w:noProof/>
                <w:lang w:eastAsia="ko-KR"/>
              </w:rPr>
              <w:t xml:space="preserve"> wi</w:t>
            </w:r>
            <w:r w:rsidR="0096043D">
              <w:rPr>
                <w:rFonts w:eastAsia="맑은 고딕"/>
                <w:noProof/>
                <w:lang w:eastAsia="ko-KR"/>
              </w:rPr>
              <w:t>th 2UL_DC_1A_n78A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1-42</w:t>
            </w:r>
            <w:r w:rsidRPr="003E78EC">
              <w:rPr>
                <w:rFonts w:eastAsia="MS Mincho" w:cs="Arial"/>
                <w:bCs/>
              </w:rPr>
              <w:t>_n</w:t>
            </w:r>
            <w:r>
              <w:rPr>
                <w:rFonts w:eastAsia="MS Mincho" w:cs="Arial"/>
                <w:bCs/>
              </w:rPr>
              <w:t>77-n79</w:t>
            </w:r>
            <w:r>
              <w:rPr>
                <w:rFonts w:eastAsia="맑은 고딕"/>
                <w:noProof/>
                <w:lang w:eastAsia="ko-KR"/>
              </w:rPr>
              <w:t xml:space="preserve"> wi</w:t>
            </w:r>
            <w:r w:rsidR="0096043D">
              <w:rPr>
                <w:rFonts w:eastAsia="맑은 고딕"/>
                <w:noProof/>
                <w:lang w:eastAsia="ko-KR"/>
              </w:rPr>
              <w:t>th 2UL_DC_1A_n77A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1-42</w:t>
            </w:r>
            <w:r w:rsidRPr="003E78EC">
              <w:rPr>
                <w:rFonts w:eastAsia="MS Mincho" w:cs="Arial"/>
                <w:bCs/>
              </w:rPr>
              <w:t>_n</w:t>
            </w:r>
            <w:r>
              <w:rPr>
                <w:rFonts w:eastAsia="MS Mincho" w:cs="Arial"/>
                <w:bCs/>
              </w:rPr>
              <w:t>78-n79</w:t>
            </w:r>
            <w:r>
              <w:rPr>
                <w:rFonts w:eastAsia="맑은 고딕"/>
                <w:noProof/>
                <w:lang w:eastAsia="ko-KR"/>
              </w:rPr>
              <w:t xml:space="preserve"> wi</w:t>
            </w:r>
            <w:r w:rsidR="0096043D">
              <w:rPr>
                <w:rFonts w:eastAsia="맑은 고딕"/>
                <w:noProof/>
                <w:lang w:eastAsia="ko-KR"/>
              </w:rPr>
              <w:t>th 2UL_DC_1A_n78A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-19</w:t>
            </w:r>
            <w:r w:rsidRPr="003E78EC">
              <w:rPr>
                <w:rFonts w:eastAsia="MS Mincho" w:cs="Arial"/>
                <w:bCs/>
              </w:rPr>
              <w:t>_n</w:t>
            </w:r>
            <w:r>
              <w:rPr>
                <w:rFonts w:eastAsia="MS Mincho" w:cs="Arial"/>
                <w:bCs/>
              </w:rPr>
              <w:t>77-n79</w:t>
            </w:r>
            <w:r w:rsidR="001E5360">
              <w:rPr>
                <w:rFonts w:eastAsia="맑은 고딕"/>
                <w:noProof/>
                <w:lang w:eastAsia="ko-KR"/>
              </w:rPr>
              <w:t xml:space="preserve"> with 2UL_</w:t>
            </w:r>
            <w:r>
              <w:rPr>
                <w:rFonts w:eastAsia="맑은 고딕"/>
                <w:noProof/>
                <w:lang w:eastAsia="ko-KR"/>
              </w:rPr>
              <w:t>DC_19A_n77A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lastRenderedPageBreak/>
              <w:t>EN_</w:t>
            </w:r>
            <w:r w:rsidRPr="003E78EC">
              <w:rPr>
                <w:rFonts w:eastAsia="MS Mincho" w:cs="Arial"/>
                <w:bCs/>
              </w:rPr>
              <w:t>DC_</w:t>
            </w:r>
            <w:r w:rsidR="001E5360">
              <w:rPr>
                <w:rFonts w:eastAsia="MS Mincho" w:cs="Arial"/>
                <w:bCs/>
              </w:rPr>
              <w:t>3</w:t>
            </w:r>
            <w:r>
              <w:rPr>
                <w:rFonts w:eastAsia="MS Mincho" w:cs="Arial"/>
                <w:bCs/>
              </w:rPr>
              <w:t>-19</w:t>
            </w:r>
            <w:r w:rsidRPr="003E78EC">
              <w:rPr>
                <w:rFonts w:eastAsia="MS Mincho" w:cs="Arial"/>
                <w:bCs/>
              </w:rPr>
              <w:t>_n</w:t>
            </w:r>
            <w:r>
              <w:rPr>
                <w:rFonts w:eastAsia="MS Mincho" w:cs="Arial"/>
                <w:bCs/>
              </w:rPr>
              <w:t>78-n79</w:t>
            </w:r>
            <w:r w:rsidR="001E5360">
              <w:rPr>
                <w:rFonts w:eastAsia="맑은 고딕"/>
                <w:noProof/>
                <w:lang w:eastAsia="ko-KR"/>
              </w:rPr>
              <w:t xml:space="preserve"> with 2UL_</w:t>
            </w:r>
            <w:r>
              <w:rPr>
                <w:rFonts w:eastAsia="맑은 고딕"/>
                <w:noProof/>
                <w:lang w:eastAsia="ko-KR"/>
              </w:rPr>
              <w:t>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-21</w:t>
            </w:r>
            <w:r w:rsidRPr="003E78EC">
              <w:rPr>
                <w:rFonts w:eastAsia="MS Mincho" w:cs="Arial"/>
                <w:bCs/>
              </w:rPr>
              <w:t>_n</w:t>
            </w:r>
            <w:r>
              <w:rPr>
                <w:rFonts w:eastAsia="MS Mincho" w:cs="Arial"/>
                <w:bCs/>
              </w:rPr>
              <w:t>77-n79</w:t>
            </w:r>
            <w:r>
              <w:rPr>
                <w:rFonts w:eastAsia="맑은 고딕"/>
                <w:noProof/>
                <w:lang w:eastAsia="ko-KR"/>
              </w:rPr>
              <w:t xml:space="preserve"> with 2UL_D</w:t>
            </w:r>
            <w:r w:rsidR="001E5360">
              <w:rPr>
                <w:rFonts w:eastAsia="맑은 고딕"/>
                <w:noProof/>
                <w:lang w:eastAsia="ko-KR"/>
              </w:rPr>
              <w:t>C_3A_n77A or DC_3</w:t>
            </w:r>
            <w:r>
              <w:rPr>
                <w:rFonts w:eastAsia="맑은 고딕"/>
                <w:noProof/>
                <w:lang w:eastAsia="ko-KR"/>
              </w:rPr>
              <w:t>A_n79A or DC_21A_n77A or DC_21A_n79A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-21</w:t>
            </w:r>
            <w:r w:rsidRPr="003E78EC">
              <w:rPr>
                <w:rFonts w:eastAsia="MS Mincho" w:cs="Arial"/>
                <w:bCs/>
              </w:rPr>
              <w:t>_n</w:t>
            </w:r>
            <w:r>
              <w:rPr>
                <w:rFonts w:eastAsia="MS Mincho" w:cs="Arial"/>
                <w:bCs/>
              </w:rPr>
              <w:t>78-n79</w:t>
            </w:r>
            <w:r>
              <w:rPr>
                <w:rFonts w:eastAsia="맑은 고딕"/>
                <w:noProof/>
                <w:lang w:eastAsia="ko-KR"/>
              </w:rPr>
              <w:t xml:space="preserve"> with 2UL_D</w:t>
            </w:r>
            <w:r w:rsidR="001E5360">
              <w:rPr>
                <w:rFonts w:eastAsia="맑은 고딕"/>
                <w:noProof/>
                <w:lang w:eastAsia="ko-KR"/>
              </w:rPr>
              <w:t>C_3A_n78A or DC_3</w:t>
            </w:r>
            <w:r>
              <w:rPr>
                <w:rFonts w:eastAsia="맑은 고딕"/>
                <w:noProof/>
                <w:lang w:eastAsia="ko-KR"/>
              </w:rPr>
              <w:t>A_n79A or DC_21A_n78A or DC_21A_n79A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-42</w:t>
            </w:r>
            <w:r w:rsidRPr="003E78EC">
              <w:rPr>
                <w:rFonts w:eastAsia="MS Mincho" w:cs="Arial"/>
                <w:bCs/>
              </w:rPr>
              <w:t>_n</w:t>
            </w:r>
            <w:r>
              <w:rPr>
                <w:rFonts w:eastAsia="MS Mincho" w:cs="Arial"/>
                <w:bCs/>
              </w:rPr>
              <w:t>77-n79</w:t>
            </w:r>
            <w:r>
              <w:rPr>
                <w:rFonts w:eastAsia="맑은 고딕"/>
                <w:noProof/>
                <w:lang w:eastAsia="ko-KR"/>
              </w:rPr>
              <w:t xml:space="preserve"> with 2UL_D</w:t>
            </w:r>
            <w:r w:rsidR="001E5360">
              <w:rPr>
                <w:rFonts w:eastAsia="맑은 고딕"/>
                <w:noProof/>
                <w:lang w:eastAsia="ko-KR"/>
              </w:rPr>
              <w:t>C_3A_n77A or DC_3</w:t>
            </w:r>
            <w:r w:rsidR="0096043D">
              <w:rPr>
                <w:rFonts w:eastAsia="맑은 고딕"/>
                <w:noProof/>
                <w:lang w:eastAsia="ko-KR"/>
              </w:rPr>
              <w:t>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-42</w:t>
            </w:r>
            <w:r w:rsidRPr="003E78EC">
              <w:rPr>
                <w:rFonts w:eastAsia="MS Mincho" w:cs="Arial"/>
                <w:bCs/>
              </w:rPr>
              <w:t>_n</w:t>
            </w:r>
            <w:r>
              <w:rPr>
                <w:rFonts w:eastAsia="MS Mincho" w:cs="Arial"/>
                <w:bCs/>
              </w:rPr>
              <w:t>78-n79</w:t>
            </w:r>
            <w:r>
              <w:rPr>
                <w:rFonts w:eastAsia="맑은 고딕"/>
                <w:noProof/>
                <w:lang w:eastAsia="ko-KR"/>
              </w:rPr>
              <w:t xml:space="preserve"> with 2UL_D</w:t>
            </w:r>
            <w:r w:rsidR="001E5360">
              <w:rPr>
                <w:rFonts w:eastAsia="맑은 고딕"/>
                <w:noProof/>
                <w:lang w:eastAsia="ko-KR"/>
              </w:rPr>
              <w:t>C_3A_n78A or DC_3</w:t>
            </w:r>
            <w:r w:rsidR="0096043D">
              <w:rPr>
                <w:rFonts w:eastAsia="맑은 고딕"/>
                <w:noProof/>
                <w:lang w:eastAsia="ko-KR"/>
              </w:rPr>
              <w:t>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w:t>
            </w:r>
            <w:r w:rsidRPr="003E78EC">
              <w:rPr>
                <w:rFonts w:eastAsia="MS Mincho" w:cs="Arial"/>
                <w:bCs/>
              </w:rPr>
              <w:t>_n</w:t>
            </w:r>
            <w:r>
              <w:rPr>
                <w:rFonts w:eastAsia="MS Mincho" w:cs="Arial"/>
                <w:bCs/>
              </w:rPr>
              <w:t>77-n79</w:t>
            </w:r>
            <w:r>
              <w:rPr>
                <w:rFonts w:eastAsia="맑은 고딕"/>
                <w:noProof/>
                <w:lang w:eastAsia="ko-KR"/>
              </w:rPr>
              <w:t xml:space="preserve"> with </w:t>
            </w:r>
            <w:r w:rsidR="0096043D">
              <w:rPr>
                <w:rFonts w:eastAsia="맑은 고딕"/>
                <w:noProof/>
                <w:lang w:eastAsia="ko-KR"/>
              </w:rPr>
              <w:t>2UL_DC_19A_n77A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w:t>
            </w:r>
            <w:r w:rsidRPr="003E78EC">
              <w:rPr>
                <w:rFonts w:eastAsia="MS Mincho" w:cs="Arial"/>
                <w:bCs/>
              </w:rPr>
              <w:t>_n</w:t>
            </w:r>
            <w:r>
              <w:rPr>
                <w:rFonts w:eastAsia="MS Mincho" w:cs="Arial"/>
                <w:bCs/>
              </w:rPr>
              <w:t>78-n79</w:t>
            </w:r>
            <w:r>
              <w:rPr>
                <w:rFonts w:eastAsia="맑은 고딕"/>
                <w:noProof/>
                <w:lang w:eastAsia="ko-KR"/>
              </w:rPr>
              <w:t xml:space="preserve"> with</w:t>
            </w:r>
            <w:r w:rsidR="0096043D">
              <w:rPr>
                <w:rFonts w:eastAsia="맑은 고딕"/>
                <w:noProof/>
                <w:lang w:eastAsia="ko-KR"/>
              </w:rPr>
              <w:t xml:space="preserve"> 2UL_DC_19A_n78A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19-42</w:t>
            </w:r>
            <w:r w:rsidRPr="003E78EC">
              <w:rPr>
                <w:rFonts w:eastAsia="MS Mincho" w:cs="Arial"/>
                <w:bCs/>
              </w:rPr>
              <w:t>_n</w:t>
            </w:r>
            <w:r>
              <w:rPr>
                <w:rFonts w:eastAsia="MS Mincho" w:cs="Arial"/>
                <w:bCs/>
              </w:rPr>
              <w:t>77-n79</w:t>
            </w:r>
            <w:r>
              <w:rPr>
                <w:rFonts w:eastAsia="맑은 고딕"/>
                <w:noProof/>
                <w:lang w:eastAsia="ko-KR"/>
              </w:rPr>
              <w:t xml:space="preserve"> with</w:t>
            </w:r>
            <w:r w:rsidR="0096043D">
              <w:rPr>
                <w:rFonts w:eastAsia="맑은 고딕"/>
                <w:noProof/>
                <w:lang w:eastAsia="ko-KR"/>
              </w:rPr>
              <w:t xml:space="preserve"> 2UL_DC_19A_n77A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19-42</w:t>
            </w:r>
            <w:r w:rsidRPr="003E78EC">
              <w:rPr>
                <w:rFonts w:eastAsia="MS Mincho" w:cs="Arial"/>
                <w:bCs/>
              </w:rPr>
              <w:t>_n</w:t>
            </w:r>
            <w:r>
              <w:rPr>
                <w:rFonts w:eastAsia="MS Mincho" w:cs="Arial"/>
                <w:bCs/>
              </w:rPr>
              <w:t>78-n79</w:t>
            </w:r>
            <w:r>
              <w:rPr>
                <w:rFonts w:eastAsia="맑은 고딕"/>
                <w:noProof/>
                <w:lang w:eastAsia="ko-KR"/>
              </w:rPr>
              <w:t xml:space="preserve"> with</w:t>
            </w:r>
            <w:r w:rsidR="0096043D">
              <w:rPr>
                <w:rFonts w:eastAsia="맑은 고딕"/>
                <w:noProof/>
                <w:lang w:eastAsia="ko-KR"/>
              </w:rPr>
              <w:t xml:space="preserve"> 2UL_DC_19A_n78A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21-42</w:t>
            </w:r>
            <w:r w:rsidRPr="003E78EC">
              <w:rPr>
                <w:rFonts w:eastAsia="MS Mincho" w:cs="Arial"/>
                <w:bCs/>
              </w:rPr>
              <w:t>_n</w:t>
            </w:r>
            <w:r>
              <w:rPr>
                <w:rFonts w:eastAsia="MS Mincho" w:cs="Arial"/>
                <w:bCs/>
              </w:rPr>
              <w:t>77-n79</w:t>
            </w:r>
            <w:r>
              <w:rPr>
                <w:rFonts w:eastAsia="맑은 고딕"/>
                <w:noProof/>
                <w:lang w:eastAsia="ko-KR"/>
              </w:rPr>
              <w:t xml:space="preserve"> with</w:t>
            </w:r>
            <w:r w:rsidR="0096043D">
              <w:rPr>
                <w:rFonts w:eastAsia="맑은 고딕"/>
                <w:noProof/>
                <w:lang w:eastAsia="ko-KR"/>
              </w:rPr>
              <w:t xml:space="preserve"> 2UL_DC_21A_n77A or DC_21A_n79A</w:t>
            </w:r>
          </w:p>
          <w:p w:rsidR="00984D17"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21-42</w:t>
            </w:r>
            <w:r w:rsidRPr="003E78EC">
              <w:rPr>
                <w:rFonts w:eastAsia="MS Mincho" w:cs="Arial"/>
                <w:bCs/>
              </w:rPr>
              <w:t>_n</w:t>
            </w:r>
            <w:r>
              <w:rPr>
                <w:rFonts w:eastAsia="MS Mincho" w:cs="Arial"/>
                <w:bCs/>
              </w:rPr>
              <w:t>78-n79</w:t>
            </w:r>
            <w:r>
              <w:rPr>
                <w:rFonts w:eastAsia="맑은 고딕"/>
                <w:noProof/>
                <w:lang w:eastAsia="ko-KR"/>
              </w:rPr>
              <w:t xml:space="preserve"> with</w:t>
            </w:r>
            <w:r w:rsidR="0096043D">
              <w:rPr>
                <w:rFonts w:eastAsia="맑은 고딕"/>
                <w:noProof/>
                <w:lang w:eastAsia="ko-KR"/>
              </w:rPr>
              <w:t xml:space="preserve"> 2UL_DC_21A_n78A or DC_21A_n79A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3-3-7</w:t>
            </w:r>
            <w:r w:rsidRPr="003E78EC">
              <w:rPr>
                <w:rFonts w:eastAsia="MS Mincho" w:cs="Arial"/>
                <w:bCs/>
              </w:rPr>
              <w:t>_n</w:t>
            </w:r>
            <w:r>
              <w:rPr>
                <w:rFonts w:eastAsia="MS Mincho" w:cs="Arial"/>
                <w:bCs/>
              </w:rPr>
              <w:t>78-n257</w:t>
            </w:r>
            <w:r>
              <w:rPr>
                <w:rFonts w:eastAsia="맑은 고딕"/>
                <w:noProof/>
                <w:lang w:eastAsia="ko-KR"/>
              </w:rPr>
              <w:t xml:space="preserve"> with 2UL_DC_3A_n78A or DC_3A_n257A or DC_7A_n78A or DC_7A_n257A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3-3-7-7</w:t>
            </w:r>
            <w:r w:rsidRPr="003E78EC">
              <w:rPr>
                <w:rFonts w:eastAsia="MS Mincho" w:cs="Arial"/>
                <w:bCs/>
              </w:rPr>
              <w:t>_n</w:t>
            </w:r>
            <w:r>
              <w:rPr>
                <w:rFonts w:eastAsia="MS Mincho" w:cs="Arial"/>
                <w:bCs/>
              </w:rPr>
              <w:t>78-n257</w:t>
            </w:r>
            <w:r>
              <w:rPr>
                <w:rFonts w:eastAsia="맑은 고딕"/>
                <w:noProof/>
                <w:lang w:eastAsia="ko-KR"/>
              </w:rPr>
              <w:t xml:space="preserve"> with 2UL_DC_3A_n78A or DC_3A_n257A or DC_7A_n78A or DC_7A_n257A</w:t>
            </w:r>
          </w:p>
          <w:p w:rsidR="001E5360" w:rsidRPr="001E5360" w:rsidRDefault="001E5360" w:rsidP="001E5360">
            <w:pPr>
              <w:pStyle w:val="CRCoverPage"/>
              <w:numPr>
                <w:ilvl w:val="1"/>
                <w:numId w:val="2"/>
              </w:numPr>
              <w:spacing w:after="0"/>
              <w:rPr>
                <w:rFonts w:eastAsia="맑은 고딕" w:hint="eastAsia"/>
                <w:noProof/>
                <w:lang w:eastAsia="ko-KR"/>
              </w:rPr>
            </w:pPr>
            <w:r>
              <w:rPr>
                <w:rFonts w:eastAsia="맑은 고딕" w:hint="eastAsia"/>
                <w:noProof/>
                <w:lang w:eastAsia="ko-KR"/>
              </w:rPr>
              <w:t>EN_</w:t>
            </w:r>
            <w:r w:rsidRPr="003E78EC">
              <w:rPr>
                <w:rFonts w:eastAsia="MS Mincho" w:cs="Arial"/>
                <w:bCs/>
              </w:rPr>
              <w:t>DC_</w:t>
            </w:r>
            <w:r>
              <w:rPr>
                <w:rFonts w:eastAsia="MS Mincho" w:cs="Arial"/>
                <w:bCs/>
              </w:rPr>
              <w:t>3-7</w:t>
            </w:r>
            <w:r w:rsidRPr="003E78EC">
              <w:rPr>
                <w:rFonts w:eastAsia="MS Mincho" w:cs="Arial"/>
                <w:bCs/>
              </w:rPr>
              <w:t>_n</w:t>
            </w:r>
            <w:r>
              <w:rPr>
                <w:rFonts w:eastAsia="MS Mincho" w:cs="Arial"/>
                <w:bCs/>
              </w:rPr>
              <w:t>1-n78</w:t>
            </w:r>
            <w:r>
              <w:rPr>
                <w:rFonts w:eastAsia="맑은 고딕"/>
                <w:noProof/>
                <w:lang w:eastAsia="ko-KR"/>
              </w:rPr>
              <w:t xml:space="preserve"> with 2UL_DC_3A_n1A or DC_3A_n78A or DC_7A_n1A or DC_7A_n78A</w:t>
            </w:r>
          </w:p>
          <w:p w:rsidR="00984D17" w:rsidRDefault="00984D17" w:rsidP="00984D17">
            <w:pPr>
              <w:pStyle w:val="CRCoverPage"/>
              <w:spacing w:after="0"/>
              <w:ind w:left="460"/>
              <w:rPr>
                <w:rFonts w:eastAsia="맑은 고딕"/>
                <w:noProof/>
                <w:lang w:eastAsia="ko-KR"/>
              </w:rPr>
            </w:pPr>
          </w:p>
          <w:p w:rsidR="00984D17" w:rsidRDefault="00984D17" w:rsidP="00984D17">
            <w:pPr>
              <w:pStyle w:val="CRCoverPage"/>
              <w:numPr>
                <w:ilvl w:val="0"/>
                <w:numId w:val="2"/>
              </w:numPr>
              <w:spacing w:after="0"/>
              <w:rPr>
                <w:rFonts w:eastAsia="맑은 고딕"/>
                <w:noProof/>
                <w:lang w:eastAsia="ko-KR"/>
              </w:rPr>
            </w:pPr>
            <w:r>
              <w:rPr>
                <w:rFonts w:eastAsia="맑은 고딕"/>
                <w:lang w:eastAsia="ko-KR"/>
              </w:rPr>
              <w:t>LTE (3</w:t>
            </w:r>
            <w:r w:rsidRPr="00CF74CC">
              <w:rPr>
                <w:rFonts w:eastAsia="맑은 고딕"/>
                <w:lang w:eastAsia="ko-KR"/>
              </w:rPr>
              <w:t>DL/1UL)+NR(2DL/1UL) DC combinations</w:t>
            </w:r>
            <w:r>
              <w:rPr>
                <w:rFonts w:eastAsia="맑은 고딕"/>
                <w:lang w:eastAsia="ko-KR"/>
              </w:rPr>
              <w:t xml:space="preserve"> including FR1</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1-3-21_n77-n79</w:t>
            </w:r>
            <w:r w:rsidR="001E5360">
              <w:rPr>
                <w:rFonts w:eastAsia="맑은 고딕"/>
                <w:noProof/>
                <w:lang w:eastAsia="ko-KR"/>
              </w:rPr>
              <w:t xml:space="preserve"> with 2UL_DC_3A_n77A or DC_3A_n79A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1-3-21_n78-n79</w:t>
            </w:r>
            <w:r>
              <w:rPr>
                <w:rFonts w:eastAsia="맑은 고딕"/>
                <w:noProof/>
                <w:lang w:eastAsia="ko-KR"/>
              </w:rPr>
              <w:t xml:space="preserve"> with 2UL_DC_3A_n78A or DC_3A_n79A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1-19-42_n77-n79</w:t>
            </w:r>
            <w:r>
              <w:rPr>
                <w:rFonts w:eastAsia="맑은 고딕"/>
                <w:noProof/>
                <w:lang w:eastAsia="ko-KR"/>
              </w:rPr>
              <w:t xml:space="preserve"> with 2UL_DC_19A_n77A or DC_19A_n79A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1-19-42_n78-n79</w:t>
            </w:r>
            <w:r>
              <w:rPr>
                <w:rFonts w:eastAsia="맑은 고딕"/>
                <w:noProof/>
                <w:lang w:eastAsia="ko-KR"/>
              </w:rPr>
              <w:t xml:space="preserve"> with 2UL_DC_19A_n78A or DC_19A_n79A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1-21-42_n77-n79</w:t>
            </w:r>
            <w:r>
              <w:rPr>
                <w:rFonts w:eastAsia="맑은 고딕"/>
                <w:noProof/>
                <w:lang w:eastAsia="ko-KR"/>
              </w:rPr>
              <w:t xml:space="preserve"> with 2UL_DC_1A_n77A or DC_1A_n79A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1-21-42_n78-n79</w:t>
            </w:r>
            <w:r>
              <w:rPr>
                <w:rFonts w:eastAsia="맑은 고딕"/>
                <w:noProof/>
                <w:lang w:eastAsia="ko-KR"/>
              </w:rPr>
              <w:t xml:space="preserve"> with 2UL_DC_1A_n78A or DC_1A_n79A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19-21-42_n77-n79</w:t>
            </w:r>
            <w:r>
              <w:rPr>
                <w:rFonts w:eastAsia="맑은 고딕"/>
                <w:noProof/>
                <w:lang w:eastAsia="ko-KR"/>
              </w:rPr>
              <w:t xml:space="preserve"> with 2UL_DC_19A_n77A or DC_19A_n79A</w:t>
            </w:r>
          </w:p>
          <w:p w:rsidR="001E5360" w:rsidRP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19-21-42_n78-n79</w:t>
            </w:r>
            <w:r>
              <w:rPr>
                <w:rFonts w:eastAsia="맑은 고딕"/>
                <w:noProof/>
                <w:lang w:eastAsia="ko-KR"/>
              </w:rPr>
              <w:t xml:space="preserve"> with 2UL_DC_19A_n78A or DC_19A_n79A</w:t>
            </w:r>
          </w:p>
          <w:p w:rsidR="00984D17" w:rsidRPr="001E5360" w:rsidRDefault="00984D17" w:rsidP="00984D17">
            <w:pPr>
              <w:pStyle w:val="CRCoverPage"/>
              <w:spacing w:after="0"/>
              <w:rPr>
                <w:noProof/>
                <w:lang w:eastAsia="ko-KR"/>
              </w:rPr>
            </w:pPr>
          </w:p>
          <w:p w:rsidR="001E41F3" w:rsidRDefault="00984D17" w:rsidP="00984D17">
            <w:pPr>
              <w:pStyle w:val="CRCoverPage"/>
              <w:spacing w:after="0"/>
              <w:ind w:left="100"/>
              <w:rPr>
                <w:noProof/>
                <w:lang w:eastAsia="ko-KR"/>
              </w:rPr>
            </w:pPr>
            <w:r>
              <w:rPr>
                <w:rFonts w:hint="eastAsia"/>
                <w:noProof/>
                <w:lang w:eastAsia="ko-KR"/>
              </w:rPr>
              <w:t xml:space="preserve">For Some EN-DC band with self-interference problem, MSD exception requirements are defined in </w:t>
            </w:r>
            <w:r>
              <w:rPr>
                <w:noProof/>
                <w:lang w:eastAsia="ko-KR"/>
              </w:rPr>
              <w:t>section 7.3B.3.3.</w:t>
            </w:r>
          </w:p>
          <w:p w:rsidR="001E5360" w:rsidRDefault="001E5360" w:rsidP="001E5360">
            <w:pPr>
              <w:pStyle w:val="CRCoverPage"/>
              <w:numPr>
                <w:ilvl w:val="0"/>
                <w:numId w:val="2"/>
              </w:numPr>
              <w:spacing w:after="0"/>
              <w:rPr>
                <w:rFonts w:eastAsia="맑은 고딕"/>
                <w:noProof/>
                <w:lang w:eastAsia="ko-KR"/>
              </w:rPr>
            </w:pPr>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with self desense</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20</w:t>
            </w:r>
            <w:r w:rsidRPr="003E78EC">
              <w:rPr>
                <w:rFonts w:eastAsia="MS Mincho" w:cs="Arial"/>
                <w:bCs/>
              </w:rPr>
              <w:t>_n</w:t>
            </w:r>
            <w:r>
              <w:rPr>
                <w:rFonts w:eastAsia="MS Mincho" w:cs="Arial"/>
                <w:bCs/>
              </w:rPr>
              <w:t>3-n78</w:t>
            </w:r>
            <w:r>
              <w:rPr>
                <w:rFonts w:eastAsia="맑은 고딕"/>
                <w:noProof/>
                <w:lang w:eastAsia="ko-KR"/>
              </w:rPr>
              <w:t xml:space="preserve"> with 2UL_DC_20A_n3A or DC_20A_n78A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1-n78</w:t>
            </w:r>
            <w:r>
              <w:rPr>
                <w:rFonts w:eastAsia="맑은 고딕"/>
                <w:noProof/>
                <w:lang w:eastAsia="ko-KR"/>
              </w:rPr>
              <w:t xml:space="preserve"> with 2UL_DC_7A_n1A or DC_7A_n78A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20</w:t>
            </w:r>
            <w:r w:rsidRPr="003E78EC">
              <w:rPr>
                <w:rFonts w:eastAsia="MS Mincho" w:cs="Arial"/>
                <w:bCs/>
              </w:rPr>
              <w:t>_n</w:t>
            </w:r>
            <w:r>
              <w:rPr>
                <w:rFonts w:eastAsia="MS Mincho" w:cs="Arial"/>
                <w:bCs/>
              </w:rPr>
              <w:t>1-n78</w:t>
            </w:r>
            <w:r>
              <w:rPr>
                <w:rFonts w:eastAsia="맑은 고딕"/>
                <w:noProof/>
                <w:lang w:eastAsia="ko-KR"/>
              </w:rPr>
              <w:t xml:space="preserve"> with 2UL_DC_20A_n1A or DC_20A_n78A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3-n78</w:t>
            </w:r>
            <w:r>
              <w:rPr>
                <w:rFonts w:eastAsia="맑은 고딕"/>
                <w:noProof/>
                <w:lang w:eastAsia="ko-KR"/>
              </w:rPr>
              <w:t xml:space="preserve"> with 2UL_DC_7A_n3A or DC_7A_n78A</w:t>
            </w:r>
          </w:p>
          <w:p w:rsidR="001E5360" w:rsidRPr="001E5360" w:rsidRDefault="001E5360" w:rsidP="00984D1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4D17">
            <w:pPr>
              <w:pStyle w:val="CRCoverPage"/>
              <w:spacing w:after="0"/>
              <w:ind w:left="100"/>
              <w:rPr>
                <w:noProof/>
              </w:rPr>
            </w:pPr>
            <w:r>
              <w:rPr>
                <w:noProof/>
                <w:lang w:eastAsia="ko-KR"/>
              </w:rPr>
              <w:t>N</w:t>
            </w:r>
            <w:r>
              <w:rPr>
                <w:rFonts w:hint="eastAsia"/>
                <w:noProof/>
                <w:lang w:eastAsia="ko-KR"/>
              </w:rPr>
              <w:t xml:space="preserve">ew </w:t>
            </w:r>
            <w:r>
              <w:rPr>
                <w:noProof/>
                <w:lang w:eastAsia="ko-KR"/>
              </w:rPr>
              <w:t>EN-DC Inter-band LTE (x bands DL with 1 band UL, x=1,2,3,4) and NR (2 bands DL with 1 band UL) band combinations won’t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D17">
            <w:pPr>
              <w:pStyle w:val="CRCoverPage"/>
              <w:spacing w:after="0"/>
              <w:ind w:left="100"/>
              <w:rPr>
                <w:noProof/>
              </w:rPr>
            </w:pPr>
            <w:r>
              <w:t>5.2B.4, 5.2B.5, 5.2B.6 5.5B.4, 5.5B.5, 5.5B.6, 6.2B.4.2.3, 7.3B.2.3, 7.3B.3.3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4D1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84D17">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84D17" w:rsidP="00984D17">
            <w:pPr>
              <w:pStyle w:val="CRCoverPage"/>
              <w:spacing w:after="0"/>
              <w:ind w:left="99"/>
              <w:rPr>
                <w:noProof/>
              </w:rPr>
            </w:pPr>
            <w:r>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4D17">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984D17"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6660A">
            <w:pPr>
              <w:pStyle w:val="CRCoverPage"/>
              <w:spacing w:after="0"/>
              <w:ind w:left="100"/>
              <w:rPr>
                <w:rFonts w:hint="eastAsia"/>
                <w:noProof/>
                <w:lang w:eastAsia="ko-KR"/>
              </w:rPr>
            </w:pPr>
            <w:r>
              <w:rPr>
                <w:noProof/>
                <w:lang w:eastAsia="ko-KR"/>
              </w:rPr>
              <w:t>No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F27E3" w:rsidRDefault="008F27E3" w:rsidP="008F27E3">
      <w:pPr>
        <w:rPr>
          <w:i/>
          <w:color w:val="FF0000"/>
          <w:sz w:val="24"/>
        </w:rPr>
      </w:pPr>
      <w:r w:rsidRPr="008A4D0C">
        <w:rPr>
          <w:rFonts w:hint="eastAsia"/>
          <w:i/>
          <w:color w:val="FF0000"/>
          <w:sz w:val="24"/>
        </w:rPr>
        <w:lastRenderedPageBreak/>
        <w:t>&lt;Start of Changes&gt;</w:t>
      </w:r>
    </w:p>
    <w:p w:rsidR="008F27E3" w:rsidRPr="00AE4694" w:rsidRDefault="008F27E3" w:rsidP="008F27E3"/>
    <w:p w:rsidR="008F27E3" w:rsidRPr="00AE4694" w:rsidRDefault="008F27E3" w:rsidP="008F27E3">
      <w:pPr>
        <w:pStyle w:val="30"/>
        <w:ind w:left="1000" w:hanging="400"/>
      </w:pPr>
      <w:bookmarkStart w:id="3" w:name="_Toc535319237"/>
      <w:r w:rsidRPr="00AE4694">
        <w:t>5.2B.4</w:t>
      </w:r>
      <w:r w:rsidRPr="00AE4694">
        <w:tab/>
        <w:t>Inter-band EN-DC within FR1</w:t>
      </w:r>
      <w:bookmarkEnd w:id="3"/>
    </w:p>
    <w:p w:rsidR="008F27E3" w:rsidRPr="00AE4694" w:rsidDel="00D63C1E" w:rsidRDefault="008F27E3" w:rsidP="008F27E3">
      <w:pPr>
        <w:rPr>
          <w:del w:id="4" w:author="Editor_#40" w:date="2019-02-15T10:00:00Z"/>
        </w:rPr>
      </w:pPr>
      <w:del w:id="5" w:author="Editor_#40" w:date="2019-02-15T10:00:00Z">
        <w:r w:rsidRPr="00AE4694" w:rsidDel="00D63C1E">
          <w:delText>&lt;Editor’s note: conducted requirements&gt;</w:delText>
        </w:r>
      </w:del>
    </w:p>
    <w:p w:rsidR="008F27E3" w:rsidRPr="00AE4694" w:rsidRDefault="008F27E3" w:rsidP="008F27E3">
      <w:pPr>
        <w:pStyle w:val="40"/>
        <w:ind w:left="1200" w:hanging="400"/>
      </w:pPr>
      <w:bookmarkStart w:id="6" w:name="_Toc535319238"/>
      <w:r w:rsidRPr="00AE4694">
        <w:lastRenderedPageBreak/>
        <w:t>5.2B.4.1</w:t>
      </w:r>
      <w:r w:rsidRPr="00AE4694">
        <w:tab/>
        <w:t>EN-DC (two bands)</w:t>
      </w:r>
      <w:bookmarkEnd w:id="6"/>
    </w:p>
    <w:p w:rsidR="008F27E3" w:rsidRPr="00AE4694" w:rsidRDefault="008F27E3" w:rsidP="008F27E3">
      <w:pPr>
        <w:pStyle w:val="TH"/>
        <w:rPr>
          <w:lang w:val="en-US"/>
        </w:rPr>
      </w:pPr>
      <w:r w:rsidRPr="00AE4694">
        <w:t>Table 5.2B.4</w:t>
      </w:r>
      <w:r w:rsidRPr="00AE4694">
        <w:rPr>
          <w:lang w:val="en-US"/>
        </w:rPr>
        <w:t>.1</w:t>
      </w:r>
      <w:r w:rsidRPr="00AE4694">
        <w:t>-1: Band combinations for inter-band EN-DC</w:t>
      </w:r>
      <w:r w:rsidRPr="00AE4694">
        <w:rPr>
          <w:lang w:val="en-US"/>
        </w:rPr>
        <w:t xml:space="preserve"> within FR1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r w:rsidRPr="00AE4694">
              <w:t>Single UL allowed</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DC_1_n77</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DC_2_n66</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DC_2_n78</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DC_3_n77</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DC_3_n78</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DC_5_n66</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DC_7-7_n78</w:t>
            </w:r>
            <w:r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DC_20_n8</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DC_41_n79</w:t>
            </w:r>
            <w:r w:rsidRPr="00AE4694">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DC_42_n77</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DC_42_n78</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DC_42_n79</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DC_66_n5</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8F27E3" w:rsidRPr="00AE4694" w:rsidRDefault="008F27E3" w:rsidP="00AD21D3">
            <w:pPr>
              <w:pStyle w:val="TAN"/>
            </w:pPr>
            <w:r w:rsidRPr="00AE4694">
              <w:t>NOTE 1:</w:t>
            </w:r>
            <w:r w:rsidRPr="00AE4694">
              <w:tab/>
              <w:t>The frequency range above 3600</w:t>
            </w:r>
            <w:ins w:id="7" w:author="Editor_#40" w:date="2019-02-15T10:03:00Z">
              <w:r>
                <w:t xml:space="preserve"> </w:t>
              </w:r>
            </w:ins>
            <w:r w:rsidRPr="00AE4694">
              <w:t>MHz for Band n78 is not used in this combination.</w:t>
            </w:r>
          </w:p>
          <w:p w:rsidR="008F27E3" w:rsidRPr="00AE4694" w:rsidRDefault="008F27E3" w:rsidP="00AD21D3">
            <w:pPr>
              <w:pStyle w:val="TAN"/>
            </w:pPr>
            <w:r w:rsidRPr="00AE4694">
              <w:t>NOTE 2:</w:t>
            </w:r>
            <w:r w:rsidRPr="00AE4694">
              <w:tab/>
              <w:t>The frequency range below 2506</w:t>
            </w:r>
            <w:ins w:id="8" w:author="Editor_#40" w:date="2019-02-15T10:03:00Z">
              <w:r>
                <w:t xml:space="preserve"> </w:t>
              </w:r>
            </w:ins>
            <w:r w:rsidRPr="00AE4694">
              <w:t>MHz for Band 41 is not used in this combination.</w:t>
            </w:r>
          </w:p>
          <w:p w:rsidR="008F27E3" w:rsidRPr="00AE4694" w:rsidRDefault="008F27E3" w:rsidP="00AD21D3">
            <w:pPr>
              <w:pStyle w:val="TAN"/>
            </w:pPr>
            <w:r w:rsidRPr="00AE4694">
              <w:t>NOTE 3:</w:t>
            </w:r>
            <w:r w:rsidRPr="00AE4694">
              <w:tab/>
              <w:t xml:space="preserve">Applicable for UE supporting inter-band </w:t>
            </w:r>
            <w:del w:id="9" w:author="Editor_#40" w:date="2019-02-15T10:01:00Z">
              <w:r w:rsidRPr="00AE4694" w:rsidDel="00CC3770">
                <w:delText>carrier aggregation</w:delText>
              </w:r>
            </w:del>
            <w:ins w:id="10" w:author="Editor_#40" w:date="2019-02-15T10:01:00Z">
              <w:r>
                <w:t>EN-DC</w:t>
              </w:r>
            </w:ins>
            <w:r w:rsidRPr="00AE4694">
              <w:t xml:space="preserve"> with mandatory simultaneous Rx/Tx capability.</w:t>
            </w:r>
          </w:p>
          <w:p w:rsidR="008F27E3" w:rsidRPr="00AE4694" w:rsidRDefault="008F27E3" w:rsidP="00AD21D3">
            <w:pPr>
              <w:pStyle w:val="TAN"/>
              <w:rPr>
                <w:rFonts w:cs="Arial"/>
                <w:lang w:eastAsia="en-GB"/>
              </w:rPr>
            </w:pPr>
            <w:r w:rsidRPr="00AE4694">
              <w:rPr>
                <w:rFonts w:cs="Arial"/>
                <w:lang w:eastAsia="en-GB"/>
              </w:rPr>
              <w:t>NOTE 4:</w:t>
            </w:r>
            <w:r w:rsidRPr="00AE4694">
              <w:tab/>
            </w:r>
            <w:r w:rsidRPr="00AE4694">
              <w:rPr>
                <w:rFonts w:cs="Arial"/>
                <w:lang w:eastAsia="en-GB"/>
              </w:rPr>
              <w:t>The frequency range in band n28 is restricted for this band combination to 703-733 MHz for the UL and 758-788 MHz for the DL.</w:t>
            </w:r>
          </w:p>
          <w:p w:rsidR="008F27E3" w:rsidRPr="00AE4694" w:rsidRDefault="008F27E3" w:rsidP="00AD21D3">
            <w:pPr>
              <w:pStyle w:val="TAN"/>
              <w:rPr>
                <w:rFonts w:eastAsia="MS Mincho"/>
              </w:rPr>
            </w:pPr>
            <w:r w:rsidRPr="00AE4694">
              <w:rPr>
                <w:rFonts w:eastAsia="MS Mincho"/>
              </w:rPr>
              <w:t>NOTE 5:</w:t>
            </w:r>
            <w:r w:rsidRPr="00AE4694">
              <w:tab/>
            </w:r>
            <w:r w:rsidRPr="00AE4694">
              <w:rPr>
                <w:rFonts w:eastAsia="MS Mincho"/>
              </w:rPr>
              <w:t>The combination is not used alone as fall back mode of other band combinations in which UL in Band 42 is not used.</w:t>
            </w:r>
          </w:p>
        </w:tc>
      </w:tr>
    </w:tbl>
    <w:p w:rsidR="008F27E3" w:rsidRPr="00AE4694" w:rsidRDefault="008F27E3" w:rsidP="008F27E3"/>
    <w:p w:rsidR="008F27E3" w:rsidRPr="00AE4694" w:rsidRDefault="008F27E3" w:rsidP="008F27E3">
      <w:pPr>
        <w:pStyle w:val="40"/>
        <w:ind w:left="1200" w:hanging="400"/>
      </w:pPr>
      <w:bookmarkStart w:id="11" w:name="_Toc535319239"/>
      <w:r w:rsidRPr="00AE4694">
        <w:lastRenderedPageBreak/>
        <w:t>5.2B.4.2</w:t>
      </w:r>
      <w:r w:rsidRPr="00AE4694">
        <w:tab/>
        <w:t>EN-DC (three bands)</w:t>
      </w:r>
      <w:bookmarkEnd w:id="11"/>
    </w:p>
    <w:p w:rsidR="008F27E3" w:rsidRPr="00AE4694" w:rsidRDefault="008F27E3" w:rsidP="008F27E3">
      <w:pPr>
        <w:pStyle w:val="TH"/>
        <w:rPr>
          <w:lang w:val="en-US"/>
        </w:rPr>
      </w:pPr>
      <w:r w:rsidRPr="00AE4694">
        <w:t>Table 5.2B.4</w:t>
      </w:r>
      <w:r w:rsidRPr="00AE4694">
        <w:rPr>
          <w:lang w:val="en-US"/>
        </w:rPr>
        <w:t>.2</w:t>
      </w:r>
      <w:r w:rsidRPr="00AE4694">
        <w:t>-1: Band combinations for inter-band EN-DC</w:t>
      </w:r>
      <w:r w:rsidRPr="00AE4694">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F27E3" w:rsidRPr="00AE4694" w:rsidTr="00AD21D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H"/>
            </w:pPr>
            <w:del w:id="12" w:author="R4-1900529" w:date="2019-03-06T13:01:00Z">
              <w:r w:rsidRPr="00AE4694" w:rsidDel="001E6988">
                <w:delText>Single UL allowed</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 w:author="R4-1900529" w:date="2019-03-06T13:01:00Z">
              <w:r w:rsidRPr="00AE4694" w:rsidDel="001E6988">
                <w:rPr>
                  <w:rFonts w:eastAsia="MS Mincho"/>
                </w:rPr>
                <w:delText>DC_3_n78</w:delText>
              </w:r>
            </w:del>
          </w:p>
        </w:tc>
      </w:tr>
      <w:tr w:rsidR="008F27E3" w:rsidRPr="00AE4694" w:rsidTr="00AD21D3">
        <w:trPr>
          <w:trHeight w:val="288"/>
          <w:jc w:val="center"/>
          <w:ins w:id="16" w:author="Suhwan Lim" w:date="2019-04-18T12:06: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7" w:author="Suhwan Lim" w:date="2019-04-18T12:06:00Z"/>
              </w:rPr>
            </w:pPr>
            <w:ins w:id="18" w:author="Suhwan Lim" w:date="2019-04-18T12:07:00Z">
              <w:r>
                <w:rPr>
                  <w:rFonts w:eastAsia="맑은 고딕" w:hint="eastAsia"/>
                  <w:lang w:eastAsia="ko-KR"/>
                </w:rPr>
                <w:t>DC_1_n3</w:t>
              </w:r>
              <w:r>
                <w:rPr>
                  <w:rFonts w:eastAsia="맑은 고딕"/>
                  <w:lang w:eastAsia="ko-KR"/>
                </w:rPr>
                <w:t>-n78</w:t>
              </w:r>
              <w:r w:rsidRPr="00AE4694">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9" w:author="Suhwan Lim" w:date="2019-04-18T12:06:00Z"/>
              </w:rPr>
            </w:pPr>
            <w:ins w:id="20" w:author="Suhwan Lim" w:date="2019-04-18T12:07:00Z">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 w:author="Suhwan Lim" w:date="2019-04-18T12:06:00Z"/>
                <w:rFonts w:eastAsia="MS Mincho"/>
              </w:rPr>
            </w:pPr>
            <w:ins w:id="22" w:author="Suhwan Lim" w:date="2019-04-18T12:07:00Z">
              <w:r>
                <w:rPr>
                  <w:rFonts w:eastAsia="맑은 고딕" w:hint="eastAsia"/>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23" w:author="Suhwan Lim" w:date="2019-04-18T12:06: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DC_1-7_n28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DC_1-7_n78 </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DC_1-7-7_n78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8" w:author="R4-1900529" w:date="2019-03-06T13:01:00Z">
              <w:r w:rsidRPr="00AE4694" w:rsidDel="001E6988">
                <w:rPr>
                  <w:rFonts w:eastAsia="MS Mincho"/>
                </w:rPr>
                <w:delText>No</w:delText>
              </w:r>
            </w:del>
          </w:p>
        </w:tc>
      </w:tr>
      <w:tr w:rsidR="008F27E3" w:rsidRPr="00AE4694" w:rsidTr="00AD21D3">
        <w:trPr>
          <w:trHeight w:val="288"/>
          <w:jc w:val="center"/>
          <w:ins w:id="29" w:author="Suhwan Lim" w:date="2019-04-18T12:07: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30" w:author="Suhwan Lim" w:date="2019-04-18T12:07:00Z"/>
                <w:lang w:eastAsia="ja-JP"/>
              </w:rPr>
            </w:pPr>
            <w:ins w:id="31" w:author="Suhwan Lim" w:date="2019-04-18T12:07:00Z">
              <w:r>
                <w:rPr>
                  <w:rFonts w:eastAsia="맑은 고딕" w:hint="eastAsia"/>
                  <w:lang w:eastAsia="ko-KR"/>
                </w:rPr>
                <w:t>DC_1_n7</w:t>
              </w:r>
              <w:r>
                <w:rPr>
                  <w:rFonts w:eastAsia="맑은 고딕"/>
                  <w:lang w:eastAsia="ko-KR"/>
                </w:rPr>
                <w:t>-</w:t>
              </w:r>
              <w:r>
                <w:rPr>
                  <w:rFonts w:eastAsia="맑은 고딕" w:hint="eastAsia"/>
                  <w:lang w:eastAsia="ko-KR"/>
                </w:rPr>
                <w:t>n78</w:t>
              </w:r>
              <w:r w:rsidRPr="00AE4694">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32" w:author="Suhwan Lim" w:date="2019-04-18T12:07:00Z"/>
              </w:rPr>
            </w:pPr>
            <w:ins w:id="33" w:author="Suhwan Lim" w:date="2019-04-18T12:07:00Z">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34" w:author="Suhwan Lim" w:date="2019-04-18T12:07:00Z"/>
                <w:rFonts w:eastAsia="MS Mincho"/>
              </w:rPr>
            </w:pPr>
            <w:ins w:id="35" w:author="Suhwan Lim" w:date="2019-04-18T12:07:00Z">
              <w:r>
                <w:rPr>
                  <w:rFonts w:eastAsia="맑은 고딕" w:hint="eastAsia"/>
                  <w:lang w:eastAsia="ko-KR"/>
                </w:rPr>
                <w:t>CA_n7-n78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36" w:author="Suhwan Lim" w:date="2019-04-18T12:07: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3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38" w:author="R4-1900529" w:date="2019-03-06T13:01:00Z">
              <w:r w:rsidRPr="00AE4694" w:rsidDel="001E6988">
                <w:rPr>
                  <w:rFonts w:eastAsia="MS Mincho"/>
                  <w:lang w:eastAsia="ja-JP"/>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39" w:author="R4-1900529" w:date="2019-03-06T13:01:00Z">
              <w:r w:rsidRPr="00AE4694" w:rsidDel="001E6988">
                <w:rPr>
                  <w:rFonts w:eastAsia="MS Mincho" w:hint="eastAsia"/>
                  <w:lang w:eastAsia="ja-JP"/>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eastAsia="ja-JP"/>
              </w:rPr>
            </w:pPr>
            <w:del w:id="40" w:author="R4-1900529" w:date="2019-03-06T13:01:00Z">
              <w:r w:rsidRPr="00AE4694" w:rsidDel="001E6988">
                <w:rPr>
                  <w:rFonts w:eastAsia="MS Mincho" w:hint="eastAsia"/>
                  <w:lang w:eastAsia="ja-JP"/>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1"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6"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8"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9" w:author="R4-1900529" w:date="2019-03-06T13:01:00Z">
              <w:r w:rsidRPr="00AE4694" w:rsidDel="001E6988">
                <w:rPr>
                  <w:rFonts w:eastAsia="맑은 고딕"/>
                  <w:lang w:eastAsia="ko-KR"/>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0"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DC_1_n28</w:t>
            </w:r>
            <w:r w:rsidRPr="00AE4694">
              <w:rPr>
                <w:rFonts w:eastAsia="맑은 고딕"/>
                <w:lang w:eastAsia="ko-KR"/>
              </w:rPr>
              <w:t>-</w:t>
            </w:r>
            <w:r w:rsidRPr="00AE4694">
              <w:rPr>
                <w:rFonts w:eastAsia="맑은 고딕"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DC_1_n7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4" w:author="R4-1900529" w:date="2019-03-06T13:01:00Z">
              <w:r w:rsidRPr="00AE4694" w:rsidDel="001E6988">
                <w:rPr>
                  <w:rFonts w:eastAsia="MS Mincho"/>
                </w:rPr>
                <w:delText>No</w:delText>
              </w:r>
            </w:del>
          </w:p>
        </w:tc>
      </w:tr>
      <w:tr w:rsidR="008F27E3" w:rsidRPr="00AE4694" w:rsidTr="00AD21D3">
        <w:trPr>
          <w:trHeight w:val="288"/>
          <w:jc w:val="center"/>
          <w:ins w:id="55" w:author="Suhwan Lim" w:date="2019-04-18T12:07: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56" w:author="Suhwan Lim" w:date="2019-04-18T12:07:00Z"/>
                <w:rFonts w:eastAsia="맑은 고딕"/>
                <w:lang w:eastAsia="ko-KR"/>
              </w:rPr>
            </w:pPr>
            <w:ins w:id="57" w:author="Suhwan Lim" w:date="2019-04-18T12:07:00Z">
              <w:r>
                <w:rPr>
                  <w:rFonts w:eastAsia="맑은 고딕" w:hint="eastAsia"/>
                  <w:lang w:eastAsia="ko-KR"/>
                </w:rPr>
                <w:t>DC_1_n40-n78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58" w:author="Suhwan Lim" w:date="2019-04-18T12:07:00Z"/>
                <w:rFonts w:eastAsia="맑은 고딕"/>
                <w:lang w:eastAsia="ko-KR"/>
              </w:rPr>
            </w:pPr>
            <w:ins w:id="59" w:author="Suhwan Lim" w:date="2019-04-18T12:07:00Z">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60" w:author="Suhwan Lim" w:date="2019-04-18T12:07:00Z"/>
                <w:rFonts w:eastAsia="맑은 고딕"/>
                <w:lang w:eastAsia="ko-KR"/>
              </w:rPr>
            </w:pPr>
            <w:ins w:id="61" w:author="Suhwan Lim" w:date="2019-04-18T12:07:00Z">
              <w:r>
                <w:rPr>
                  <w:rFonts w:eastAsia="맑은 고딕" w:hint="eastAsia"/>
                  <w:lang w:eastAsia="ko-KR"/>
                </w:rPr>
                <w:t>CA_n40-n78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62" w:author="Suhwan Lim" w:date="2019-04-18T12:07: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7"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 w:author="R4-1900529" w:date="2019-03-06T13:01:00Z">
              <w:r w:rsidRPr="00AE4694" w:rsidDel="001E6988">
                <w:rPr>
                  <w:rFonts w:eastAsia="MS Mincho"/>
                </w:rPr>
                <w:delText>No</w:delText>
              </w:r>
            </w:del>
          </w:p>
        </w:tc>
      </w:tr>
      <w:tr w:rsidR="008F27E3" w:rsidRPr="00AE4694" w:rsidDel="00AA15F2"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Del="00AA15F2" w:rsidRDefault="008F27E3" w:rsidP="00AD21D3">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Del="00AA15F2" w:rsidRDefault="008F27E3" w:rsidP="00AD21D3">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Del="00AA15F2" w:rsidRDefault="008F27E3" w:rsidP="00AD21D3">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 w:author="R4-1900529" w:date="2019-03-06T13:01:00Z">
              <w:r w:rsidRPr="00AE4694" w:rsidDel="001E6988">
                <w:rPr>
                  <w:rFonts w:eastAsia="MS Mincho"/>
                </w:rPr>
                <w:delText>No</w:delText>
              </w:r>
            </w:del>
          </w:p>
        </w:tc>
      </w:tr>
      <w:tr w:rsidR="008F27E3" w:rsidRPr="00AE4694" w:rsidDel="00AA15F2" w:rsidTr="00AD21D3">
        <w:trPr>
          <w:trHeight w:val="288"/>
          <w:jc w:val="center"/>
          <w:ins w:id="75"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76" w:author="Suhwan Lim" w:date="2019-04-18T12:08:00Z"/>
              </w:rPr>
            </w:pPr>
            <w:ins w:id="77" w:author="Suhwan Lim" w:date="2019-04-18T12:08:00Z">
              <w:r w:rsidRPr="001B0F7A">
                <w:rPr>
                  <w:rFonts w:eastAsia="맑은 고딕"/>
                  <w:lang w:eastAsia="ko-KR"/>
                </w:rPr>
                <w:t>DC_3_n1-n77</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78" w:author="Suhwan Lim" w:date="2019-04-18T12:08:00Z"/>
              </w:rPr>
            </w:pPr>
            <w:ins w:id="79" w:author="Suhwan Lim" w:date="2019-04-18T12:08:00Z">
              <w:r w:rsidRPr="001B0F7A">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0" w:author="Suhwan Lim" w:date="2019-04-18T12:08:00Z"/>
              </w:rPr>
            </w:pPr>
            <w:ins w:id="81" w:author="Suhwan Lim" w:date="2019-04-18T12:08:00Z">
              <w:r w:rsidRPr="001B0F7A">
                <w:rPr>
                  <w:rFonts w:eastAsia="맑은 고딕"/>
                  <w:lang w:eastAsia="ko-KR"/>
                </w:rPr>
                <w:t>CA_n1-n77</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82" w:author="Suhwan Lim" w:date="2019-04-18T12:08:00Z"/>
                <w:rFonts w:eastAsia="MS Mincho"/>
              </w:rPr>
            </w:pPr>
          </w:p>
        </w:tc>
      </w:tr>
      <w:tr w:rsidR="008F27E3" w:rsidRPr="00AE4694" w:rsidDel="00AA15F2" w:rsidTr="00AD21D3">
        <w:trPr>
          <w:trHeight w:val="288"/>
          <w:jc w:val="center"/>
          <w:ins w:id="83"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4" w:author="Suhwan Lim" w:date="2019-04-18T12:08:00Z"/>
              </w:rPr>
            </w:pPr>
            <w:ins w:id="85" w:author="Suhwan Lim" w:date="2019-04-18T12:08:00Z">
              <w:r w:rsidRPr="001B0F7A">
                <w:rPr>
                  <w:rFonts w:eastAsia="맑은 고딕"/>
                  <w:lang w:eastAsia="ko-KR"/>
                </w:rPr>
                <w:t>DC_3_n1-n78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6" w:author="Suhwan Lim" w:date="2019-04-18T12:08:00Z"/>
              </w:rPr>
            </w:pPr>
            <w:ins w:id="87" w:author="Suhwan Lim" w:date="2019-04-18T12:08:00Z">
              <w:r w:rsidRPr="001B0F7A">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8" w:author="Suhwan Lim" w:date="2019-04-18T12:08:00Z"/>
              </w:rPr>
            </w:pPr>
            <w:ins w:id="89" w:author="Suhwan Lim" w:date="2019-04-18T12:08:00Z">
              <w:r w:rsidRPr="001B0F7A">
                <w:rPr>
                  <w:rFonts w:eastAsia="맑은 고딕"/>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90" w:author="Suhwan Lim" w:date="2019-04-18T12:08:00Z"/>
                <w:rFonts w:eastAsia="MS Mincho"/>
              </w:rPr>
            </w:pPr>
          </w:p>
        </w:tc>
      </w:tr>
      <w:tr w:rsidR="008F27E3" w:rsidRPr="00AE4694" w:rsidDel="00AA15F2" w:rsidTr="00AD21D3">
        <w:trPr>
          <w:trHeight w:val="288"/>
          <w:jc w:val="center"/>
          <w:ins w:id="91"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2" w:author="Suhwan Lim" w:date="2019-04-18T12:08:00Z"/>
              </w:rPr>
            </w:pPr>
            <w:ins w:id="93" w:author="Suhwan Lim" w:date="2019-04-18T12:08:00Z">
              <w:r>
                <w:rPr>
                  <w:rFonts w:eastAsia="맑은 고딕" w:hint="eastAsia"/>
                  <w:lang w:eastAsia="ko-KR"/>
                </w:rPr>
                <w:t>DC)3_n1-n79</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4" w:author="Suhwan Lim" w:date="2019-04-18T12:08:00Z"/>
              </w:rPr>
            </w:pPr>
            <w:ins w:id="95" w:author="Suhwan Lim" w:date="2019-04-18T12:08:00Z">
              <w:r>
                <w:rPr>
                  <w:rFonts w:eastAsia="맑은 고딕"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6" w:author="Suhwan Lim" w:date="2019-04-18T12:08:00Z"/>
              </w:rPr>
            </w:pPr>
            <w:ins w:id="97" w:author="Suhwan Lim" w:date="2019-04-18T12:08:00Z">
              <w:r>
                <w:rPr>
                  <w:rFonts w:eastAsia="맑은 고딕" w:hint="eastAsia"/>
                  <w:lang w:eastAsia="ko-KR"/>
                </w:rPr>
                <w:t>CA_n1-n79</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98"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99" w:author="R4-1900529" w:date="2019-03-06T13:01:00Z">
              <w:r w:rsidRPr="00AE4694" w:rsidDel="001E6988">
                <w:rPr>
                  <w:rFonts w:eastAsia="맑은 고딕" w:hint="eastAsia"/>
                  <w:lang w:eastAsia="ko-KR"/>
                </w:rPr>
                <w:delText>DC_3_n3</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DC_3_n3-n7</w:t>
            </w:r>
            <w:r w:rsidRPr="00AE4694">
              <w:rPr>
                <w:rFonts w:eastAsia="맑은 고딕"/>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0" w:author="R4-1900529" w:date="2019-03-06T13:01:00Z">
              <w:r w:rsidRPr="00AE4694" w:rsidDel="001E6988">
                <w:rPr>
                  <w:rFonts w:eastAsia="맑은 고딕" w:hint="eastAsia"/>
                  <w:lang w:eastAsia="ko-KR"/>
                </w:rPr>
                <w:delText>DC_3_n3</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lastRenderedPageBreak/>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1"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2" w:author="R4-1900529" w:date="2019-03-06T13:01:00Z">
              <w:r w:rsidRPr="00AE4694" w:rsidDel="001E6988">
                <w:rPr>
                  <w:rFonts w:eastAsia="MS Mincho" w:cs="Arial"/>
                  <w:szCs w:val="18"/>
                  <w:lang w:val="fi-FI"/>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3"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4" w:author="R4-1900529" w:date="2019-03-06T13:01:00Z">
              <w:r w:rsidRPr="00AE4694" w:rsidDel="001E6988">
                <w:rPr>
                  <w:rFonts w:eastAsia="MS Mincho"/>
                </w:rPr>
                <w:delText>DC_3_n78</w:delText>
              </w:r>
            </w:del>
          </w:p>
        </w:tc>
      </w:tr>
      <w:tr w:rsidR="008F27E3" w:rsidRPr="00AE4694" w:rsidTr="00AD21D3">
        <w:trPr>
          <w:trHeight w:val="288"/>
          <w:jc w:val="center"/>
          <w:ins w:id="105"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06" w:author="Suhwan Lim" w:date="2019-04-18T12:08:00Z"/>
              </w:rPr>
            </w:pPr>
            <w:ins w:id="107" w:author="Suhwan Lim" w:date="2019-04-18T12:08:00Z">
              <w:r>
                <w:t>DC_3_n7-</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08" w:author="Suhwan Lim" w:date="2019-04-18T12:08:00Z"/>
              </w:rPr>
            </w:pPr>
            <w:ins w:id="109" w:author="Suhwan Lim" w:date="2019-04-18T12:08: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10" w:author="Suhwan Lim" w:date="2019-04-18T12:08:00Z"/>
                <w:rFonts w:eastAsia="MS Mincho"/>
              </w:rPr>
            </w:pPr>
            <w:ins w:id="111" w:author="Suhwan Lim" w:date="2019-04-18T12:08:00Z">
              <w:r>
                <w:rPr>
                  <w:rFonts w:eastAsia="MS Mincho"/>
                </w:rPr>
                <w:t>CA_n7-</w:t>
              </w:r>
              <w:r w:rsidRPr="001B0F7A">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112"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3"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4" w:author="R4-1900529" w:date="2019-03-06T13:01:00Z">
              <w:r w:rsidRPr="00AE4694" w:rsidDel="001E6988">
                <w:rPr>
                  <w:rFonts w:eastAsia="맑은 고딕"/>
                  <w:lang w:eastAsia="ko-KR"/>
                </w:rPr>
                <w:delText>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5" w:author="R4-1900529" w:date="2019-03-06T13:01:00Z">
              <w:r w:rsidRPr="00AE4694" w:rsidDel="001E6988">
                <w:rPr>
                  <w:rFonts w:eastAsia="맑은 고딕"/>
                  <w:lang w:eastAsia="ko-KR"/>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6"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8" w:author="R4-1900529" w:date="2019-03-06T13:01:00Z">
              <w:r w:rsidRPr="00AE4694" w:rsidDel="001E6988">
                <w:rPr>
                  <w:rFonts w:eastAsia="MS Mincho"/>
                </w:rPr>
                <w:delText>DC_3_n78</w:delText>
              </w:r>
            </w:del>
          </w:p>
        </w:tc>
      </w:tr>
      <w:tr w:rsidR="008F27E3" w:rsidRPr="00AE4694" w:rsidTr="00AD21D3">
        <w:trPr>
          <w:trHeight w:val="288"/>
          <w:jc w:val="center"/>
          <w:ins w:id="119"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20" w:author="Suhwan Lim" w:date="2019-04-18T12:08:00Z"/>
              </w:rPr>
            </w:pPr>
            <w:ins w:id="121" w:author="Suhwan Lim" w:date="2019-04-18T12:08:00Z">
              <w:r w:rsidRPr="001B0F7A">
                <w:t>DC_3</w:t>
              </w:r>
              <w:r>
                <w:t>_n</w:t>
              </w:r>
              <w:r w:rsidRPr="001B0F7A">
                <w:t>2</w:t>
              </w:r>
              <w:r w:rsidRPr="001B0F7A">
                <w:rPr>
                  <w:lang w:eastAsia="zh-CN"/>
                </w:rPr>
                <w:t>0</w:t>
              </w:r>
              <w:r>
                <w:t>-</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22" w:author="Suhwan Lim" w:date="2019-04-18T12:08:00Z"/>
              </w:rPr>
            </w:pPr>
            <w:ins w:id="123" w:author="Suhwan Lim" w:date="2019-04-18T12:08: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24" w:author="Suhwan Lim" w:date="2019-04-18T12:08:00Z"/>
              </w:rPr>
            </w:pPr>
            <w:ins w:id="125" w:author="Suhwan Lim" w:date="2019-04-18T12:08:00Z">
              <w:r>
                <w:t>CA_n20-</w:t>
              </w:r>
              <w:r w:rsidRPr="001B0F7A">
                <w:t>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126"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7" w:author="R4-1900529" w:date="2019-03-06T13:01:00Z">
              <w:r w:rsidRPr="00AE4694" w:rsidDel="001E6988">
                <w:rPr>
                  <w:rFonts w:eastAsia="MS Mincho"/>
                </w:rPr>
                <w:delText>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8"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w:t>
            </w:r>
            <w:r w:rsidRPr="00AE4694">
              <w:rPr>
                <w:rFonts w:eastAsia="맑은 고딕"/>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1" w:author="R4-1900529" w:date="2019-03-06T13:01:00Z">
              <w:r w:rsidRPr="00AE4694" w:rsidDel="001E6988">
                <w:rPr>
                  <w:rFonts w:eastAsia="맑은 고딕"/>
                  <w:lang w:eastAsia="ko-KR"/>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del w:id="132" w:author="R4-1900529" w:date="2019-03-06T13:01:00Z">
              <w:r w:rsidRPr="00AE4694" w:rsidDel="001E6988">
                <w:rPr>
                  <w:rFonts w:eastAsia="맑은 고딕"/>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3" w:author="R4-1900529" w:date="2019-03-06T13:01:00Z">
              <w:r w:rsidRPr="00AE4694" w:rsidDel="001E6988">
                <w:rPr>
                  <w:rFonts w:eastAsia="MS Mincho"/>
                </w:rPr>
                <w:delText>DC_3_n78</w:delText>
              </w:r>
            </w:del>
          </w:p>
        </w:tc>
      </w:tr>
      <w:tr w:rsidR="008F27E3" w:rsidRPr="00AE4694" w:rsidTr="00AD21D3">
        <w:trPr>
          <w:trHeight w:val="288"/>
          <w:jc w:val="center"/>
          <w:ins w:id="134"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35" w:author="Suhwan Lim" w:date="2019-04-18T12:08:00Z"/>
              </w:rPr>
            </w:pPr>
            <w:ins w:id="136" w:author="Suhwan Lim" w:date="2019-04-18T12:09:00Z">
              <w:r>
                <w:rPr>
                  <w:rFonts w:eastAsia="맑은 고딕" w:hint="eastAsia"/>
                  <w:lang w:eastAsia="ko-KR"/>
                </w:rPr>
                <w:t>DC_3_n40-n78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37" w:author="Suhwan Lim" w:date="2019-04-18T12:08:00Z"/>
              </w:rPr>
            </w:pPr>
            <w:ins w:id="138" w:author="Suhwan Lim" w:date="2019-04-18T12:09:00Z">
              <w:r>
                <w:rPr>
                  <w:rFonts w:eastAsia="맑은 고딕"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39" w:author="Suhwan Lim" w:date="2019-04-18T12:08:00Z"/>
                <w:rFonts w:eastAsia="MS Mincho"/>
              </w:rPr>
            </w:pPr>
            <w:ins w:id="140" w:author="Suhwan Lim" w:date="2019-04-18T12:09:00Z">
              <w:r>
                <w:rPr>
                  <w:rFonts w:eastAsia="맑은 고딕" w:hint="eastAsia"/>
                  <w:lang w:eastAsia="ko-KR"/>
                </w:rPr>
                <w:t>CA_n40-n78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141"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2"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3" w:author="R4-1900529" w:date="2019-03-06T13:01:00Z">
              <w:r w:rsidRPr="00AE4694" w:rsidDel="001E6988">
                <w:rPr>
                  <w:rFonts w:eastAsia="MS Mincho"/>
                </w:rPr>
                <w:delText>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4"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7" w:author="R4-1900529" w:date="2019-03-06T13:01:00Z">
              <w:r w:rsidRPr="00AE4694" w:rsidDel="001E6988">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148"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9"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1" w:author="R4-1900529" w:date="2019-03-06T13:01:00Z">
              <w:r w:rsidRPr="00AE4694" w:rsidDel="001E6988">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2"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3" w:author="R4-1900529" w:date="2019-03-06T13:01:00Z">
              <w:r w:rsidRPr="00AE4694" w:rsidDel="001E6988">
                <w:rPr>
                  <w:rFonts w:eastAsia="맑은 고딕"/>
                  <w:lang w:eastAsia="ko-KR"/>
                </w:rPr>
                <w:delText>DC_5_n66</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8C42A4" w:rsidRDefault="00AD21D3" w:rsidP="00AD21D3">
            <w:pPr>
              <w:pStyle w:val="TAC"/>
              <w:rPr>
                <w:rFonts w:hint="eastAsia"/>
                <w:lang w:eastAsia="ko-KR"/>
              </w:rPr>
            </w:pPr>
            <w:ins w:id="154" w:author="Suhwan Lim" w:date="2019-05-21T15:54:00Z">
              <w:r>
                <w:rPr>
                  <w:rFonts w:hint="eastAsia"/>
                  <w:lang w:eastAsia="ko-KR"/>
                </w:rPr>
                <w:t>DC_7_n1-n78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8C42A4" w:rsidRDefault="00AD21D3" w:rsidP="00AD21D3">
            <w:pPr>
              <w:pStyle w:val="TAC"/>
              <w:rPr>
                <w:rFonts w:hint="eastAsia"/>
                <w:lang w:eastAsia="ko-KR"/>
              </w:rPr>
            </w:pPr>
            <w:ins w:id="155" w:author="Suhwan Lim" w:date="2019-05-21T15:55:00Z">
              <w:r>
                <w:rPr>
                  <w:rFonts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8C42A4" w:rsidRDefault="00AD21D3" w:rsidP="00AD21D3">
            <w:pPr>
              <w:pStyle w:val="TAC"/>
              <w:rPr>
                <w:rFonts w:hint="eastAsia"/>
                <w:lang w:eastAsia="ko-KR"/>
              </w:rPr>
            </w:pPr>
            <w:ins w:id="156" w:author="Suhwan Lim" w:date="2019-05-21T15:55:00Z">
              <w:r>
                <w:rPr>
                  <w:rFonts w:hint="eastAsia"/>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p>
        </w:tc>
      </w:tr>
      <w:tr w:rsidR="00AD21D3" w:rsidRPr="00AE4694" w:rsidTr="00AD21D3">
        <w:trPr>
          <w:trHeight w:val="288"/>
          <w:jc w:val="center"/>
          <w:ins w:id="157" w:author="Suhwan Lim" w:date="2019-05-21T15:55:00Z"/>
        </w:trPr>
        <w:tc>
          <w:tcPr>
            <w:tcW w:w="2515"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58" w:author="Suhwan Lim" w:date="2019-05-21T15:55:00Z"/>
                <w:rFonts w:hint="eastAsia"/>
                <w:lang w:eastAsia="ko-KR"/>
              </w:rPr>
            </w:pPr>
            <w:ins w:id="159" w:author="Suhwan Lim" w:date="2019-05-21T15:55:00Z">
              <w:r>
                <w:rPr>
                  <w:rFonts w:hint="eastAsia"/>
                  <w:lang w:eastAsia="ko-KR"/>
                </w:rPr>
                <w:t>DC_7_n3-n78</w:t>
              </w:r>
            </w:ins>
          </w:p>
        </w:tc>
        <w:tc>
          <w:tcPr>
            <w:tcW w:w="1703"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60" w:author="Suhwan Lim" w:date="2019-05-21T15:55:00Z"/>
                <w:rFonts w:hint="eastAsia"/>
                <w:lang w:eastAsia="ko-KR"/>
              </w:rPr>
            </w:pPr>
            <w:ins w:id="161" w:author="Suhwan Lim" w:date="2019-05-21T15:55:00Z">
              <w:r>
                <w:rPr>
                  <w:rFonts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62" w:author="Suhwan Lim" w:date="2019-05-21T15:55:00Z"/>
                <w:rFonts w:hint="eastAsia"/>
                <w:lang w:eastAsia="ko-KR"/>
              </w:rPr>
            </w:pPr>
            <w:ins w:id="163" w:author="Suhwan Lim" w:date="2019-05-21T15:55:00Z">
              <w:r>
                <w:rPr>
                  <w:rFonts w:hint="eastAsia"/>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64" w:author="Suhwan Lim" w:date="2019-05-21T15:55: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DC_7_</w:t>
            </w:r>
            <w:r w:rsidRPr="00AE4694">
              <w:rPr>
                <w:rFonts w:eastAsia="맑은 고딕"/>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0"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1"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lastRenderedPageBreak/>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2"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DC_19_n7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3" w:author="R4-1900529" w:date="2019-03-06T13:01:00Z">
              <w:r w:rsidRPr="00AE4694" w:rsidDel="001E6988">
                <w:rPr>
                  <w:rFonts w:eastAsia="맑은 고딕" w:hint="eastAsia"/>
                  <w:lang w:eastAsia="ko-KR"/>
                </w:rPr>
                <w:delText>No</w:delText>
              </w:r>
            </w:del>
          </w:p>
        </w:tc>
      </w:tr>
      <w:tr w:rsidR="00AD21D3" w:rsidRPr="00AE4694" w:rsidTr="00AD21D3">
        <w:trPr>
          <w:trHeight w:val="288"/>
          <w:jc w:val="center"/>
          <w:ins w:id="184" w:author="Suhwan Lim" w:date="2019-05-21T15:56:00Z"/>
        </w:trPr>
        <w:tc>
          <w:tcPr>
            <w:tcW w:w="2515"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85" w:author="Suhwan Lim" w:date="2019-05-21T15:56:00Z"/>
                <w:rFonts w:eastAsia="맑은 고딕" w:hint="eastAsia"/>
                <w:lang w:eastAsia="ko-KR"/>
              </w:rPr>
            </w:pPr>
            <w:ins w:id="186" w:author="Suhwan Lim" w:date="2019-05-21T15:56:00Z">
              <w:r>
                <w:rPr>
                  <w:rFonts w:eastAsia="맑은 고딕" w:hint="eastAsia"/>
                  <w:lang w:eastAsia="ko-KR"/>
                </w:rPr>
                <w:t>DC_20_n1-n78</w:t>
              </w:r>
            </w:ins>
          </w:p>
        </w:tc>
        <w:tc>
          <w:tcPr>
            <w:tcW w:w="1703"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87" w:author="Suhwan Lim" w:date="2019-05-21T15:56:00Z"/>
                <w:rFonts w:eastAsia="맑은 고딕" w:hint="eastAsia"/>
                <w:lang w:eastAsia="ko-KR"/>
              </w:rPr>
            </w:pPr>
            <w:ins w:id="188" w:author="Suhwan Lim" w:date="2019-05-21T15:56:00Z">
              <w:r>
                <w:rPr>
                  <w:rFonts w:eastAsia="맑은 고딕" w:hint="eastAsia"/>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89" w:author="Suhwan Lim" w:date="2019-05-21T15:56:00Z"/>
                <w:rFonts w:eastAsia="맑은 고딕" w:hint="eastAsia"/>
                <w:lang w:eastAsia="ko-KR"/>
              </w:rPr>
            </w:pPr>
            <w:ins w:id="190" w:author="Suhwan Lim" w:date="2019-05-21T15:56:00Z">
              <w:r>
                <w:rPr>
                  <w:rFonts w:eastAsia="맑은 고딕" w:hint="eastAsia"/>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191" w:author="Suhwan Lim" w:date="2019-05-21T15:56:00Z"/>
                <w:rFonts w:eastAsia="맑은 고딕" w:hint="eastAsia"/>
                <w:lang w:eastAsia="ko-KR"/>
              </w:rPr>
            </w:pPr>
          </w:p>
        </w:tc>
      </w:tr>
      <w:tr w:rsidR="00AD21D3" w:rsidRPr="00AE4694" w:rsidTr="00AD21D3">
        <w:trPr>
          <w:trHeight w:val="288"/>
          <w:jc w:val="center"/>
          <w:ins w:id="192" w:author="Suhwan Lim" w:date="2019-05-21T15:56:00Z"/>
        </w:trPr>
        <w:tc>
          <w:tcPr>
            <w:tcW w:w="2515"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93" w:author="Suhwan Lim" w:date="2019-05-21T15:56:00Z"/>
                <w:rFonts w:eastAsia="맑은 고딕" w:hint="eastAsia"/>
                <w:lang w:eastAsia="ko-KR"/>
              </w:rPr>
            </w:pPr>
            <w:ins w:id="194" w:author="Suhwan Lim" w:date="2019-05-21T15:56:00Z">
              <w:r>
                <w:rPr>
                  <w:rFonts w:eastAsia="맑은 고딕" w:hint="eastAsia"/>
                  <w:lang w:eastAsia="ko-KR"/>
                </w:rPr>
                <w:t>DC_20_n3-n78</w:t>
              </w:r>
            </w:ins>
          </w:p>
        </w:tc>
        <w:tc>
          <w:tcPr>
            <w:tcW w:w="1703"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95" w:author="Suhwan Lim" w:date="2019-05-21T15:56:00Z"/>
                <w:rFonts w:eastAsia="맑은 고딕" w:hint="eastAsia"/>
                <w:lang w:eastAsia="ko-KR"/>
              </w:rPr>
            </w:pPr>
            <w:ins w:id="196" w:author="Suhwan Lim" w:date="2019-05-21T15:56:00Z">
              <w:r>
                <w:rPr>
                  <w:rFonts w:eastAsia="맑은 고딕" w:hint="eastAsia"/>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97" w:author="Suhwan Lim" w:date="2019-05-21T15:56:00Z"/>
                <w:rFonts w:eastAsia="맑은 고딕" w:hint="eastAsia"/>
                <w:lang w:eastAsia="ko-KR"/>
              </w:rPr>
            </w:pPr>
            <w:ins w:id="198" w:author="Suhwan Lim" w:date="2019-05-21T15:56:00Z">
              <w:r>
                <w:rPr>
                  <w:rFonts w:eastAsia="맑은 고딕" w:hint="eastAsia"/>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199" w:author="Suhwan Lim" w:date="2019-05-21T15:56:00Z"/>
                <w:rFonts w:eastAsia="맑은 고딕" w:hint="eastAsia"/>
                <w:lang w:eastAsia="ko-KR"/>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0" w:author="R4-1900529" w:date="2019-03-06T13:01:00Z">
              <w:r w:rsidRPr="00AE4694" w:rsidDel="001E6988">
                <w:rPr>
                  <w:rFonts w:eastAsia="MS Mincho"/>
                </w:rPr>
                <w:delText>DC_20_n8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20</w:t>
            </w:r>
            <w:r w:rsidRPr="00AE4694">
              <w:rPr>
                <w:rFonts w:eastAsia="맑은 고딕" w:hint="eastAsia"/>
                <w:lang w:eastAsia="ko-KR"/>
              </w:rPr>
              <w:t>_</w:t>
            </w:r>
            <w:r w:rsidRPr="00AE4694">
              <w:rPr>
                <w:rFonts w:eastAsia="맑은 고딕"/>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2"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20</w:t>
            </w:r>
            <w:r w:rsidRPr="00AE4694">
              <w:rPr>
                <w:rFonts w:eastAsia="맑은 고딕" w:hint="eastAsia"/>
                <w:lang w:eastAsia="ko-KR"/>
              </w:rPr>
              <w:t>_</w:t>
            </w:r>
            <w:r w:rsidRPr="00AE4694">
              <w:rPr>
                <w:rFonts w:eastAsia="맑은 고딕"/>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3"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20</w:t>
            </w:r>
            <w:r w:rsidRPr="00AE4694">
              <w:rPr>
                <w:rFonts w:eastAsia="맑은 고딕" w:hint="eastAsia"/>
                <w:lang w:eastAsia="ko-KR"/>
              </w:rPr>
              <w:t>_</w:t>
            </w:r>
            <w:r w:rsidRPr="00AE4694">
              <w:rPr>
                <w:rFonts w:eastAsia="맑은 고딕"/>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4"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10"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11"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ins w:id="212" w:author="Suhwan Lim" w:date="2019-04-18T12:09: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3" w:author="Suhwan Lim" w:date="2019-04-18T12:09:00Z"/>
                <w:rFonts w:eastAsia="맑은 고딕"/>
                <w:lang w:eastAsia="ko-KR"/>
              </w:rPr>
            </w:pPr>
            <w:ins w:id="214" w:author="Suhwan Lim" w:date="2019-04-18T12:10:00Z">
              <w:r>
                <w:rPr>
                  <w:rFonts w:eastAsia="맑은 고딕" w:hint="eastAsia"/>
                  <w:lang w:eastAsia="ko-KR"/>
                </w:rPr>
                <w:t>DC_28_n8-n78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5" w:author="Suhwan Lim" w:date="2019-04-18T12:09:00Z"/>
                <w:rFonts w:eastAsia="맑은 고딕"/>
                <w:lang w:eastAsia="ko-KR"/>
              </w:rPr>
            </w:pPr>
            <w:ins w:id="216" w:author="Suhwan Lim" w:date="2019-04-18T12:10: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7" w:author="Suhwan Lim" w:date="2019-04-18T12:09:00Z"/>
                <w:rFonts w:eastAsia="맑은 고딕"/>
                <w:lang w:eastAsia="ko-KR"/>
              </w:rPr>
            </w:pPr>
            <w:ins w:id="218" w:author="Suhwan Lim" w:date="2019-04-18T12:10:00Z">
              <w:r>
                <w:rPr>
                  <w:rFonts w:eastAsia="맑은 고딕" w:hint="eastAsia"/>
                  <w:lang w:eastAsia="ko-KR"/>
                </w:rPr>
                <w:t>CA_n8-n78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219" w:author="Suhwan Lim" w:date="2019-04-18T12:09:00Z"/>
                <w:rFonts w:eastAsia="맑은 고딕"/>
                <w:lang w:eastAsia="ko-KR"/>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8" w:author="R4-1900529" w:date="2019-03-06T13:01:00Z">
              <w:r w:rsidRPr="00AE4694" w:rsidDel="001E6988">
                <w:delText>DC_66_n78</w:delText>
              </w:r>
            </w:del>
          </w:p>
        </w:tc>
      </w:tr>
      <w:tr w:rsidR="008F27E3" w:rsidRPr="00AE4694" w:rsidTr="00AD21D3">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pPr>
            <w:r w:rsidRPr="00AE4694">
              <w:rPr>
                <w:rFonts w:cs="Arial" w:hint="eastAsia"/>
              </w:rPr>
              <w:t>NOTE</w:t>
            </w:r>
            <w:r w:rsidRPr="00AE4694">
              <w:rPr>
                <w:rFonts w:cs="Arial"/>
              </w:rPr>
              <w:t xml:space="preserve"> 1</w:t>
            </w:r>
            <w:r w:rsidRPr="00AE4694">
              <w:rPr>
                <w:rFonts w:cs="Arial" w:hint="eastAsia"/>
              </w:rPr>
              <w:t>:</w:t>
            </w:r>
            <w:r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 and placed in SUL resources.</w:t>
            </w:r>
          </w:p>
          <w:p w:rsidR="008F27E3" w:rsidRPr="00AE4694" w:rsidRDefault="008F27E3" w:rsidP="00AD21D3">
            <w:pPr>
              <w:pStyle w:val="TAN"/>
            </w:pPr>
            <w:r w:rsidRPr="00AE4694">
              <w:t>NOTE 2:</w:t>
            </w:r>
            <w:r w:rsidRPr="00AE4694">
              <w:tab/>
              <w:t xml:space="preserve">Applicable for UE supporting inter-band </w:t>
            </w:r>
            <w:del w:id="229" w:author="Editor_#40" w:date="2019-02-15T10:03:00Z">
              <w:r w:rsidRPr="00AE4694" w:rsidDel="00D32C06">
                <w:delText>carrier aggregation</w:delText>
              </w:r>
            </w:del>
            <w:ins w:id="230" w:author="Editor_#40" w:date="2019-02-15T10:03:00Z">
              <w:r>
                <w:t>EN-DC</w:t>
              </w:r>
            </w:ins>
            <w:r w:rsidRPr="00AE4694">
              <w:t xml:space="preserve"> with mandatory simultaneous Rx/Tx capability</w:t>
            </w:r>
          </w:p>
          <w:p w:rsidR="008F27E3" w:rsidRPr="00AE4694" w:rsidRDefault="008F27E3" w:rsidP="00AD21D3">
            <w:pPr>
              <w:pStyle w:val="TAN"/>
            </w:pPr>
            <w:r w:rsidRPr="00AE4694">
              <w:rPr>
                <w:rFonts w:cs="Arial"/>
                <w:lang w:eastAsia="en-GB"/>
              </w:rPr>
              <w:t>NOTE 3:</w:t>
            </w:r>
            <w:r w:rsidRPr="00AE4694">
              <w:tab/>
            </w:r>
            <w:r w:rsidRPr="00AE4694">
              <w:rPr>
                <w:rFonts w:cs="Arial"/>
                <w:lang w:eastAsia="en-GB"/>
              </w:rPr>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Pr>
        <w:pStyle w:val="40"/>
        <w:ind w:left="1200" w:hanging="400"/>
      </w:pPr>
      <w:bookmarkStart w:id="231" w:name="_Toc535319240"/>
      <w:r w:rsidRPr="00AE4694">
        <w:lastRenderedPageBreak/>
        <w:t>5.2B.4.3</w:t>
      </w:r>
      <w:r w:rsidRPr="00AE4694">
        <w:tab/>
        <w:t>EN-DC (four bands)</w:t>
      </w:r>
      <w:bookmarkEnd w:id="231"/>
    </w:p>
    <w:p w:rsidR="008F27E3" w:rsidRPr="00AE4694" w:rsidRDefault="008F27E3" w:rsidP="008F27E3">
      <w:pPr>
        <w:pStyle w:val="TH"/>
        <w:rPr>
          <w:lang w:val="en-US"/>
        </w:rPr>
      </w:pPr>
      <w:r w:rsidRPr="00AE4694">
        <w:t>Table 5.2B.4</w:t>
      </w:r>
      <w:r w:rsidRPr="00AE4694">
        <w:rPr>
          <w:lang w:val="en-US"/>
        </w:rPr>
        <w:t>.3</w:t>
      </w:r>
      <w:r w:rsidRPr="00AE4694">
        <w:t>-1: Band combinations for inter-band EN-DC</w:t>
      </w:r>
      <w:r w:rsidRPr="00AE4694">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232">
          <w:tblGrid>
            <w:gridCol w:w="2349"/>
            <w:gridCol w:w="2058"/>
            <w:gridCol w:w="2058"/>
            <w:gridCol w:w="2058"/>
          </w:tblGrid>
        </w:tblGridChange>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del w:id="233" w:author="R4-1900529" w:date="2019-03-06T13:01:00Z">
              <w:r w:rsidRPr="00AE4694" w:rsidDel="001E6988">
                <w:rPr>
                  <w:rFonts w:cs="Arial"/>
                </w:rPr>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34"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35"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DC_1-3-7-7_n78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36" w:author="R4-1900529" w:date="2019-03-06T13:01:00Z">
              <w:r w:rsidRPr="00AE4694" w:rsidDel="001E6988">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37" w:author="R4-1900529" w:date="2019-03-06T13:01:00Z">
              <w:r w:rsidRPr="00AE4694" w:rsidDel="001E6988">
                <w:rPr>
                  <w:rFonts w:eastAsia="MS Mincho"/>
                </w:rPr>
                <w:delText>DC_3_n78</w:delText>
              </w:r>
            </w:del>
          </w:p>
        </w:tc>
      </w:tr>
      <w:tr w:rsidR="008F27E3" w:rsidRPr="00AE4694" w:rsidTr="00AD21D3">
        <w:trPr>
          <w:trHeight w:val="288"/>
          <w:jc w:val="center"/>
          <w:ins w:id="238" w:author="Suhwan Lim" w:date="2019-04-18T12:11:00Z"/>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39" w:author="Suhwan Lim" w:date="2019-04-18T12:11:00Z"/>
              </w:rPr>
            </w:pPr>
            <w:ins w:id="240" w:author="Suhwan Lim" w:date="2019-04-18T12:11:00Z">
              <w:r>
                <w:rPr>
                  <w:rFonts w:eastAsia="맑은 고딕" w:hint="eastAsia"/>
                  <w:lang w:eastAsia="ko-KR"/>
                </w:rPr>
                <w:t>DC_1-3_n7-n78</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41" w:author="Suhwan Lim" w:date="2019-04-18T12:11:00Z"/>
              </w:rPr>
            </w:pPr>
            <w:ins w:id="242" w:author="Suhwan Lim" w:date="2019-04-18T12:11:00Z">
              <w:r>
                <w:rPr>
                  <w:rFonts w:eastAsia="맑은 고딕"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43" w:author="Suhwan Lim" w:date="2019-04-18T12:11:00Z"/>
                <w:rFonts w:eastAsia="MS Mincho"/>
              </w:rPr>
            </w:pPr>
            <w:ins w:id="244" w:author="Suhwan Lim" w:date="2019-04-18T12:11:00Z">
              <w:r>
                <w:rPr>
                  <w:rFonts w:eastAsia="맑은 고딕" w:hint="eastAsia"/>
                  <w:lang w:eastAsia="ko-KR"/>
                </w:rPr>
                <w:t>CA_n7-n78</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245" w:author="Suhwan Lim" w:date="2019-04-18T12:11:00Z"/>
                <w:rFonts w:eastAsia="MS Mincho"/>
              </w:rPr>
            </w:pPr>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6" w:author="R4-1900529" w:date="2019-03-06T13:01:00Z">
              <w:r w:rsidRPr="00AE4694" w:rsidDel="001E6988">
                <w:rPr>
                  <w:rFonts w:eastAsia="MS Mincho"/>
                  <w:szCs w:val="18"/>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7" w:author="R4-1900529" w:date="2019-03-06T13:01:00Z">
              <w:r w:rsidRPr="00AE4694" w:rsidDel="001E6988">
                <w:rPr>
                  <w:rFonts w:eastAsia="MS Mincho"/>
                  <w:szCs w:val="18"/>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8" w:author="R4-1900529" w:date="2019-03-06T13:01:00Z">
              <w:r w:rsidRPr="00AE4694" w:rsidDel="001E6988">
                <w:rPr>
                  <w:rFonts w:eastAsia="MS Mincho"/>
                  <w:szCs w:val="18"/>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szCs w:val="18"/>
              </w:rPr>
            </w:pPr>
            <w:del w:id="249"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0" w:author="R4-1900529" w:date="2019-03-06T13:01:00Z">
              <w:r w:rsidRPr="00AE4694" w:rsidDel="001E6988">
                <w:rPr>
                  <w:rFonts w:eastAsia="MS Mincho"/>
                  <w:szCs w:val="18"/>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DC_1-3-19_n77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1"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2"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3"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4"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5"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6"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7"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8"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259"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260"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261" w:author="R4-1900529" w:date="2019-03-06T13:01:00Z">
              <w:r w:rsidRPr="00AE4694" w:rsidDel="001E6988">
                <w:rPr>
                  <w:rFonts w:eastAsia="MS Mincho"/>
                </w:rPr>
                <w:delText>No</w:delText>
              </w:r>
            </w:del>
          </w:p>
        </w:tc>
      </w:tr>
      <w:tr w:rsidR="00AD21D3" w:rsidRPr="00AE4694" w:rsidTr="00AD21D3">
        <w:trPr>
          <w:trHeight w:val="288"/>
          <w:jc w:val="center"/>
          <w:ins w:id="262" w:author="Suhwan Lim" w:date="2019-05-21T15:57: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263" w:author="Suhwan Lim" w:date="2019-05-21T15:57:00Z"/>
                <w:rFonts w:hint="eastAsia"/>
                <w:lang w:eastAsia="ko-KR"/>
              </w:rPr>
            </w:pPr>
            <w:ins w:id="264" w:author="Suhwan Lim" w:date="2019-05-21T15:57:00Z">
              <w:r>
                <w:rPr>
                  <w:rFonts w:hint="eastAsia"/>
                  <w:lang w:eastAsia="ko-KR"/>
                </w:rPr>
                <w:t>D</w:t>
              </w:r>
              <w:r>
                <w:rPr>
                  <w:rFonts w:cs="Arial"/>
                </w:rPr>
                <w:t>C_1-3_n77-n79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265" w:author="Suhwan Lim" w:date="2019-05-21T15:57:00Z"/>
                <w:rFonts w:hint="eastAsia"/>
                <w:lang w:eastAsia="ko-KR"/>
              </w:rPr>
            </w:pPr>
            <w:ins w:id="266" w:author="Suhwan Lim" w:date="2019-05-21T15:57:00Z">
              <w:r>
                <w:rPr>
                  <w:rFonts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8C42A4" w:rsidRDefault="00AD21D3" w:rsidP="00AD21D3">
            <w:pPr>
              <w:pStyle w:val="TAC"/>
              <w:rPr>
                <w:ins w:id="267" w:author="Suhwan Lim" w:date="2019-05-21T15:57:00Z"/>
                <w:rFonts w:hint="eastAsia"/>
                <w:lang w:eastAsia="ko-KR"/>
              </w:rPr>
            </w:pPr>
            <w:ins w:id="268" w:author="Suhwan Lim" w:date="2019-05-21T15:57: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269" w:author="Suhwan Lim" w:date="2019-05-21T15:57:00Z"/>
                <w:rFonts w:eastAsia="MS Mincho"/>
              </w:rPr>
            </w:pPr>
          </w:p>
        </w:tc>
      </w:tr>
      <w:tr w:rsidR="00AD21D3" w:rsidRPr="00AE4694" w:rsidTr="00AD21D3">
        <w:trPr>
          <w:trHeight w:val="288"/>
          <w:jc w:val="center"/>
          <w:ins w:id="270" w:author="Suhwan Lim" w:date="2019-05-21T15:58:00Z"/>
        </w:trPr>
        <w:tc>
          <w:tcPr>
            <w:tcW w:w="2349"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271" w:author="Suhwan Lim" w:date="2019-05-21T15:58:00Z"/>
                <w:rFonts w:hint="eastAsia"/>
                <w:lang w:eastAsia="ko-KR"/>
              </w:rPr>
            </w:pPr>
            <w:ins w:id="272" w:author="Suhwan Lim" w:date="2019-05-21T15:58:00Z">
              <w:r>
                <w:rPr>
                  <w:rFonts w:hint="eastAsia"/>
                  <w:lang w:eastAsia="ko-KR"/>
                </w:rPr>
                <w:t>DC_1-3_n78-n79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273" w:author="Suhwan Lim" w:date="2019-05-21T15:58:00Z"/>
                <w:rFonts w:hint="eastAsia"/>
                <w:lang w:eastAsia="ko-KR"/>
              </w:rPr>
            </w:pPr>
            <w:ins w:id="274" w:author="Suhwan Lim" w:date="2019-05-21T15:58:00Z">
              <w:r>
                <w:rPr>
                  <w:rFonts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275" w:author="Suhwan Lim" w:date="2019-05-21T15:58:00Z"/>
                <w:rFonts w:hint="eastAsia"/>
                <w:lang w:eastAsia="ko-KR"/>
              </w:rPr>
            </w:pPr>
            <w:ins w:id="276" w:author="Suhwan Lim" w:date="2019-05-21T15:58: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277" w:author="Suhwan Lim" w:date="2019-05-21T15:58: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278"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79" w:author="R4-1900529" w:date="2019-03-06T13:01:00Z">
              <w:r w:rsidRPr="00AE4694" w:rsidDel="001E6988">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280"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281"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2" w:author="R4-1900529" w:date="2019-03-06T13:01:00Z">
              <w:r w:rsidRPr="00AE4694" w:rsidDel="001E6988">
                <w:rPr>
                  <w:rFonts w:eastAsia="MS Mincho"/>
                  <w:szCs w:val="18"/>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3"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4"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5" w:author="R4-1900529" w:date="2019-03-06T13:01:00Z">
              <w:r w:rsidRPr="00AE4694" w:rsidDel="001E6988">
                <w:rPr>
                  <w:rFonts w:eastAsia="MS Mincho"/>
                  <w:lang w:val="fi-FI"/>
                </w:rPr>
                <w:delText>No</w:delText>
              </w:r>
            </w:del>
          </w:p>
        </w:tc>
      </w:tr>
      <w:tr w:rsidR="00AD21D3" w:rsidRPr="00AE4694" w:rsidTr="00AD21D3">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87" w:author="R4-1901359" w:date="2019-03-06T15:09:00Z"/>
          <w:trPrChange w:id="288"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89"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290" w:author="R4-1901359" w:date="2019-03-06T15:09:00Z"/>
              </w:rPr>
            </w:pPr>
            <w:ins w:id="291" w:author="R4-1901359" w:date="2019-03-06T15:10:00Z">
              <w:r w:rsidRPr="000A2C12">
                <w:t>DC_1-19-21_n77</w:t>
              </w:r>
            </w:ins>
          </w:p>
        </w:tc>
        <w:tc>
          <w:tcPr>
            <w:tcW w:w="2058" w:type="dxa"/>
            <w:tcBorders>
              <w:top w:val="single" w:sz="4" w:space="0" w:color="auto"/>
              <w:left w:val="single" w:sz="4" w:space="0" w:color="auto"/>
              <w:bottom w:val="single" w:sz="4" w:space="0" w:color="auto"/>
              <w:right w:val="single" w:sz="4" w:space="0" w:color="auto"/>
            </w:tcBorders>
            <w:vAlign w:val="center"/>
            <w:tcPrChange w:id="292"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293" w:author="R4-1901359" w:date="2019-03-06T15:09:00Z"/>
              </w:rPr>
            </w:pPr>
            <w:ins w:id="294"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95"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296" w:author="R4-1901359" w:date="2019-03-06T15:09:00Z"/>
                <w:rFonts w:eastAsia="MS Mincho"/>
              </w:rPr>
            </w:pPr>
            <w:ins w:id="297" w:author="R4-1901359" w:date="2019-03-06T15:10:00Z">
              <w:r w:rsidRPr="000A2C12">
                <w:t>n77</w:t>
              </w:r>
            </w:ins>
          </w:p>
        </w:tc>
        <w:tc>
          <w:tcPr>
            <w:tcW w:w="2058" w:type="dxa"/>
            <w:tcBorders>
              <w:top w:val="single" w:sz="4" w:space="0" w:color="auto"/>
              <w:left w:val="single" w:sz="4" w:space="0" w:color="auto"/>
              <w:bottom w:val="single" w:sz="4" w:space="0" w:color="auto"/>
              <w:right w:val="single" w:sz="4" w:space="0" w:color="auto"/>
            </w:tcBorders>
            <w:vAlign w:val="center"/>
            <w:tcPrChange w:id="298"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Del="001E6988" w:rsidRDefault="00AD21D3" w:rsidP="00AD21D3">
            <w:pPr>
              <w:pStyle w:val="TAC"/>
              <w:rPr>
                <w:ins w:id="299" w:author="R4-1901359" w:date="2019-03-06T15:09:00Z"/>
                <w:rFonts w:eastAsia="MS Mincho"/>
                <w:lang w:val="fi-FI"/>
              </w:rPr>
            </w:pPr>
          </w:p>
        </w:tc>
      </w:tr>
      <w:tr w:rsidR="00AD21D3" w:rsidRPr="00AE4694" w:rsidTr="00AD21D3">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301" w:author="R4-1901359" w:date="2019-03-06T15:09:00Z"/>
          <w:trPrChange w:id="302"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303"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04" w:author="R4-1901359" w:date="2019-03-06T15:09:00Z"/>
              </w:rPr>
            </w:pPr>
            <w:ins w:id="305" w:author="R4-1901359" w:date="2019-03-06T15:10:00Z">
              <w:r w:rsidRPr="000A2C12">
                <w:t>DC_1-19-21_n78</w:t>
              </w:r>
            </w:ins>
          </w:p>
        </w:tc>
        <w:tc>
          <w:tcPr>
            <w:tcW w:w="2058" w:type="dxa"/>
            <w:tcBorders>
              <w:top w:val="single" w:sz="4" w:space="0" w:color="auto"/>
              <w:left w:val="single" w:sz="4" w:space="0" w:color="auto"/>
              <w:bottom w:val="single" w:sz="4" w:space="0" w:color="auto"/>
              <w:right w:val="single" w:sz="4" w:space="0" w:color="auto"/>
            </w:tcBorders>
            <w:vAlign w:val="center"/>
            <w:tcPrChange w:id="306"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07" w:author="R4-1901359" w:date="2019-03-06T15:09:00Z"/>
              </w:rPr>
            </w:pPr>
            <w:ins w:id="308"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309"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10" w:author="R4-1901359" w:date="2019-03-06T15:09:00Z"/>
                <w:rFonts w:eastAsia="MS Mincho"/>
              </w:rPr>
            </w:pPr>
            <w:ins w:id="311" w:author="R4-1901359" w:date="2019-03-06T15:10:00Z">
              <w:r w:rsidRPr="000A2C12">
                <w:t>n78</w:t>
              </w:r>
            </w:ins>
          </w:p>
        </w:tc>
        <w:tc>
          <w:tcPr>
            <w:tcW w:w="2058" w:type="dxa"/>
            <w:tcBorders>
              <w:top w:val="single" w:sz="4" w:space="0" w:color="auto"/>
              <w:left w:val="single" w:sz="4" w:space="0" w:color="auto"/>
              <w:bottom w:val="single" w:sz="4" w:space="0" w:color="auto"/>
              <w:right w:val="single" w:sz="4" w:space="0" w:color="auto"/>
            </w:tcBorders>
            <w:vAlign w:val="center"/>
            <w:tcPrChange w:id="312"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Del="001E6988" w:rsidRDefault="00AD21D3" w:rsidP="00AD21D3">
            <w:pPr>
              <w:pStyle w:val="TAC"/>
              <w:rPr>
                <w:ins w:id="313" w:author="R4-1901359" w:date="2019-03-06T15:09:00Z"/>
                <w:rFonts w:eastAsia="MS Mincho"/>
                <w:lang w:val="fi-FI"/>
              </w:rPr>
            </w:pPr>
          </w:p>
        </w:tc>
      </w:tr>
      <w:tr w:rsidR="00AD21D3" w:rsidRPr="00AE4694" w:rsidTr="00AD21D3">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315" w:author="R4-1901359" w:date="2019-03-06T15:09:00Z"/>
          <w:trPrChange w:id="316"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317"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18" w:author="R4-1901359" w:date="2019-03-06T15:09:00Z"/>
              </w:rPr>
            </w:pPr>
            <w:ins w:id="319" w:author="R4-1901359" w:date="2019-03-06T15:10:00Z">
              <w:r w:rsidRPr="000A2C12">
                <w:t>DC_1-19-21_n79</w:t>
              </w:r>
            </w:ins>
          </w:p>
        </w:tc>
        <w:tc>
          <w:tcPr>
            <w:tcW w:w="2058" w:type="dxa"/>
            <w:tcBorders>
              <w:top w:val="single" w:sz="4" w:space="0" w:color="auto"/>
              <w:left w:val="single" w:sz="4" w:space="0" w:color="auto"/>
              <w:bottom w:val="single" w:sz="4" w:space="0" w:color="auto"/>
              <w:right w:val="single" w:sz="4" w:space="0" w:color="auto"/>
            </w:tcBorders>
            <w:vAlign w:val="center"/>
            <w:tcPrChange w:id="320"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21" w:author="R4-1901359" w:date="2019-03-06T15:09:00Z"/>
              </w:rPr>
            </w:pPr>
            <w:ins w:id="322"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323"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24" w:author="R4-1901359" w:date="2019-03-06T15:09:00Z"/>
                <w:rFonts w:eastAsia="MS Mincho"/>
              </w:rPr>
            </w:pPr>
            <w:ins w:id="325" w:author="R4-1901359" w:date="2019-03-06T15:10:00Z">
              <w:r w:rsidRPr="000A2C12">
                <w:t>n79</w:t>
              </w:r>
            </w:ins>
          </w:p>
        </w:tc>
        <w:tc>
          <w:tcPr>
            <w:tcW w:w="2058" w:type="dxa"/>
            <w:tcBorders>
              <w:top w:val="single" w:sz="4" w:space="0" w:color="auto"/>
              <w:left w:val="single" w:sz="4" w:space="0" w:color="auto"/>
              <w:bottom w:val="single" w:sz="4" w:space="0" w:color="auto"/>
              <w:right w:val="single" w:sz="4" w:space="0" w:color="auto"/>
            </w:tcBorders>
            <w:vAlign w:val="center"/>
            <w:tcPrChange w:id="326"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Del="001E6988" w:rsidRDefault="00AD21D3" w:rsidP="00AD21D3">
            <w:pPr>
              <w:pStyle w:val="TAC"/>
              <w:rPr>
                <w:ins w:id="327" w:author="R4-1901359" w:date="2019-03-06T15:09:00Z"/>
                <w:rFonts w:eastAsia="MS Mincho"/>
                <w:lang w:val="fi-FI"/>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328"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329"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330" w:author="R4-1900529" w:date="2019-03-06T13:01:00Z">
              <w:r w:rsidRPr="00AE4694" w:rsidDel="001E6988">
                <w:rPr>
                  <w:rFonts w:eastAsia="MS Mincho"/>
                </w:rPr>
                <w:delText>No</w:delText>
              </w:r>
            </w:del>
          </w:p>
        </w:tc>
      </w:tr>
      <w:tr w:rsidR="00AD21D3" w:rsidRPr="00AE4694" w:rsidTr="00AD21D3">
        <w:trPr>
          <w:trHeight w:val="288"/>
          <w:jc w:val="center"/>
          <w:ins w:id="331"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32" w:author="Suhwan Lim" w:date="2019-05-21T15:59:00Z"/>
              </w:rPr>
            </w:pPr>
            <w:ins w:id="333" w:author="Suhwan Lim" w:date="2019-05-21T15:59:00Z">
              <w:r>
                <w:rPr>
                  <w:rFonts w:hint="eastAsia"/>
                  <w:lang w:eastAsia="ko-KR"/>
                </w:rPr>
                <w:t>D</w:t>
              </w:r>
              <w:r>
                <w:rPr>
                  <w:rFonts w:cs="Arial"/>
                </w:rPr>
                <w:t>C_1-19_n77-n79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34" w:author="Suhwan Lim" w:date="2019-05-21T15:59:00Z"/>
              </w:rPr>
            </w:pPr>
            <w:ins w:id="335" w:author="Suhwan Lim" w:date="2019-05-21T15:59:00Z">
              <w:r>
                <w:rPr>
                  <w:rFonts w:hint="eastAsia"/>
                  <w:lang w:eastAsia="ko-KR"/>
                </w:rPr>
                <w:t>CA_1-19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36" w:author="Suhwan Lim" w:date="2019-05-21T15:59:00Z"/>
              </w:rPr>
            </w:pPr>
            <w:ins w:id="337" w:author="Suhwan Lim" w:date="2019-05-21T15:59: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38" w:author="Suhwan Lim" w:date="2019-05-21T15:59:00Z"/>
                <w:rFonts w:eastAsia="MS Mincho"/>
              </w:rPr>
            </w:pPr>
          </w:p>
        </w:tc>
      </w:tr>
      <w:tr w:rsidR="00AD21D3" w:rsidRPr="00AE4694" w:rsidTr="00AD21D3">
        <w:trPr>
          <w:trHeight w:val="288"/>
          <w:jc w:val="center"/>
          <w:ins w:id="339"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40" w:author="Suhwan Lim" w:date="2019-05-21T15:59:00Z"/>
              </w:rPr>
            </w:pPr>
            <w:ins w:id="341" w:author="Suhwan Lim" w:date="2019-05-21T15:59:00Z">
              <w:r>
                <w:rPr>
                  <w:rFonts w:hint="eastAsia"/>
                  <w:lang w:eastAsia="ko-KR"/>
                </w:rPr>
                <w:t>DC_1-19_n78-n79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42" w:author="Suhwan Lim" w:date="2019-05-21T15:59:00Z"/>
              </w:rPr>
            </w:pPr>
            <w:ins w:id="343" w:author="Suhwan Lim" w:date="2019-05-21T15:59:00Z">
              <w:r>
                <w:rPr>
                  <w:rFonts w:hint="eastAsia"/>
                  <w:lang w:eastAsia="ko-KR"/>
                </w:rPr>
                <w:t>CA_1-19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44" w:author="Suhwan Lim" w:date="2019-05-21T15:59:00Z"/>
              </w:rPr>
            </w:pPr>
            <w:ins w:id="345" w:author="Suhwan Lim" w:date="2019-05-21T15:59: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46" w:author="Suhwan Lim" w:date="2019-05-21T15:59: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47" w:author="R4-1900529" w:date="2019-03-06T13:01:00Z">
              <w:r w:rsidRPr="00AE4694" w:rsidDel="001E6988">
                <w:rPr>
                  <w:rFonts w:eastAsia="MS Mincho"/>
                  <w:szCs w:val="18"/>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48"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49"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0"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1"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2"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3" w:author="R4-1900529" w:date="2019-03-06T13:01:00Z">
              <w:r w:rsidRPr="00AE4694" w:rsidDel="001E6988">
                <w:rPr>
                  <w:rFonts w:eastAsia="MS Mincho"/>
                </w:rPr>
                <w:delText>No</w:delText>
              </w:r>
            </w:del>
          </w:p>
        </w:tc>
      </w:tr>
      <w:tr w:rsidR="00AD21D3" w:rsidRPr="00AE4694" w:rsidTr="00AD21D3">
        <w:trPr>
          <w:trHeight w:val="288"/>
          <w:jc w:val="center"/>
          <w:ins w:id="354"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55" w:author="Suhwan Lim" w:date="2019-05-21T15:59:00Z"/>
                <w:lang w:eastAsia="ja-JP"/>
              </w:rPr>
            </w:pPr>
            <w:ins w:id="356" w:author="Suhwan Lim" w:date="2019-05-21T15:59:00Z">
              <w:r>
                <w:rPr>
                  <w:rFonts w:hint="eastAsia"/>
                  <w:lang w:eastAsia="ko-KR"/>
                </w:rPr>
                <w:lastRenderedPageBreak/>
                <w:t>D</w:t>
              </w:r>
              <w:r>
                <w:rPr>
                  <w:rFonts w:cs="Arial"/>
                </w:rPr>
                <w:t>C_1-21_n77-n79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57" w:author="Suhwan Lim" w:date="2019-05-21T15:59:00Z"/>
                <w:lang w:eastAsia="ja-JP"/>
              </w:rPr>
            </w:pPr>
            <w:ins w:id="358" w:author="Suhwan Lim" w:date="2019-05-21T15:59:00Z">
              <w:r>
                <w:rPr>
                  <w:rFonts w:hint="eastAsia"/>
                  <w:lang w:eastAsia="ko-KR"/>
                </w:rPr>
                <w:t>CA_1-21</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59" w:author="Suhwan Lim" w:date="2019-05-21T15:59:00Z"/>
              </w:rPr>
            </w:pPr>
            <w:ins w:id="360" w:author="Suhwan Lim" w:date="2019-05-21T15:59: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61" w:author="Suhwan Lim" w:date="2019-05-21T15:59:00Z"/>
                <w:rFonts w:eastAsia="MS Mincho"/>
              </w:rPr>
            </w:pPr>
          </w:p>
        </w:tc>
      </w:tr>
      <w:tr w:rsidR="00AD21D3" w:rsidRPr="00AE4694" w:rsidTr="00AD21D3">
        <w:trPr>
          <w:trHeight w:val="288"/>
          <w:jc w:val="center"/>
          <w:ins w:id="362"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63" w:author="Suhwan Lim" w:date="2019-05-21T15:59:00Z"/>
                <w:lang w:eastAsia="ja-JP"/>
              </w:rPr>
            </w:pPr>
            <w:ins w:id="364" w:author="Suhwan Lim" w:date="2019-05-21T15:59:00Z">
              <w:r>
                <w:rPr>
                  <w:rFonts w:hint="eastAsia"/>
                  <w:lang w:eastAsia="ko-KR"/>
                </w:rPr>
                <w:t>DC_1-21_n78-n79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65" w:author="Suhwan Lim" w:date="2019-05-21T15:59:00Z"/>
                <w:lang w:eastAsia="ja-JP"/>
              </w:rPr>
            </w:pPr>
            <w:ins w:id="366" w:author="Suhwan Lim" w:date="2019-05-21T15:59:00Z">
              <w:r>
                <w:rPr>
                  <w:rFonts w:hint="eastAsia"/>
                  <w:lang w:eastAsia="ko-KR"/>
                </w:rPr>
                <w:t>CA_1-21</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67" w:author="Suhwan Lim" w:date="2019-05-21T15:59:00Z"/>
              </w:rPr>
            </w:pPr>
            <w:ins w:id="368" w:author="Suhwan Lim" w:date="2019-05-21T15:59: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69" w:author="Suhwan Lim" w:date="2019-05-21T15:59: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0"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1"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2"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3"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4" w:author="R4-1900529" w:date="2019-03-06T13:01:00Z">
              <w:r w:rsidRPr="00AE4694" w:rsidDel="001E6988">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5" w:author="R4-1900529" w:date="2019-03-06T13:01:00Z">
              <w:r w:rsidRPr="00AE4694" w:rsidDel="001E6988">
                <w:rPr>
                  <w:rFonts w:eastAsia="MS Mincho"/>
                </w:rPr>
                <w:delText>No</w:delText>
              </w:r>
            </w:del>
          </w:p>
        </w:tc>
      </w:tr>
      <w:tr w:rsidR="00AD21D3" w:rsidRPr="00AE4694" w:rsidTr="00AD21D3">
        <w:trPr>
          <w:trHeight w:val="288"/>
          <w:jc w:val="center"/>
          <w:ins w:id="376"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77" w:author="Suhwan Lim" w:date="2019-05-21T16:00:00Z"/>
              </w:rPr>
            </w:pPr>
            <w:ins w:id="378" w:author="Suhwan Lim" w:date="2019-05-21T16:00:00Z">
              <w:r>
                <w:rPr>
                  <w:rFonts w:hint="eastAsia"/>
                  <w:lang w:eastAsia="ko-KR"/>
                </w:rPr>
                <w:t>D</w:t>
              </w:r>
              <w:r>
                <w:rPr>
                  <w:rFonts w:cs="Arial"/>
                </w:rPr>
                <w:t>C_1-42_n77-n79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79" w:author="Suhwan Lim" w:date="2019-05-21T16:00:00Z"/>
              </w:rPr>
            </w:pPr>
            <w:ins w:id="380" w:author="Suhwan Lim" w:date="2019-05-21T16:00:00Z">
              <w:r>
                <w:rPr>
                  <w:rFonts w:hint="eastAsia"/>
                  <w:lang w:eastAsia="ko-KR"/>
                </w:rPr>
                <w:t>CA_1-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1" w:author="Suhwan Lim" w:date="2019-05-21T16:00:00Z"/>
              </w:rPr>
            </w:pPr>
            <w:ins w:id="382" w:author="Suhwan Lim" w:date="2019-05-21T16:00: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83" w:author="Suhwan Lim" w:date="2019-05-21T16:00:00Z"/>
                <w:rFonts w:eastAsia="MS Mincho"/>
              </w:rPr>
            </w:pPr>
          </w:p>
        </w:tc>
      </w:tr>
      <w:tr w:rsidR="00AD21D3" w:rsidRPr="00AE4694" w:rsidTr="00AD21D3">
        <w:trPr>
          <w:trHeight w:val="288"/>
          <w:jc w:val="center"/>
          <w:ins w:id="384"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5" w:author="Suhwan Lim" w:date="2019-05-21T16:00:00Z"/>
              </w:rPr>
            </w:pPr>
            <w:ins w:id="386" w:author="Suhwan Lim" w:date="2019-05-21T16:00:00Z">
              <w:r>
                <w:rPr>
                  <w:rFonts w:hint="eastAsia"/>
                  <w:lang w:eastAsia="ko-KR"/>
                </w:rPr>
                <w:t>DC_1-</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7" w:author="Suhwan Lim" w:date="2019-05-21T16:00:00Z"/>
              </w:rPr>
            </w:pPr>
            <w:ins w:id="388" w:author="Suhwan Lim" w:date="2019-05-21T16:00:00Z">
              <w:r>
                <w:rPr>
                  <w:rFonts w:hint="eastAsia"/>
                  <w:lang w:eastAsia="ko-KR"/>
                </w:rPr>
                <w:t>CA_1-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9" w:author="Suhwan Lim" w:date="2019-05-21T16:00:00Z"/>
              </w:rPr>
            </w:pPr>
            <w:ins w:id="390" w:author="Suhwan Lim" w:date="2019-05-21T16:00: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91" w:author="Suhwan Lim" w:date="2019-05-21T16:00: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92"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93" w:author="R4-1900529" w:date="2019-03-06T13:01:00Z">
              <w:r w:rsidRPr="00AE4694" w:rsidDel="001E6988">
                <w:delText>DC_3_n78</w:delText>
              </w:r>
            </w:del>
          </w:p>
        </w:tc>
      </w:tr>
      <w:tr w:rsidR="00307EF6" w:rsidRPr="00AE4694" w:rsidTr="00AD21D3">
        <w:trPr>
          <w:trHeight w:val="288"/>
          <w:jc w:val="center"/>
          <w:ins w:id="394" w:author="Suhwan Lim" w:date="2019-05-21T16:0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AD21D3">
            <w:pPr>
              <w:pStyle w:val="TAC"/>
              <w:rPr>
                <w:ins w:id="395" w:author="Suhwan Lim" w:date="2019-05-21T16:02:00Z"/>
                <w:rFonts w:hint="eastAsia"/>
                <w:lang w:eastAsia="ko-KR"/>
              </w:rPr>
            </w:pPr>
            <w:ins w:id="396" w:author="Suhwan Lim" w:date="2019-05-21T16:02:00Z">
              <w:r>
                <w:rPr>
                  <w:rFonts w:hint="eastAsia"/>
                  <w:lang w:eastAsia="ko-KR"/>
                </w:rPr>
                <w:t>DC_3-7_n1-n78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AD21D3">
            <w:pPr>
              <w:pStyle w:val="TAC"/>
              <w:rPr>
                <w:ins w:id="397" w:author="Suhwan Lim" w:date="2019-05-21T16:02:00Z"/>
                <w:rFonts w:hint="eastAsia"/>
                <w:lang w:eastAsia="ko-KR"/>
              </w:rPr>
            </w:pPr>
            <w:ins w:id="398" w:author="Suhwan Lim" w:date="2019-05-21T16:02:00Z">
              <w:r>
                <w:rPr>
                  <w:rFonts w:hint="eastAsia"/>
                  <w:lang w:eastAsia="ko-KR"/>
                </w:rPr>
                <w:t>CA_3-7</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AD21D3">
            <w:pPr>
              <w:pStyle w:val="TAC"/>
              <w:rPr>
                <w:ins w:id="399" w:author="Suhwan Lim" w:date="2019-05-21T16:02:00Z"/>
                <w:rFonts w:hint="eastAsia"/>
                <w:lang w:eastAsia="ko-KR"/>
              </w:rPr>
            </w:pPr>
            <w:ins w:id="400" w:author="Suhwan Lim" w:date="2019-05-21T16:02:00Z">
              <w:r>
                <w:rPr>
                  <w:rFonts w:hint="eastAsia"/>
                  <w:lang w:eastAsia="ko-KR"/>
                </w:rPr>
                <w:t>CA_n1-n78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AD21D3">
            <w:pPr>
              <w:pStyle w:val="TAC"/>
              <w:rPr>
                <w:ins w:id="401" w:author="Suhwan Lim" w:date="2019-05-21T16:02:00Z"/>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del w:id="402"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403"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del w:id="404"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5"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6" w:author="R4-1900529" w:date="2019-03-06T13:01:00Z">
              <w:r w:rsidRPr="00AE4694" w:rsidDel="001E6988">
                <w:rPr>
                  <w:rFonts w:eastAsia="MS Mincho"/>
                </w:rPr>
                <w:delText>DC_3_n77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7"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8"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9" w:author="R4-1900529" w:date="2019-03-06T13:01:00Z">
              <w:r w:rsidRPr="00AE4694" w:rsidDel="001E6988">
                <w:rPr>
                  <w:rFonts w:eastAsia="MS Mincho"/>
                </w:rPr>
                <w:delText>DC_3_n77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10"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11" w:author="R4-1900529" w:date="2019-03-06T13:01:00Z">
              <w:r w:rsidRPr="00AE4694" w:rsidDel="001E6988">
                <w:rPr>
                  <w:rFonts w:eastAsia="MS Mincho"/>
                  <w:lang w:val="fi-FI"/>
                </w:rPr>
                <w:delText>No</w:delText>
              </w:r>
            </w:del>
          </w:p>
        </w:tc>
      </w:tr>
      <w:tr w:rsidR="00AD21D3" w:rsidRPr="00AE4694" w:rsidTr="00AD21D3">
        <w:trPr>
          <w:trHeight w:val="288"/>
          <w:jc w:val="center"/>
          <w:ins w:id="412"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13" w:author="Suhwan Lim" w:date="2019-05-21T16:00:00Z"/>
              </w:rPr>
            </w:pPr>
            <w:ins w:id="414" w:author="Suhwan Lim" w:date="2019-05-21T16:01:00Z">
              <w:r>
                <w:rPr>
                  <w:rFonts w:hint="eastAsia"/>
                  <w:lang w:eastAsia="ko-KR"/>
                </w:rPr>
                <w:t>D</w:t>
              </w:r>
              <w:r>
                <w:rPr>
                  <w:rFonts w:cs="Arial"/>
                </w:rPr>
                <w:t>C_3-19_n77-n79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15" w:author="Suhwan Lim" w:date="2019-05-21T16:00:00Z"/>
              </w:rPr>
            </w:pPr>
            <w:ins w:id="416" w:author="Suhwan Lim" w:date="2019-05-21T16:01:00Z">
              <w:r>
                <w:rPr>
                  <w:rFonts w:hint="eastAsia"/>
                  <w:lang w:eastAsia="ko-KR"/>
                </w:rPr>
                <w:t>CA_3-19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17" w:author="Suhwan Lim" w:date="2019-05-21T16:00:00Z"/>
                <w:rFonts w:eastAsia="MS Mincho"/>
              </w:rPr>
            </w:pPr>
            <w:ins w:id="418" w:author="Suhwan Lim" w:date="2019-05-21T16:01: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419" w:author="Suhwan Lim" w:date="2019-05-21T16:00:00Z"/>
                <w:rFonts w:eastAsia="MS Mincho"/>
                <w:lang w:val="fi-FI"/>
              </w:rPr>
            </w:pPr>
          </w:p>
        </w:tc>
      </w:tr>
      <w:tr w:rsidR="00AD21D3" w:rsidRPr="00AE4694" w:rsidTr="00AD21D3">
        <w:trPr>
          <w:trHeight w:val="288"/>
          <w:jc w:val="center"/>
          <w:ins w:id="420"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21" w:author="Suhwan Lim" w:date="2019-05-21T16:00:00Z"/>
              </w:rPr>
            </w:pPr>
            <w:ins w:id="422" w:author="Suhwan Lim" w:date="2019-05-21T16:01:00Z">
              <w:r>
                <w:rPr>
                  <w:rFonts w:hint="eastAsia"/>
                  <w:lang w:eastAsia="ko-KR"/>
                </w:rPr>
                <w:t>DC_3-19_n78-n79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23" w:author="Suhwan Lim" w:date="2019-05-21T16:00:00Z"/>
              </w:rPr>
            </w:pPr>
            <w:ins w:id="424" w:author="Suhwan Lim" w:date="2019-05-21T16:01:00Z">
              <w:r>
                <w:rPr>
                  <w:rFonts w:hint="eastAsia"/>
                  <w:lang w:eastAsia="ko-KR"/>
                </w:rPr>
                <w:t>CA_3-19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25" w:author="Suhwan Lim" w:date="2019-05-21T16:00:00Z"/>
                <w:rFonts w:eastAsia="MS Mincho"/>
              </w:rPr>
            </w:pPr>
            <w:ins w:id="426" w:author="Suhwan Lim" w:date="2019-05-21T16:01: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427" w:author="Suhwan Lim" w:date="2019-05-21T16:00:00Z"/>
                <w:rFonts w:eastAsia="MS Mincho"/>
                <w:lang w:val="fi-FI"/>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28"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29" w:author="R4-1900529" w:date="2019-03-06T13:01:00Z">
              <w:r w:rsidRPr="00AE4694" w:rsidDel="001E6988">
                <w:rPr>
                  <w:rFonts w:eastAsia="MS Mincho"/>
                </w:rPr>
                <w:delText>DC_3_n77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30"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31" w:author="R4-1900529" w:date="2019-03-06T13:01:00Z">
              <w:r w:rsidRPr="00AE4694" w:rsidDel="001E6988">
                <w:rPr>
                  <w:rFonts w:eastAsia="MS Mincho"/>
                </w:rPr>
                <w:delText>No</w:delText>
              </w:r>
            </w:del>
          </w:p>
        </w:tc>
      </w:tr>
      <w:tr w:rsidR="00307EF6" w:rsidRPr="00AE4694" w:rsidTr="00AD21D3">
        <w:trPr>
          <w:trHeight w:val="288"/>
          <w:jc w:val="center"/>
          <w:ins w:id="432" w:author="Suhwan Lim" w:date="2019-05-21T16:0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33" w:author="Suhwan Lim" w:date="2019-05-21T16:01:00Z"/>
                <w:rFonts w:hint="eastAsia"/>
                <w:lang w:eastAsia="ja-JP"/>
              </w:rPr>
            </w:pPr>
            <w:ins w:id="434" w:author="Suhwan Lim" w:date="2019-05-21T16:01:00Z">
              <w:r>
                <w:rPr>
                  <w:rFonts w:hint="eastAsia"/>
                  <w:lang w:eastAsia="ko-KR"/>
                </w:rPr>
                <w:t>D</w:t>
              </w:r>
              <w:r>
                <w:rPr>
                  <w:rFonts w:cs="Arial"/>
                </w:rPr>
                <w:t>C_3-21_n77-n79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35" w:author="Suhwan Lim" w:date="2019-05-21T16:01:00Z"/>
                <w:rFonts w:hint="eastAsia"/>
                <w:lang w:eastAsia="ja-JP"/>
              </w:rPr>
            </w:pPr>
            <w:ins w:id="436" w:author="Suhwan Lim" w:date="2019-05-21T16:01:00Z">
              <w:r>
                <w:rPr>
                  <w:rFonts w:hint="eastAsia"/>
                  <w:lang w:eastAsia="ko-KR"/>
                </w:rPr>
                <w:t>CA_3-21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37" w:author="Suhwan Lim" w:date="2019-05-21T16:01:00Z"/>
              </w:rPr>
            </w:pPr>
            <w:ins w:id="438" w:author="Suhwan Lim" w:date="2019-05-21T16:01: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39" w:author="Suhwan Lim" w:date="2019-05-21T16:01:00Z"/>
                <w:rFonts w:eastAsia="MS Mincho"/>
              </w:rPr>
            </w:pPr>
          </w:p>
        </w:tc>
      </w:tr>
      <w:tr w:rsidR="00307EF6" w:rsidRPr="00AE4694" w:rsidTr="00AD21D3">
        <w:trPr>
          <w:trHeight w:val="288"/>
          <w:jc w:val="center"/>
          <w:ins w:id="440" w:author="Suhwan Lim" w:date="2019-05-21T16:0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41" w:author="Suhwan Lim" w:date="2019-05-21T16:01:00Z"/>
                <w:rFonts w:hint="eastAsia"/>
                <w:lang w:eastAsia="ja-JP"/>
              </w:rPr>
            </w:pPr>
            <w:ins w:id="442" w:author="Suhwan Lim" w:date="2019-05-21T16:01:00Z">
              <w:r>
                <w:rPr>
                  <w:rFonts w:hint="eastAsia"/>
                  <w:lang w:eastAsia="ko-KR"/>
                </w:rPr>
                <w:t>DC_3-21_n78-n79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43" w:author="Suhwan Lim" w:date="2019-05-21T16:01:00Z"/>
                <w:rFonts w:hint="eastAsia"/>
                <w:lang w:eastAsia="ja-JP"/>
              </w:rPr>
            </w:pPr>
            <w:ins w:id="444" w:author="Suhwan Lim" w:date="2019-05-21T16:01:00Z">
              <w:r>
                <w:rPr>
                  <w:rFonts w:hint="eastAsia"/>
                  <w:lang w:eastAsia="ko-KR"/>
                </w:rPr>
                <w:t>CA_3-21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45" w:author="Suhwan Lim" w:date="2019-05-21T16:01:00Z"/>
              </w:rPr>
            </w:pPr>
            <w:ins w:id="446" w:author="Suhwan Lim" w:date="2019-05-21T16:01: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47" w:author="Suhwan Lim" w:date="2019-05-21T16:01:00Z"/>
                <w:rFonts w:eastAsia="MS Mincho"/>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48" w:author="R4-1900529" w:date="2019-03-06T13:01:00Z">
              <w:r w:rsidRPr="00AE4694" w:rsidDel="001E6988">
                <w:rPr>
                  <w:rFonts w:eastAsia="MS Mincho"/>
                </w:rPr>
                <w:delText>DC_3_n77</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49" w:author="R4-1900529" w:date="2019-03-06T13:01:00Z">
              <w:r w:rsidRPr="00AE4694" w:rsidDel="001E6988">
                <w:rPr>
                  <w:rFonts w:eastAsia="MS Mincho"/>
                </w:rPr>
                <w:delText>DC_3_n78</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50" w:author="R4-1900529" w:date="2019-03-06T13:01:00Z">
              <w:r w:rsidRPr="00AE4694" w:rsidDel="001E6988">
                <w:rPr>
                  <w:rFonts w:eastAsia="MS Mincho"/>
                  <w:lang w:val="fi-FI"/>
                </w:rPr>
                <w:delText>No</w:delText>
              </w:r>
            </w:del>
          </w:p>
        </w:tc>
      </w:tr>
      <w:tr w:rsidR="00307EF6" w:rsidRPr="00AE4694" w:rsidTr="00AD21D3">
        <w:trPr>
          <w:trHeight w:val="288"/>
          <w:jc w:val="center"/>
          <w:ins w:id="451" w:author="Suhwan Lim" w:date="2019-05-21T16:0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52" w:author="Suhwan Lim" w:date="2019-05-21T16:02:00Z"/>
              </w:rPr>
            </w:pPr>
            <w:ins w:id="453" w:author="Suhwan Lim" w:date="2019-05-21T16:02:00Z">
              <w:r>
                <w:rPr>
                  <w:rFonts w:hint="eastAsia"/>
                  <w:lang w:eastAsia="ko-KR"/>
                </w:rPr>
                <w:t>D</w:t>
              </w:r>
              <w:r>
                <w:rPr>
                  <w:rFonts w:cs="Arial"/>
                </w:rPr>
                <w:t>C_3-42_n77-n79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54" w:author="Suhwan Lim" w:date="2019-05-21T16:02:00Z"/>
              </w:rPr>
            </w:pPr>
            <w:ins w:id="455" w:author="Suhwan Lim" w:date="2019-05-21T16:02:00Z">
              <w:r>
                <w:rPr>
                  <w:rFonts w:hint="eastAsia"/>
                  <w:lang w:eastAsia="ko-KR"/>
                </w:rPr>
                <w:t>CA_3-</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56" w:author="Suhwan Lim" w:date="2019-05-21T16:02:00Z"/>
                <w:rFonts w:eastAsia="MS Mincho"/>
              </w:rPr>
            </w:pPr>
            <w:ins w:id="457" w:author="Suhwan Lim" w:date="2019-05-21T16:02: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58" w:author="Suhwan Lim" w:date="2019-05-21T16:02:00Z"/>
                <w:rFonts w:eastAsia="MS Mincho"/>
                <w:lang w:val="fi-FI"/>
              </w:rPr>
            </w:pPr>
          </w:p>
        </w:tc>
      </w:tr>
      <w:tr w:rsidR="00307EF6" w:rsidRPr="00AE4694" w:rsidTr="00AD21D3">
        <w:trPr>
          <w:trHeight w:val="288"/>
          <w:jc w:val="center"/>
          <w:ins w:id="459" w:author="Suhwan Lim" w:date="2019-05-21T16:0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60" w:author="Suhwan Lim" w:date="2019-05-21T16:02:00Z"/>
              </w:rPr>
            </w:pPr>
            <w:ins w:id="461" w:author="Suhwan Lim" w:date="2019-05-21T16:02:00Z">
              <w:r>
                <w:rPr>
                  <w:rFonts w:hint="eastAsia"/>
                  <w:lang w:eastAsia="ko-KR"/>
                </w:rPr>
                <w:t>DC_3-</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62" w:author="Suhwan Lim" w:date="2019-05-21T16:02:00Z"/>
              </w:rPr>
            </w:pPr>
            <w:ins w:id="463" w:author="Suhwan Lim" w:date="2019-05-21T16:02:00Z">
              <w:r>
                <w:rPr>
                  <w:rFonts w:hint="eastAsia"/>
                  <w:lang w:eastAsia="ko-KR"/>
                </w:rPr>
                <w:t>CA_3-</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64" w:author="Suhwan Lim" w:date="2019-05-21T16:02:00Z"/>
                <w:rFonts w:eastAsia="MS Mincho"/>
              </w:rPr>
            </w:pPr>
            <w:ins w:id="465" w:author="Suhwan Lim" w:date="2019-05-21T16:02: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66" w:author="Suhwan Lim" w:date="2019-05-21T16:02:00Z"/>
                <w:rFonts w:eastAsia="MS Mincho"/>
                <w:lang w:val="fi-FI"/>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467" w:author="R4-1900529" w:date="2019-03-06T13:01:00Z">
              <w:r w:rsidRPr="00AE4694" w:rsidDel="001E6988">
                <w:rPr>
                  <w:rFonts w:eastAsia="MS Mincho"/>
                  <w:szCs w:val="18"/>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68" w:author="R4-1900529" w:date="2019-03-06T13:01:00Z">
              <w:r w:rsidRPr="00AE4694" w:rsidDel="001E6988">
                <w:rPr>
                  <w:rFonts w:eastAsia="MS Mincho"/>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69" w:author="R4-1900529" w:date="2019-03-06T13:01:00Z">
              <w:r w:rsidRPr="00AE4694" w:rsidDel="001E6988">
                <w:rPr>
                  <w:rFonts w:eastAsia="MS Mincho"/>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70" w:author="R4-1900529" w:date="2019-03-06T13:01:00Z">
              <w:r w:rsidRPr="00AE4694" w:rsidDel="001E6988">
                <w:rPr>
                  <w:rFonts w:eastAsia="MS Mincho"/>
                </w:rPr>
                <w:delText>No</w:delText>
              </w:r>
            </w:del>
          </w:p>
        </w:tc>
      </w:tr>
      <w:tr w:rsidR="00307EF6" w:rsidRPr="00AE4694" w:rsidTr="00AD21D3">
        <w:trPr>
          <w:trHeight w:val="288"/>
          <w:jc w:val="center"/>
          <w:ins w:id="471"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72" w:author="Suhwan Lim" w:date="2019-05-21T16:03:00Z"/>
                <w:rFonts w:cs="Arial" w:hint="eastAsia"/>
                <w:lang w:eastAsia="ja-JP"/>
              </w:rPr>
            </w:pPr>
            <w:ins w:id="473" w:author="Suhwan Lim" w:date="2019-05-21T16:03:00Z">
              <w:r>
                <w:rPr>
                  <w:rFonts w:hint="eastAsia"/>
                  <w:lang w:eastAsia="ko-KR"/>
                </w:rPr>
                <w:t>D</w:t>
              </w:r>
              <w:r>
                <w:rPr>
                  <w:rFonts w:cs="Arial"/>
                </w:rPr>
                <w:t>C_19-21_n77-n79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74" w:author="Suhwan Lim" w:date="2019-05-21T16:03:00Z"/>
                <w:rFonts w:cs="Arial" w:hint="eastAsia"/>
                <w:lang w:eastAsia="ja-JP"/>
              </w:rPr>
            </w:pPr>
            <w:ins w:id="475" w:author="Suhwan Lim" w:date="2019-05-21T16:03:00Z">
              <w:r>
                <w:rPr>
                  <w:rFonts w:hint="eastAsia"/>
                  <w:lang w:eastAsia="ko-KR"/>
                </w:rPr>
                <w:t>CA_1</w:t>
              </w:r>
              <w:r>
                <w:rPr>
                  <w:lang w:eastAsia="ko-KR"/>
                </w:rPr>
                <w:t>9</w:t>
              </w:r>
              <w:r>
                <w:rPr>
                  <w:rFonts w:hint="eastAsia"/>
                  <w:lang w:eastAsia="ko-KR"/>
                </w:rPr>
                <w:t>-21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76" w:author="Suhwan Lim" w:date="2019-05-21T16:03:00Z"/>
              </w:rPr>
            </w:pPr>
            <w:ins w:id="477" w:author="Suhwan Lim" w:date="2019-05-21T16:03: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78" w:author="Suhwan Lim" w:date="2019-05-21T16:03:00Z"/>
                <w:rFonts w:eastAsia="MS Mincho"/>
              </w:rPr>
            </w:pPr>
          </w:p>
        </w:tc>
      </w:tr>
      <w:tr w:rsidR="00307EF6" w:rsidRPr="00AE4694" w:rsidTr="00AD21D3">
        <w:trPr>
          <w:trHeight w:val="288"/>
          <w:jc w:val="center"/>
          <w:ins w:id="479"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80" w:author="Suhwan Lim" w:date="2019-05-21T16:03:00Z"/>
                <w:rFonts w:cs="Arial" w:hint="eastAsia"/>
                <w:lang w:eastAsia="ja-JP"/>
              </w:rPr>
            </w:pPr>
            <w:ins w:id="481" w:author="Suhwan Lim" w:date="2019-05-21T16:03:00Z">
              <w:r>
                <w:rPr>
                  <w:rFonts w:hint="eastAsia"/>
                  <w:lang w:eastAsia="ko-KR"/>
                </w:rPr>
                <w:t>DC_1</w:t>
              </w:r>
              <w:r>
                <w:rPr>
                  <w:lang w:eastAsia="ko-KR"/>
                </w:rPr>
                <w:t>9</w:t>
              </w:r>
              <w:r>
                <w:rPr>
                  <w:rFonts w:hint="eastAsia"/>
                  <w:lang w:eastAsia="ko-KR"/>
                </w:rPr>
                <w:t>-21_n78-n79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82" w:author="Suhwan Lim" w:date="2019-05-21T16:03:00Z"/>
                <w:rFonts w:cs="Arial" w:hint="eastAsia"/>
                <w:lang w:eastAsia="ja-JP"/>
              </w:rPr>
            </w:pPr>
            <w:ins w:id="483" w:author="Suhwan Lim" w:date="2019-05-21T16:03:00Z">
              <w:r>
                <w:rPr>
                  <w:rFonts w:hint="eastAsia"/>
                  <w:lang w:eastAsia="ko-KR"/>
                </w:rPr>
                <w:t>CA_1</w:t>
              </w:r>
              <w:r>
                <w:rPr>
                  <w:lang w:eastAsia="ko-KR"/>
                </w:rPr>
                <w:t>9</w:t>
              </w:r>
              <w:r>
                <w:rPr>
                  <w:rFonts w:hint="eastAsia"/>
                  <w:lang w:eastAsia="ko-KR"/>
                </w:rPr>
                <w:t>-21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84" w:author="Suhwan Lim" w:date="2019-05-21T16:03:00Z"/>
              </w:rPr>
            </w:pPr>
            <w:ins w:id="485" w:author="Suhwan Lim" w:date="2019-05-21T16:03: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86" w:author="Suhwan Lim" w:date="2019-05-21T16:03:00Z"/>
                <w:rFonts w:eastAsia="MS Mincho"/>
              </w:rPr>
            </w:pPr>
          </w:p>
        </w:tc>
      </w:tr>
      <w:tr w:rsidR="00307EF6" w:rsidRPr="00AE4694" w:rsidTr="00AD21D3">
        <w:trPr>
          <w:trHeight w:val="288"/>
          <w:jc w:val="center"/>
          <w:ins w:id="487"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88" w:author="Suhwan Lim" w:date="2019-05-21T16:03:00Z"/>
                <w:rFonts w:hint="eastAsia"/>
                <w:lang w:eastAsia="ko-KR"/>
              </w:rPr>
            </w:pPr>
            <w:ins w:id="489" w:author="Suhwan Lim" w:date="2019-05-21T16:04:00Z">
              <w:r>
                <w:rPr>
                  <w:rFonts w:hint="eastAsia"/>
                  <w:lang w:eastAsia="ko-KR"/>
                </w:rPr>
                <w:t>D</w:t>
              </w:r>
              <w:r>
                <w:rPr>
                  <w:rFonts w:cs="Arial"/>
                </w:rPr>
                <w:t>C_19-42_n77-n79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0" w:author="Suhwan Lim" w:date="2019-05-21T16:03:00Z"/>
                <w:rFonts w:hint="eastAsia"/>
                <w:lang w:eastAsia="ko-KR"/>
              </w:rPr>
            </w:pPr>
            <w:ins w:id="491" w:author="Suhwan Lim" w:date="2019-05-21T16:04:00Z">
              <w:r>
                <w:rPr>
                  <w:rFonts w:hint="eastAsia"/>
                  <w:lang w:eastAsia="ko-KR"/>
                </w:rPr>
                <w:t>CA_1</w:t>
              </w:r>
              <w:r>
                <w:rPr>
                  <w:lang w:eastAsia="ko-KR"/>
                </w:rPr>
                <w:t>9</w:t>
              </w:r>
              <w:r>
                <w:rPr>
                  <w:rFonts w:hint="eastAsia"/>
                  <w:lang w:eastAsia="ko-KR"/>
                </w:rPr>
                <w:t>-</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2" w:author="Suhwan Lim" w:date="2019-05-21T16:03:00Z"/>
                <w:rFonts w:hint="eastAsia"/>
                <w:lang w:eastAsia="ko-KR"/>
              </w:rPr>
            </w:pPr>
            <w:ins w:id="493" w:author="Suhwan Lim" w:date="2019-05-21T16:04: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94" w:author="Suhwan Lim" w:date="2019-05-21T16:03:00Z"/>
                <w:rFonts w:eastAsia="MS Mincho"/>
              </w:rPr>
            </w:pPr>
          </w:p>
        </w:tc>
      </w:tr>
      <w:tr w:rsidR="00307EF6" w:rsidRPr="00AE4694" w:rsidTr="00AD21D3">
        <w:trPr>
          <w:trHeight w:val="288"/>
          <w:jc w:val="center"/>
          <w:ins w:id="495"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6" w:author="Suhwan Lim" w:date="2019-05-21T16:03:00Z"/>
                <w:rFonts w:hint="eastAsia"/>
                <w:lang w:eastAsia="ko-KR"/>
              </w:rPr>
            </w:pPr>
            <w:ins w:id="497" w:author="Suhwan Lim" w:date="2019-05-21T16:04:00Z">
              <w:r>
                <w:rPr>
                  <w:rFonts w:hint="eastAsia"/>
                  <w:lang w:eastAsia="ko-KR"/>
                </w:rPr>
                <w:t>DC_1</w:t>
              </w:r>
              <w:r>
                <w:rPr>
                  <w:lang w:eastAsia="ko-KR"/>
                </w:rPr>
                <w:t>9</w:t>
              </w:r>
              <w:r>
                <w:rPr>
                  <w:rFonts w:hint="eastAsia"/>
                  <w:lang w:eastAsia="ko-KR"/>
                </w:rPr>
                <w:t>-</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8" w:author="Suhwan Lim" w:date="2019-05-21T16:03:00Z"/>
                <w:rFonts w:hint="eastAsia"/>
                <w:lang w:eastAsia="ko-KR"/>
              </w:rPr>
            </w:pPr>
            <w:ins w:id="499" w:author="Suhwan Lim" w:date="2019-05-21T16:04:00Z">
              <w:r>
                <w:rPr>
                  <w:rFonts w:hint="eastAsia"/>
                  <w:lang w:eastAsia="ko-KR"/>
                </w:rPr>
                <w:t>CA_1</w:t>
              </w:r>
              <w:r>
                <w:rPr>
                  <w:lang w:eastAsia="ko-KR"/>
                </w:rPr>
                <w:t>9</w:t>
              </w:r>
              <w:r>
                <w:rPr>
                  <w:rFonts w:hint="eastAsia"/>
                  <w:lang w:eastAsia="ko-KR"/>
                </w:rPr>
                <w:t>-</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500" w:author="Suhwan Lim" w:date="2019-05-21T16:03:00Z"/>
                <w:rFonts w:hint="eastAsia"/>
                <w:lang w:eastAsia="ko-KR"/>
              </w:rPr>
            </w:pPr>
            <w:ins w:id="501" w:author="Suhwan Lim" w:date="2019-05-21T16:04: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502" w:author="Suhwan Lim" w:date="2019-05-21T16:03:00Z"/>
                <w:rFonts w:eastAsia="MS Mincho"/>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503" w:author="R4-1900529" w:date="2019-03-06T13:01:00Z">
              <w:r w:rsidRPr="00AE4694" w:rsidDel="001E6988">
                <w:rPr>
                  <w:rFonts w:eastAsia="MS Mincho"/>
                  <w:lang w:val="fi-FI"/>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lastRenderedPageBreak/>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504" w:author="R4-1900529" w:date="2019-03-06T13:01:00Z">
              <w:r w:rsidRPr="00AE4694" w:rsidDel="001E6988">
                <w:rPr>
                  <w:rFonts w:eastAsia="MS Mincho"/>
                  <w:lang w:val="fi-FI"/>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505" w:author="R4-1900529" w:date="2019-03-06T13:01:00Z">
              <w:r w:rsidRPr="00AE4694" w:rsidDel="001E6988">
                <w:rPr>
                  <w:rFonts w:eastAsia="MS Mincho"/>
                  <w:lang w:val="fi-FI"/>
                </w:rPr>
                <w:delText>No</w:delText>
              </w:r>
            </w:del>
          </w:p>
        </w:tc>
      </w:tr>
      <w:tr w:rsidR="00307EF6" w:rsidRPr="00AE4694" w:rsidTr="00AD21D3">
        <w:trPr>
          <w:trHeight w:val="288"/>
          <w:jc w:val="center"/>
          <w:ins w:id="506" w:author="Suhwan Lim" w:date="2019-05-21T16:05: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07" w:author="Suhwan Lim" w:date="2019-05-21T16:05:00Z"/>
              </w:rPr>
            </w:pPr>
            <w:ins w:id="508" w:author="Suhwan Lim" w:date="2019-05-21T16:05:00Z">
              <w:r>
                <w:rPr>
                  <w:rFonts w:hint="eastAsia"/>
                  <w:lang w:eastAsia="ko-KR"/>
                </w:rPr>
                <w:t>D</w:t>
              </w:r>
              <w:r>
                <w:rPr>
                  <w:rFonts w:cs="Arial"/>
                </w:rPr>
                <w:t>C_21-42_n77-n79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09" w:author="Suhwan Lim" w:date="2019-05-21T16:05:00Z"/>
              </w:rPr>
            </w:pPr>
            <w:ins w:id="510" w:author="Suhwan Lim" w:date="2019-05-21T16:05:00Z">
              <w:r>
                <w:rPr>
                  <w:rFonts w:hint="eastAsia"/>
                  <w:lang w:eastAsia="ko-KR"/>
                </w:rPr>
                <w:t>CA_</w:t>
              </w:r>
              <w:r>
                <w:rPr>
                  <w:lang w:eastAsia="ko-KR"/>
                </w:rPr>
                <w:t>2</w:t>
              </w:r>
              <w:r>
                <w:rPr>
                  <w:rFonts w:hint="eastAsia"/>
                  <w:lang w:eastAsia="ko-KR"/>
                </w:rPr>
                <w:t>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1" w:author="Suhwan Lim" w:date="2019-05-21T16:05:00Z"/>
                <w:rFonts w:eastAsia="MS Mincho"/>
              </w:rPr>
            </w:pPr>
            <w:ins w:id="512" w:author="Suhwan Lim" w:date="2019-05-21T16:05: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513" w:author="Suhwan Lim" w:date="2019-05-21T16:05:00Z"/>
                <w:rFonts w:eastAsia="MS Mincho"/>
                <w:lang w:val="fi-FI"/>
              </w:rPr>
            </w:pPr>
          </w:p>
        </w:tc>
      </w:tr>
      <w:tr w:rsidR="00307EF6" w:rsidRPr="00AE4694" w:rsidTr="00AD21D3">
        <w:trPr>
          <w:trHeight w:val="288"/>
          <w:jc w:val="center"/>
          <w:ins w:id="514" w:author="Suhwan Lim" w:date="2019-05-21T16:05: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5" w:author="Suhwan Lim" w:date="2019-05-21T16:05:00Z"/>
              </w:rPr>
            </w:pPr>
            <w:ins w:id="516" w:author="Suhwan Lim" w:date="2019-05-21T16:05:00Z">
              <w:r>
                <w:rPr>
                  <w:rFonts w:hint="eastAsia"/>
                  <w:lang w:eastAsia="ko-KR"/>
                </w:rPr>
                <w:t>DC_</w:t>
              </w:r>
              <w:r>
                <w:rPr>
                  <w:lang w:eastAsia="ko-KR"/>
                </w:rPr>
                <w:t>2</w:t>
              </w:r>
              <w:r>
                <w:rPr>
                  <w:rFonts w:hint="eastAsia"/>
                  <w:lang w:eastAsia="ko-KR"/>
                </w:rPr>
                <w:t>1-</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7" w:author="Suhwan Lim" w:date="2019-05-21T16:05:00Z"/>
              </w:rPr>
            </w:pPr>
            <w:ins w:id="518" w:author="Suhwan Lim" w:date="2019-05-21T16:05:00Z">
              <w:r>
                <w:rPr>
                  <w:rFonts w:hint="eastAsia"/>
                  <w:lang w:eastAsia="ko-KR"/>
                </w:rPr>
                <w:t>CA_</w:t>
              </w:r>
              <w:r>
                <w:rPr>
                  <w:lang w:eastAsia="ko-KR"/>
                </w:rPr>
                <w:t>2</w:t>
              </w:r>
              <w:r>
                <w:rPr>
                  <w:rFonts w:hint="eastAsia"/>
                  <w:lang w:eastAsia="ko-KR"/>
                </w:rPr>
                <w:t>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9" w:author="Suhwan Lim" w:date="2019-05-21T16:05:00Z"/>
                <w:rFonts w:eastAsia="MS Mincho"/>
              </w:rPr>
            </w:pPr>
            <w:ins w:id="520" w:author="Suhwan Lim" w:date="2019-05-21T16:05: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521" w:author="Suhwan Lim" w:date="2019-05-21T16:05:00Z"/>
                <w:rFonts w:eastAsia="MS Mincho"/>
                <w:lang w:val="fi-FI"/>
              </w:rPr>
            </w:pPr>
          </w:p>
        </w:tc>
      </w:tr>
      <w:tr w:rsidR="00307EF6" w:rsidRPr="00AE4694" w:rsidTr="00AD21D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N"/>
            </w:pPr>
            <w:r w:rsidRPr="00AE4694">
              <w:t>NOTE 1:</w:t>
            </w:r>
            <w:r w:rsidRPr="00AE4694">
              <w:tab/>
              <w:t xml:space="preserve">Applicable for UE supporting inter-band </w:t>
            </w:r>
            <w:del w:id="522" w:author="Editor_#40" w:date="2019-02-15T10:05:00Z">
              <w:r w:rsidRPr="00AE4694" w:rsidDel="00D42AAB">
                <w:delText>carrier aggregation</w:delText>
              </w:r>
            </w:del>
            <w:ins w:id="523" w:author="Editor_#40" w:date="2019-02-15T10:05:00Z">
              <w:r>
                <w:t>EN-DC</w:t>
              </w:r>
            </w:ins>
            <w:r w:rsidRPr="00AE4694">
              <w:t xml:space="preserve"> with mandatory simultaneous Rx/Tx capability</w:t>
            </w:r>
          </w:p>
          <w:p w:rsidR="00307EF6" w:rsidRPr="00AE4694" w:rsidRDefault="00307EF6" w:rsidP="00307EF6">
            <w:pPr>
              <w:pStyle w:val="TAN"/>
              <w:rPr>
                <w:rFonts w:eastAsia="MS Mincho"/>
                <w:lang w:val="en-US"/>
              </w:rPr>
            </w:pPr>
            <w:r w:rsidRPr="00AE4694">
              <w:rPr>
                <w:rFonts w:cs="Arial"/>
                <w:lang w:eastAsia="en-GB"/>
              </w:rPr>
              <w:t>NOTE 2:</w:t>
            </w:r>
            <w:r w:rsidRPr="00AE4694">
              <w:tab/>
            </w:r>
            <w:r w:rsidRPr="00AE4694">
              <w:rPr>
                <w:rFonts w:cs="Arial"/>
                <w:lang w:eastAsia="en-GB"/>
              </w:rPr>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Pr>
        <w:pStyle w:val="40"/>
        <w:ind w:left="1200" w:hanging="400"/>
      </w:pPr>
      <w:bookmarkStart w:id="524" w:name="_Toc535319241"/>
      <w:r w:rsidRPr="00AE4694">
        <w:lastRenderedPageBreak/>
        <w:t>5.2B.4.4</w:t>
      </w:r>
      <w:r w:rsidRPr="00AE4694">
        <w:tab/>
        <w:t>EN-DC (five bands)</w:t>
      </w:r>
      <w:bookmarkEnd w:id="524"/>
    </w:p>
    <w:p w:rsidR="008F27E3" w:rsidRPr="00AE4694" w:rsidRDefault="008F27E3" w:rsidP="008F27E3">
      <w:pPr>
        <w:pStyle w:val="TH"/>
        <w:rPr>
          <w:lang w:val="en-US"/>
        </w:rPr>
      </w:pPr>
      <w:r w:rsidRPr="00AE4694">
        <w:t>Table 5.2B.4.</w:t>
      </w:r>
      <w:r w:rsidRPr="00AE4694">
        <w:rPr>
          <w:lang w:val="en-US"/>
        </w:rPr>
        <w:t>4</w:t>
      </w:r>
      <w:r w:rsidRPr="00AE4694">
        <w:t>-1: Band combinations inter-band EN-DC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2069"/>
        <w:gridCol w:w="1742"/>
        <w:gridCol w:w="2894"/>
      </w:tblGrid>
      <w:tr w:rsidR="008F27E3" w:rsidRPr="00AE4694" w:rsidTr="00AD21D3">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H"/>
              <w:tabs>
                <w:tab w:val="left" w:pos="332"/>
              </w:tabs>
              <w:rPr>
                <w:rFonts w:cs="Arial"/>
              </w:rPr>
            </w:pPr>
            <w:del w:id="525" w:author="R4-1900529" w:date="2019-03-06T13:01:00Z">
              <w:r w:rsidRPr="00AE4694" w:rsidDel="001E6988">
                <w:rPr>
                  <w:rFonts w:cs="Arial"/>
                </w:rPr>
                <w:delText>Single UL allowed</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26"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del w:id="527" w:author="R4-1900529" w:date="2019-03-06T13:01:00Z">
              <w:r w:rsidRPr="00AE4694" w:rsidDel="001E6988">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DC_1-3-7-20_n28</w:t>
            </w:r>
            <w:r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28" w:author="R4-1900529" w:date="2019-03-06T13:01:00Z">
              <w:r w:rsidRPr="00AE4694" w:rsidDel="001E6988">
                <w:delText>No</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DC_1-3-7-20_n78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29"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del w:id="530"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1"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2"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3" w:author="R4-1900529" w:date="2019-03-06T13:01:00Z">
              <w:r w:rsidRPr="00AE4694" w:rsidDel="001E6988">
                <w:delText>No</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DC_1-3-19-42_n77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4" w:author="R4-1900529" w:date="2019-03-06T13:01:00Z">
              <w:r w:rsidRPr="00AE4694" w:rsidDel="001E6988">
                <w:delText>DC_1_n77, DC_3_n77</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DC_1-3-19-42_n78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5" w:author="R4-1900529" w:date="2019-03-06T13:01:00Z">
              <w:r w:rsidRPr="00AE4694" w:rsidDel="001E6988">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DC_1-3-19-42_n79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6" w:author="R4-1900529" w:date="2019-03-06T13:01:00Z">
              <w:r w:rsidRPr="00AE4694" w:rsidDel="001E6988">
                <w:delText>No</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7"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8"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9"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40" w:author="R4-1900529" w:date="2019-03-06T13:01:00Z">
              <w:r w:rsidRPr="00AE4694" w:rsidDel="001E6988">
                <w:delText>No</w:delText>
              </w:r>
            </w:del>
          </w:p>
        </w:tc>
      </w:tr>
      <w:tr w:rsidR="00307EF6" w:rsidRPr="00AE4694" w:rsidTr="00AD21D3">
        <w:trPr>
          <w:trHeight w:val="288"/>
          <w:jc w:val="center"/>
          <w:ins w:id="541" w:author="Suhwan Lim" w:date="2019-05-21T16:0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42" w:author="Suhwan Lim" w:date="2019-05-21T16:06:00Z"/>
              </w:rPr>
            </w:pPr>
            <w:ins w:id="543" w:author="Suhwan Lim" w:date="2019-05-21T16:06:00Z">
              <w:r>
                <w:t>DC_1-3-21</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44" w:author="Suhwan Lim" w:date="2019-05-21T16:06:00Z"/>
              </w:rPr>
            </w:pPr>
            <w:ins w:id="545" w:author="Suhwan Lim" w:date="2019-05-21T16:06:00Z">
              <w:r w:rsidRPr="00AE4694">
                <w:t>CA_1-3-21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46" w:author="Suhwan Lim" w:date="2019-05-21T16:06:00Z"/>
              </w:rPr>
            </w:pPr>
            <w:ins w:id="547" w:author="Suhwan Lim" w:date="2019-05-21T16:06: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48" w:author="Suhwan Lim" w:date="2019-05-21T16:06:00Z"/>
              </w:rPr>
            </w:pPr>
          </w:p>
        </w:tc>
      </w:tr>
      <w:tr w:rsidR="00307EF6" w:rsidRPr="00AE4694" w:rsidTr="00AD21D3">
        <w:trPr>
          <w:trHeight w:val="288"/>
          <w:jc w:val="center"/>
          <w:ins w:id="549" w:author="Suhwan Lim" w:date="2019-05-21T16:0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50" w:author="Suhwan Lim" w:date="2019-05-21T16:06:00Z"/>
              </w:rPr>
            </w:pPr>
            <w:ins w:id="551" w:author="Suhwan Lim" w:date="2019-05-21T16:06:00Z">
              <w:r>
                <w:t>DC_1-3-21</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52" w:author="Suhwan Lim" w:date="2019-05-21T16:06:00Z"/>
              </w:rPr>
            </w:pPr>
            <w:ins w:id="553" w:author="Suhwan Lim" w:date="2019-05-21T16:06:00Z">
              <w:r w:rsidRPr="00AE4694">
                <w:t>CA_1-3-2</w:t>
              </w:r>
              <w: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54" w:author="Suhwan Lim" w:date="2019-05-21T16:06:00Z"/>
              </w:rPr>
            </w:pPr>
            <w:ins w:id="555" w:author="Suhwan Lim" w:date="2019-05-21T16:06: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56" w:author="Suhwan Lim" w:date="2019-05-21T16:06:00Z"/>
              </w:rPr>
            </w:pPr>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57" w:author="R4-1900529" w:date="2019-03-06T13:01:00Z">
              <w:r w:rsidRPr="00AE4694" w:rsidDel="001E6988">
                <w:rPr>
                  <w:rFonts w:eastAsia="MS Mincho"/>
                  <w:szCs w:val="18"/>
                </w:rPr>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58" w:author="R4-1900529" w:date="2019-03-06T13:01:00Z">
              <w:r w:rsidRPr="00AE4694" w:rsidDel="001E6988">
                <w:rPr>
                  <w:rFonts w:eastAsia="MS Mincho"/>
                </w:rPr>
                <w:delText>DC_1_n77</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59" w:author="R4-1900529" w:date="2019-03-06T13:01:00Z">
              <w:r w:rsidRPr="00AE4694" w:rsidDel="001E6988">
                <w:rPr>
                  <w:rFonts w:eastAsia="MS Mincho"/>
                </w:rPr>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60" w:author="R4-1900529" w:date="2019-03-06T13:01:00Z">
              <w:r w:rsidRPr="00AE4694" w:rsidDel="001E6988">
                <w:rPr>
                  <w:rFonts w:eastAsia="MS Mincho"/>
                </w:rPr>
                <w:delText>No</w:delText>
              </w:r>
            </w:del>
          </w:p>
        </w:tc>
      </w:tr>
      <w:tr w:rsidR="00307EF6" w:rsidRPr="00AE4694" w:rsidTr="00AD21D3">
        <w:trPr>
          <w:trHeight w:val="288"/>
          <w:jc w:val="center"/>
          <w:ins w:id="561" w:author="Suhwan Lim" w:date="2019-05-21T16: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62" w:author="Suhwan Lim" w:date="2019-05-21T16:07:00Z"/>
              </w:rPr>
            </w:pPr>
            <w:ins w:id="563" w:author="Suhwan Lim" w:date="2019-05-21T16:07:00Z">
              <w:r>
                <w:t>DC_1-19-42</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64" w:author="Suhwan Lim" w:date="2019-05-21T16:07:00Z"/>
              </w:rPr>
            </w:pPr>
            <w:ins w:id="565" w:author="Suhwan Lim" w:date="2019-05-21T16:07:00Z">
              <w:r>
                <w:t>CA_1-19</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66" w:author="Suhwan Lim" w:date="2019-05-21T16:07:00Z"/>
              </w:rPr>
            </w:pPr>
            <w:ins w:id="567" w:author="Suhwan Lim" w:date="2019-05-21T16:07: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68" w:author="Suhwan Lim" w:date="2019-05-21T16:07:00Z"/>
                <w:rFonts w:eastAsia="MS Mincho"/>
              </w:rPr>
            </w:pPr>
          </w:p>
        </w:tc>
      </w:tr>
      <w:tr w:rsidR="00307EF6" w:rsidRPr="00AE4694" w:rsidTr="00AD21D3">
        <w:trPr>
          <w:trHeight w:val="288"/>
          <w:jc w:val="center"/>
          <w:ins w:id="569" w:author="Suhwan Lim" w:date="2019-05-21T16: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70" w:author="Suhwan Lim" w:date="2019-05-21T16:07:00Z"/>
              </w:rPr>
            </w:pPr>
            <w:ins w:id="571" w:author="Suhwan Lim" w:date="2019-05-21T16:07:00Z">
              <w:r>
                <w:t>DC_1-19-42</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72" w:author="Suhwan Lim" w:date="2019-05-21T16:07:00Z"/>
              </w:rPr>
            </w:pPr>
            <w:ins w:id="573" w:author="Suhwan Lim" w:date="2019-05-21T16:07:00Z">
              <w:r>
                <w:t>CA_1-19</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74" w:author="Suhwan Lim" w:date="2019-05-21T16:07:00Z"/>
              </w:rPr>
            </w:pPr>
            <w:ins w:id="575" w:author="Suhwan Lim" w:date="2019-05-21T16:07: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76" w:author="Suhwan Lim" w:date="2019-05-21T16:07:00Z"/>
                <w:rFonts w:eastAsia="MS Mincho"/>
              </w:rPr>
            </w:pPr>
          </w:p>
        </w:tc>
      </w:tr>
      <w:tr w:rsidR="00307EF6"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pPr>
            <w:del w:id="577" w:author="R4-1900529" w:date="2019-03-06T13:01:00Z">
              <w:r w:rsidRPr="00AE4694" w:rsidDel="001E6988">
                <w:rPr>
                  <w:rFonts w:eastAsia="MS Mincho"/>
                </w:rPr>
                <w:delText>DC_3_n78</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DC_1-3-28-42_n77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78" w:author="R4-1900529" w:date="2019-03-06T13:01:00Z">
              <w:r w:rsidRPr="00AE4694" w:rsidDel="001E6988">
                <w:rPr>
                  <w:rFonts w:eastAsia="MS Mincho"/>
                </w:rPr>
                <w:delText>DC_1_n77, DC_3_n77</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79" w:author="R4-1900529" w:date="2019-03-06T13:01:00Z">
              <w:r w:rsidRPr="00AE4694" w:rsidDel="001E6988">
                <w:rPr>
                  <w:rFonts w:eastAsia="MS Mincho"/>
                </w:rPr>
                <w:delText>DC_3_n78</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0" w:author="R4-1900529" w:date="2019-03-06T13:01:00Z">
              <w:r w:rsidRPr="00AE4694" w:rsidDel="001E6988">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1" w:author="R4-1900529" w:date="2019-03-06T13:01:00Z">
              <w:r w:rsidRPr="00AE4694" w:rsidDel="001E6988">
                <w:rPr>
                  <w:rFonts w:eastAsia="MS Mincho"/>
                </w:rPr>
                <w:delText>DC_1_n77</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2" w:author="R4-1900529" w:date="2019-03-06T13:01:00Z">
              <w:r w:rsidRPr="00AE4694" w:rsidDel="001E6988">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3" w:author="R4-1900529" w:date="2019-03-06T13:01:00Z">
              <w:r w:rsidRPr="00AE4694" w:rsidDel="001E6988">
                <w:delText>No</w:delText>
              </w:r>
            </w:del>
          </w:p>
        </w:tc>
      </w:tr>
      <w:tr w:rsidR="00307EF6" w:rsidRPr="00AE4694" w:rsidTr="00AD21D3">
        <w:trPr>
          <w:trHeight w:val="288"/>
          <w:jc w:val="center"/>
          <w:ins w:id="584"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85" w:author="Suhwan Lim" w:date="2019-05-21T16:08:00Z"/>
                <w:noProof/>
              </w:rPr>
            </w:pPr>
            <w:ins w:id="586" w:author="Suhwan Lim" w:date="2019-05-21T16:08:00Z">
              <w:r>
                <w:t>DC_1-21-42</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87" w:author="Suhwan Lim" w:date="2019-05-21T16:08:00Z"/>
                <w:rFonts w:hint="eastAsia"/>
                <w:noProof/>
                <w:lang w:eastAsia="zh-CN"/>
              </w:rPr>
            </w:pPr>
            <w:ins w:id="588" w:author="Suhwan Lim" w:date="2019-05-21T16:08:00Z">
              <w:r>
                <w:t>CA_1-21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89" w:author="Suhwan Lim" w:date="2019-05-21T16:08:00Z"/>
              </w:rPr>
            </w:pPr>
            <w:ins w:id="590" w:author="Suhwan Lim" w:date="2019-05-21T16:08: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91" w:author="Suhwan Lim" w:date="2019-05-21T16:08:00Z"/>
              </w:rPr>
            </w:pPr>
          </w:p>
        </w:tc>
      </w:tr>
      <w:tr w:rsidR="00307EF6" w:rsidRPr="00AE4694" w:rsidTr="00AD21D3">
        <w:trPr>
          <w:trHeight w:val="288"/>
          <w:jc w:val="center"/>
          <w:ins w:id="592"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93" w:author="Suhwan Lim" w:date="2019-05-21T16:08:00Z"/>
                <w:noProof/>
              </w:rPr>
            </w:pPr>
            <w:ins w:id="594" w:author="Suhwan Lim" w:date="2019-05-21T16:08:00Z">
              <w:r>
                <w:t>DC_1-21-42</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95" w:author="Suhwan Lim" w:date="2019-05-21T16:08:00Z"/>
                <w:rFonts w:hint="eastAsia"/>
                <w:noProof/>
                <w:lang w:eastAsia="zh-CN"/>
              </w:rPr>
            </w:pPr>
            <w:ins w:id="596" w:author="Suhwan Lim" w:date="2019-05-21T16:08:00Z">
              <w:r>
                <w:t>CA_1-21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97" w:author="Suhwan Lim" w:date="2019-05-21T16:08:00Z"/>
              </w:rPr>
            </w:pPr>
            <w:ins w:id="598" w:author="Suhwan Lim" w:date="2019-05-21T16:08: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99" w:author="Suhwan Lim" w:date="2019-05-21T16:08:00Z"/>
              </w:rPr>
            </w:pPr>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600" w:author="R4-1900529" w:date="2019-03-06T13:01:00Z">
              <w:r w:rsidRPr="00AE4694" w:rsidDel="001E6988">
                <w:rPr>
                  <w:rFonts w:eastAsia="MS Mincho"/>
                </w:rPr>
                <w:delText>DC_3_n78</w:delText>
              </w:r>
            </w:del>
          </w:p>
        </w:tc>
      </w:tr>
      <w:tr w:rsidR="00307EF6" w:rsidRPr="00AE4694" w:rsidTr="00AD21D3">
        <w:trPr>
          <w:trHeight w:val="288"/>
          <w:jc w:val="center"/>
          <w:ins w:id="601"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02" w:author="Suhwan Lim" w:date="2019-05-21T16:08:00Z"/>
                <w:rFonts w:hint="eastAsia"/>
                <w:noProof/>
                <w:szCs w:val="18"/>
                <w:lang w:eastAsia="zh-CN"/>
              </w:rPr>
            </w:pPr>
            <w:ins w:id="603" w:author="Suhwan Lim" w:date="2019-05-21T16:08:00Z">
              <w:r>
                <w:t>DC_19-21-42</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04" w:author="Suhwan Lim" w:date="2019-05-21T16:08:00Z"/>
                <w:szCs w:val="18"/>
              </w:rPr>
            </w:pPr>
            <w:ins w:id="605" w:author="Suhwan Lim" w:date="2019-05-21T16:08:00Z">
              <w:r>
                <w:t>CA_1</w:t>
              </w:r>
            </w:ins>
            <w:ins w:id="606" w:author="Suhwan Lim" w:date="2019-05-21T16:09:00Z">
              <w:r>
                <w:t>9</w:t>
              </w:r>
            </w:ins>
            <w:ins w:id="607" w:author="Suhwan Lim" w:date="2019-05-21T16:08:00Z">
              <w:r>
                <w:t>-21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08" w:author="Suhwan Lim" w:date="2019-05-21T16:08:00Z"/>
                <w:rFonts w:eastAsia="MS Mincho"/>
                <w:szCs w:val="18"/>
              </w:rPr>
            </w:pPr>
            <w:ins w:id="609" w:author="Suhwan Lim" w:date="2019-05-21T16:08: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610" w:author="Suhwan Lim" w:date="2019-05-21T16:08:00Z"/>
                <w:rFonts w:eastAsia="MS Mincho"/>
              </w:rPr>
            </w:pPr>
          </w:p>
        </w:tc>
      </w:tr>
      <w:tr w:rsidR="00307EF6" w:rsidRPr="00AE4694" w:rsidTr="00AD21D3">
        <w:trPr>
          <w:trHeight w:val="288"/>
          <w:jc w:val="center"/>
          <w:ins w:id="611"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12" w:author="Suhwan Lim" w:date="2019-05-21T16:08:00Z"/>
                <w:rFonts w:hint="eastAsia"/>
                <w:noProof/>
                <w:szCs w:val="18"/>
                <w:lang w:eastAsia="zh-CN"/>
              </w:rPr>
            </w:pPr>
            <w:ins w:id="613" w:author="Suhwan Lim" w:date="2019-05-21T16:08:00Z">
              <w:r>
                <w:t>DC_19-21-42</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14" w:author="Suhwan Lim" w:date="2019-05-21T16:08:00Z"/>
                <w:szCs w:val="18"/>
              </w:rPr>
            </w:pPr>
            <w:ins w:id="615" w:author="Suhwan Lim" w:date="2019-05-21T16:08:00Z">
              <w:r>
                <w:t>CA_1</w:t>
              </w:r>
            </w:ins>
            <w:ins w:id="616" w:author="Suhwan Lim" w:date="2019-05-21T16:09:00Z">
              <w:r>
                <w:t>9</w:t>
              </w:r>
            </w:ins>
            <w:ins w:id="617" w:author="Suhwan Lim" w:date="2019-05-21T16:08:00Z">
              <w:r>
                <w:t>-21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18" w:author="Suhwan Lim" w:date="2019-05-21T16:08:00Z"/>
                <w:rFonts w:eastAsia="MS Mincho"/>
                <w:szCs w:val="18"/>
              </w:rPr>
            </w:pPr>
            <w:ins w:id="619" w:author="Suhwan Lim" w:date="2019-05-21T16:08: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620" w:author="Suhwan Lim" w:date="2019-05-21T16:08:00Z"/>
                <w:rFonts w:eastAsia="MS Mincho"/>
              </w:rPr>
            </w:pPr>
          </w:p>
        </w:tc>
      </w:tr>
      <w:tr w:rsidR="00307EF6" w:rsidRPr="00AE4694" w:rsidTr="00307EF6">
        <w:trPr>
          <w:trHeight w:val="340"/>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N"/>
            </w:pPr>
            <w:r w:rsidRPr="00AE4694">
              <w:t>NOTE 1:</w:t>
            </w:r>
            <w:r w:rsidRPr="00AE4694">
              <w:tab/>
              <w:t xml:space="preserve">Applicable for UE supporting inter-band </w:t>
            </w:r>
            <w:del w:id="621" w:author="Editor_#40" w:date="2019-02-15T10:05:00Z">
              <w:r w:rsidRPr="00AE4694" w:rsidDel="00D42AAB">
                <w:delText>carrier aggregation</w:delText>
              </w:r>
            </w:del>
            <w:ins w:id="622" w:author="Editor_#40" w:date="2019-02-15T10:05:00Z">
              <w:r>
                <w:t>EN-DC</w:t>
              </w:r>
            </w:ins>
            <w:r w:rsidRPr="00AE4694">
              <w:t xml:space="preserve"> with mandatory simultaneous Rx/Tx capability</w:t>
            </w:r>
          </w:p>
          <w:p w:rsidR="00307EF6" w:rsidRPr="00AE4694" w:rsidRDefault="00307EF6" w:rsidP="00307EF6">
            <w:pPr>
              <w:pStyle w:val="TAN"/>
            </w:pPr>
            <w:r w:rsidRPr="00AE4694">
              <w:t>NOTE 2:</w:t>
            </w:r>
            <w:r w:rsidRPr="00AE4694">
              <w:tab/>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Pr>
        <w:pStyle w:val="40"/>
        <w:ind w:left="1200" w:hanging="400"/>
        <w:rPr>
          <w:vertAlign w:val="subscript"/>
        </w:rPr>
      </w:pPr>
      <w:bookmarkStart w:id="623" w:name="_Toc535319242"/>
      <w:r w:rsidRPr="00AE4694">
        <w:lastRenderedPageBreak/>
        <w:t>5.2B.4.5</w:t>
      </w:r>
      <w:r w:rsidRPr="00AE4694">
        <w:tab/>
        <w:t>EN-DC (six bands)</w:t>
      </w:r>
      <w:bookmarkEnd w:id="623"/>
    </w:p>
    <w:p w:rsidR="008F27E3" w:rsidRPr="00AE4694" w:rsidRDefault="008F27E3" w:rsidP="008F27E3">
      <w:pPr>
        <w:pStyle w:val="TH"/>
        <w:rPr>
          <w:lang w:val="en-US"/>
        </w:rPr>
      </w:pPr>
      <w:r w:rsidRPr="00AE4694">
        <w:t>Table 5.2B.4.5-1: Band combinations for inter-band EN-DC</w:t>
      </w:r>
      <w:r w:rsidRPr="00AE4694">
        <w:rPr>
          <w:lang w:val="en-US"/>
        </w:rPr>
        <w:t xml:space="preserve">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039"/>
        <w:gridCol w:w="1853"/>
        <w:gridCol w:w="2600"/>
      </w:tblGrid>
      <w:tr w:rsidR="008F27E3" w:rsidRPr="00AE4694" w:rsidTr="00AD21D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H"/>
              <w:tabs>
                <w:tab w:val="left" w:pos="332"/>
              </w:tabs>
              <w:rPr>
                <w:rFonts w:cs="Arial"/>
              </w:rPr>
            </w:pPr>
            <w:del w:id="624" w:author="R4-1900529" w:date="2019-03-06T13:01:00Z">
              <w:r w:rsidRPr="00AE4694" w:rsidDel="001E6988">
                <w:rPr>
                  <w:rFonts w:cs="Arial"/>
                </w:rPr>
                <w:delText>Single UL allowed</w:delText>
              </w:r>
            </w:del>
          </w:p>
        </w:tc>
      </w:tr>
      <w:tr w:rsidR="008F27E3" w:rsidRPr="00AE4694" w:rsidTr="00AD21D3">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vertAlign w:val="superscript"/>
              </w:rPr>
            </w:pPr>
            <w:r w:rsidRPr="00AE4694">
              <w:t>DC_1-3-7-20_n28-n78</w:t>
            </w:r>
            <w:r w:rsidRPr="00AE4694">
              <w:rPr>
                <w:vertAlign w:val="superscript"/>
              </w:rPr>
              <w:t>1,2</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625" w:author="R4-1900529" w:date="2019-03-06T13:01:00Z">
              <w:r w:rsidRPr="00AE4694" w:rsidDel="001E6988">
                <w:rPr>
                  <w:rFonts w:eastAsia="MS Mincho"/>
                </w:rPr>
                <w:delText>DC_3_n78</w:delText>
              </w:r>
            </w:del>
          </w:p>
        </w:tc>
      </w:tr>
      <w:tr w:rsidR="008F27E3" w:rsidRPr="00AE4694" w:rsidTr="00AD21D3">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N"/>
            </w:pPr>
            <w:r w:rsidRPr="00AE4694">
              <w:t>NOTE 1:</w:t>
            </w:r>
            <w:r w:rsidRPr="00AE4694">
              <w:tab/>
              <w:t xml:space="preserve">Applicable for UE supporting inter-band </w:t>
            </w:r>
            <w:del w:id="626" w:author="Editor_#40" w:date="2019-02-15T10:05:00Z">
              <w:r w:rsidRPr="00AE4694" w:rsidDel="004F0124">
                <w:delText>carrier aggregation</w:delText>
              </w:r>
            </w:del>
            <w:ins w:id="627" w:author="Editor_#40" w:date="2019-02-15T10:05:00Z">
              <w:r>
                <w:t>EN-DC</w:t>
              </w:r>
            </w:ins>
            <w:r w:rsidRPr="00AE4694">
              <w:t xml:space="preserve"> with mandatory simultaneous Rx/Tx capability</w:t>
            </w:r>
          </w:p>
          <w:p w:rsidR="008F27E3" w:rsidRPr="00AE4694" w:rsidRDefault="008F27E3" w:rsidP="00AD21D3">
            <w:pPr>
              <w:pStyle w:val="TAN"/>
            </w:pPr>
            <w:r w:rsidRPr="00AE4694">
              <w:t>NOTE 2:</w:t>
            </w:r>
            <w:r w:rsidRPr="00AE4694">
              <w:tab/>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 w:rsidR="008F27E3" w:rsidRPr="00AE4694" w:rsidRDefault="008F27E3" w:rsidP="008F27E3">
      <w:pPr>
        <w:pStyle w:val="30"/>
        <w:ind w:left="1000" w:hanging="400"/>
        <w:rPr>
          <w:lang w:val="en-US"/>
        </w:rPr>
      </w:pPr>
      <w:bookmarkStart w:id="628" w:name="_Toc535319243"/>
      <w:r w:rsidRPr="00AE4694">
        <w:rPr>
          <w:lang w:val="en-US"/>
        </w:rPr>
        <w:t>5.2B.5</w:t>
      </w:r>
      <w:r w:rsidRPr="00AE4694">
        <w:rPr>
          <w:lang w:val="en-US"/>
        </w:rPr>
        <w:tab/>
        <w:t>Inter-band EN-DC including FR2</w:t>
      </w:r>
      <w:bookmarkEnd w:id="628"/>
    </w:p>
    <w:p w:rsidR="008F27E3" w:rsidRPr="00AE4694" w:rsidDel="00DB52C4" w:rsidRDefault="008F27E3" w:rsidP="008F27E3">
      <w:pPr>
        <w:rPr>
          <w:del w:id="629" w:author="Editor_#40" w:date="2019-02-15T10:06:00Z"/>
        </w:rPr>
      </w:pPr>
      <w:del w:id="630" w:author="Editor_#40" w:date="2019-02-15T10:06:00Z">
        <w:r w:rsidRPr="00AE4694" w:rsidDel="00DB52C4">
          <w:delText>&lt;Editor’s note: OTA requirements&gt;</w:delText>
        </w:r>
      </w:del>
    </w:p>
    <w:p w:rsidR="008F27E3" w:rsidRPr="00AE4694" w:rsidRDefault="008F27E3" w:rsidP="008F27E3">
      <w:pPr>
        <w:pStyle w:val="40"/>
        <w:ind w:left="1200" w:hanging="400"/>
      </w:pPr>
      <w:bookmarkStart w:id="631" w:name="_Toc535319244"/>
      <w:r w:rsidRPr="00AE4694">
        <w:lastRenderedPageBreak/>
        <w:t>5.2B.5.1</w:t>
      </w:r>
      <w:r w:rsidRPr="00AE4694">
        <w:tab/>
        <w:t>EN-DC (two bands)</w:t>
      </w:r>
      <w:bookmarkEnd w:id="631"/>
    </w:p>
    <w:p w:rsidR="008F27E3" w:rsidRPr="00AE4694" w:rsidRDefault="008F27E3" w:rsidP="008F27E3">
      <w:pPr>
        <w:pStyle w:val="TH"/>
        <w:rPr>
          <w:lang w:val="en-US"/>
        </w:rPr>
      </w:pPr>
      <w:r w:rsidRPr="00AE4694">
        <w:t>Table 5.2B.5.1-1: Band combinations for inter-band EN-DC</w:t>
      </w:r>
      <w:r w:rsidRPr="00AE4694">
        <w:rPr>
          <w:lang w:val="en-US"/>
        </w:rPr>
        <w:t xml:space="preserve"> including FR2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632" w:author="R4-1900529" w:date="2019-03-06T13:02:00Z">
              <w:r w:rsidRPr="00AE4694" w:rsidDel="00382807">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5"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0"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6" w:author="R4-1900529" w:date="2019-03-06T13:02:00Z">
              <w:r w:rsidRPr="00AE4694" w:rsidDel="00382807">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7"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9"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2"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65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65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5"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6"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7"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9"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2"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5"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6"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6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6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0"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7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3"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75" w:author="R4-1900529" w:date="2019-03-06T13:02:00Z">
              <w:r w:rsidRPr="00AE4694" w:rsidDel="00382807">
                <w:rPr>
                  <w:rFonts w:eastAsia="MS Mincho"/>
                  <w:lang w:val="fi-FI"/>
                </w:rPr>
                <w:delText>No</w:delText>
              </w:r>
            </w:del>
          </w:p>
        </w:tc>
      </w:tr>
      <w:tr w:rsidR="008F27E3" w:rsidRPr="00AE4694" w:rsidTr="00AD21D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rPr>
                <w:rFonts w:eastAsia="MS Mincho"/>
                <w:lang w:val="en-US"/>
              </w:rPr>
            </w:pPr>
            <w:r w:rsidRPr="00AE4694">
              <w:t>NOTE 1:</w:t>
            </w:r>
            <w:r w:rsidRPr="00AE4694">
              <w:tab/>
              <w:t xml:space="preserve">Applicable for UE supporting inter-band </w:t>
            </w:r>
            <w:del w:id="676" w:author="Editor_#40" w:date="2019-02-15T10:07:00Z">
              <w:r w:rsidRPr="00AE4694" w:rsidDel="006A0ADE">
                <w:delText>carrier aggregation</w:delText>
              </w:r>
            </w:del>
            <w:ins w:id="677" w:author="Editor_#40" w:date="2019-02-15T10:07:00Z">
              <w:r>
                <w:t>EN-DC</w:t>
              </w:r>
            </w:ins>
            <w:r w:rsidRPr="00AE4694">
              <w:t xml:space="preserve"> with mandatory simultaneous Rx/Tx capability for all of the above combinations</w:t>
            </w:r>
          </w:p>
        </w:tc>
      </w:tr>
    </w:tbl>
    <w:p w:rsidR="008F27E3" w:rsidRPr="00AE4694" w:rsidRDefault="008F27E3" w:rsidP="008F27E3"/>
    <w:p w:rsidR="008F27E3" w:rsidRPr="00AE4694" w:rsidRDefault="008F27E3" w:rsidP="008F27E3">
      <w:pPr>
        <w:pStyle w:val="40"/>
        <w:ind w:left="1200" w:hanging="400"/>
      </w:pPr>
      <w:bookmarkStart w:id="678" w:name="_Toc535319245"/>
      <w:r w:rsidRPr="00AE4694">
        <w:lastRenderedPageBreak/>
        <w:t>5.2B.5.2</w:t>
      </w:r>
      <w:r w:rsidRPr="00AE4694">
        <w:tab/>
        <w:t>EN-DC (three bands)</w:t>
      </w:r>
      <w:bookmarkEnd w:id="678"/>
    </w:p>
    <w:p w:rsidR="008F27E3" w:rsidRPr="00AE4694" w:rsidRDefault="008F27E3" w:rsidP="008F27E3">
      <w:pPr>
        <w:pStyle w:val="TH"/>
        <w:rPr>
          <w:lang w:val="en-US"/>
        </w:rPr>
      </w:pPr>
      <w:r w:rsidRPr="00AE4694">
        <w:t>Table 5.2B.5.2-1: Band combinations inter-band EN-DC</w:t>
      </w:r>
      <w:r w:rsidRPr="00AE4694">
        <w:rPr>
          <w:lang w:val="en-US"/>
        </w:rPr>
        <w:t xml:space="preserve"> including FR2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8F27E3" w:rsidRPr="00AE4694" w:rsidTr="00AD21D3">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679" w:author="R4-1900529" w:date="2019-03-06T13:02:00Z">
              <w:r w:rsidRPr="00AE4694" w:rsidDel="00382807">
                <w:delText>Single UL allowed</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1"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2"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8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85"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7"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8"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8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7"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8"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9"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0"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6"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8"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6"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8"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2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rPr>
                <w:rFonts w:eastAsia="MS Mincho"/>
              </w:rPr>
            </w:pPr>
            <w:r w:rsidRPr="00AE4694">
              <w:t>NOTE 1:</w:t>
            </w:r>
            <w:r w:rsidRPr="00AE4694">
              <w:tab/>
              <w:t xml:space="preserve">Applicable for UE supporting inter-band </w:t>
            </w:r>
            <w:del w:id="723" w:author="Editor_#40" w:date="2019-02-15T10:07:00Z">
              <w:r w:rsidRPr="00AE4694" w:rsidDel="00DE1B94">
                <w:delText>carrier aggregation</w:delText>
              </w:r>
            </w:del>
            <w:ins w:id="724" w:author="Editor_#40" w:date="2019-02-15T10:07:00Z">
              <w:r>
                <w:t>EN-D</w:t>
              </w:r>
            </w:ins>
            <w:ins w:id="725" w:author="Editor_#40" w:date="2019-02-15T10:08:00Z">
              <w:r>
                <w:t>C</w:t>
              </w:r>
            </w:ins>
            <w:r w:rsidRPr="00AE4694">
              <w:t xml:space="preserve"> with mandatory simultaneous Rx/Tx capability</w:t>
            </w:r>
          </w:p>
        </w:tc>
      </w:tr>
    </w:tbl>
    <w:p w:rsidR="008F27E3" w:rsidRPr="00AE4694" w:rsidRDefault="008F27E3" w:rsidP="008F27E3"/>
    <w:p w:rsidR="008F27E3" w:rsidRPr="00AE4694" w:rsidRDefault="008F27E3" w:rsidP="008F27E3">
      <w:pPr>
        <w:pStyle w:val="40"/>
        <w:ind w:left="1200" w:hanging="400"/>
      </w:pPr>
      <w:bookmarkStart w:id="726" w:name="_Toc535319246"/>
      <w:r w:rsidRPr="00AE4694">
        <w:lastRenderedPageBreak/>
        <w:t>5.2B.5.3</w:t>
      </w:r>
      <w:r w:rsidRPr="00AE4694">
        <w:tab/>
        <w:t>EN-DC (four bands)</w:t>
      </w:r>
      <w:bookmarkEnd w:id="726"/>
    </w:p>
    <w:p w:rsidR="008F27E3" w:rsidRPr="00AE4694" w:rsidRDefault="008F27E3" w:rsidP="008F27E3">
      <w:pPr>
        <w:pStyle w:val="TH"/>
        <w:rPr>
          <w:lang w:val="en-US"/>
        </w:rPr>
      </w:pPr>
      <w:r w:rsidRPr="00AE4694">
        <w:t>Table 5.2B.5.3-1: Band combinations inter-band EN-DC</w:t>
      </w:r>
      <w:r w:rsidRPr="00AE4694">
        <w:rPr>
          <w:lang w:val="en-US"/>
        </w:rPr>
        <w:t xml:space="preserve"> including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del w:id="727" w:author="R4-1900529" w:date="2019-03-06T13:02:00Z">
              <w:r w:rsidRPr="00AE4694" w:rsidDel="00382807">
                <w:rPr>
                  <w:rFonts w:cs="Arial"/>
                </w:rPr>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8"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w:t>
            </w:r>
            <w:r w:rsidRPr="00AE4694">
              <w:rPr>
                <w:rFonts w:eastAsia="맑은 고딕"/>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w:t>
            </w:r>
            <w:r w:rsidRPr="00AE4694">
              <w:rPr>
                <w:rFonts w:eastAsia="맑은 고딕"/>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n</w:t>
            </w:r>
            <w:r w:rsidRPr="00AE4694">
              <w:rPr>
                <w:rFonts w:eastAsia="맑은 고딕"/>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0" w:author="R4-1900529" w:date="2019-03-06T13:02:00Z">
              <w:r w:rsidRPr="00AE4694" w:rsidDel="00382807">
                <w:rPr>
                  <w:rFonts w:eastAsia="맑은 고딕" w:hint="eastAsia"/>
                  <w:lang w:val="fi-FI" w:eastAsia="ko-KR"/>
                </w:rPr>
                <w:delText>N</w:delText>
              </w:r>
              <w:r w:rsidRPr="00AE4694" w:rsidDel="00382807">
                <w:rPr>
                  <w:rFonts w:eastAsia="맑은 고딕"/>
                  <w:lang w:val="fi-FI" w:eastAsia="ko-KR"/>
                </w:rPr>
                <w:delText>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3"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w:t>
            </w:r>
            <w:r w:rsidRPr="00AE4694">
              <w:rPr>
                <w:rFonts w:eastAsia="맑은 고딕"/>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w:t>
            </w:r>
            <w:r w:rsidRPr="00AE4694">
              <w:rPr>
                <w:rFonts w:eastAsia="맑은 고딕"/>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n</w:t>
            </w:r>
            <w:r w:rsidRPr="00AE4694">
              <w:rPr>
                <w:rFonts w:eastAsia="맑은 고딕"/>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6"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8" w:author="R4-1900529" w:date="2019-03-06T13:02:00Z">
              <w:r w:rsidRPr="00AE4694" w:rsidDel="00382807">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9"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2"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4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4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CA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4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5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51" w:author="R4-1900529" w:date="2019-03-06T13:02:00Z">
              <w:r w:rsidRPr="00AE4694" w:rsidDel="00382807">
                <w:rPr>
                  <w:rFonts w:eastAsia="MS Mincho"/>
                </w:rPr>
                <w:delText>No</w:delText>
              </w:r>
            </w:del>
          </w:p>
        </w:tc>
      </w:tr>
      <w:tr w:rsidR="008F27E3" w:rsidRPr="00AE4694" w:rsidTr="00AD21D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rPr>
                <w:rFonts w:eastAsia="MS Mincho"/>
              </w:rPr>
            </w:pPr>
            <w:r w:rsidRPr="00AE4694">
              <w:t>NOTE 1:</w:t>
            </w:r>
            <w:r w:rsidRPr="00AE4694">
              <w:tab/>
              <w:t xml:space="preserve">Applicable for UE supporting inter-band </w:t>
            </w:r>
            <w:del w:id="752" w:author="Editor_#40" w:date="2019-02-15T10:08:00Z">
              <w:r w:rsidRPr="00AE4694" w:rsidDel="00BA02DB">
                <w:delText>carrier aggregation</w:delText>
              </w:r>
            </w:del>
            <w:ins w:id="753" w:author="Editor_#40" w:date="2019-02-15T10:08:00Z">
              <w:r>
                <w:t>EN-DC</w:t>
              </w:r>
            </w:ins>
            <w:r w:rsidRPr="00AE4694">
              <w:t xml:space="preserve"> with mandatory simultaneous Rx/Tx capability</w:t>
            </w:r>
          </w:p>
        </w:tc>
      </w:tr>
    </w:tbl>
    <w:p w:rsidR="008F27E3" w:rsidRPr="00AE4694" w:rsidRDefault="008F27E3" w:rsidP="008F27E3">
      <w:pPr>
        <w:rPr>
          <w:lang w:val="en-US"/>
        </w:rPr>
      </w:pPr>
    </w:p>
    <w:p w:rsidR="008F27E3" w:rsidRPr="00AE4694" w:rsidRDefault="008F27E3" w:rsidP="008F27E3">
      <w:pPr>
        <w:pStyle w:val="40"/>
        <w:ind w:left="1200" w:hanging="400"/>
      </w:pPr>
      <w:bookmarkStart w:id="754" w:name="_Toc535319247"/>
      <w:r w:rsidRPr="00AE4694">
        <w:t>5.2B.5.4</w:t>
      </w:r>
      <w:r w:rsidRPr="00AE4694">
        <w:tab/>
        <w:t>EN-DC (five bands)</w:t>
      </w:r>
      <w:bookmarkEnd w:id="754"/>
    </w:p>
    <w:p w:rsidR="008F27E3" w:rsidRPr="00AE4694" w:rsidRDefault="008F27E3" w:rsidP="008F27E3">
      <w:pPr>
        <w:pStyle w:val="TH"/>
        <w:rPr>
          <w:lang w:val="en-US"/>
        </w:rPr>
      </w:pPr>
      <w:r w:rsidRPr="00AE4694">
        <w:t>Table 5.2B.5.4-1: Band combinations inter-band EN-DC</w:t>
      </w:r>
      <w:r w:rsidRPr="00AE4694">
        <w:rPr>
          <w:lang w:val="en-US"/>
        </w:rPr>
        <w:t xml:space="preserve"> including FR2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tabs>
                <w:tab w:val="left" w:pos="332"/>
              </w:tabs>
              <w:rPr>
                <w:rFonts w:cs="Arial"/>
              </w:rPr>
            </w:pPr>
            <w:del w:id="755" w:author="R4-1900529" w:date="2019-03-06T13:02:00Z">
              <w:r w:rsidRPr="00AE4694" w:rsidDel="00382807">
                <w:rPr>
                  <w:rFonts w:cs="Arial"/>
                </w:rPr>
                <w:delText>Single UL allowed</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6"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DC_1-3-5-7-7_n257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7"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DC_1-3-19-21_n257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8"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9"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60"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61" w:author="R4-1900529" w:date="2019-03-06T13:02:00Z">
              <w:r w:rsidRPr="00AE4694" w:rsidDel="00382807">
                <w:delText>No</w:delText>
              </w:r>
            </w:del>
          </w:p>
        </w:tc>
      </w:tr>
      <w:tr w:rsidR="008F27E3" w:rsidRPr="00AE4694" w:rsidDel="007A5800"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del w:id="762" w:author="R4-1900529" w:date="2019-03-06T13:02:00Z">
              <w:r w:rsidRPr="00AE4694" w:rsidDel="00382807">
                <w:rPr>
                  <w:rFonts w:eastAsia="MS Mincho"/>
                </w:rPr>
                <w:delText>No</w:delText>
              </w:r>
            </w:del>
          </w:p>
        </w:tc>
      </w:tr>
      <w:tr w:rsidR="008F27E3" w:rsidRPr="00AE4694" w:rsidDel="007A5800"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63" w:author="R4-1900529" w:date="2019-03-06T13:02:00Z">
              <w:r w:rsidRPr="00AE4694" w:rsidDel="00382807">
                <w:rPr>
                  <w:rFonts w:eastAsia="MS Mincho"/>
                </w:rPr>
                <w:delText>No</w:delText>
              </w:r>
            </w:del>
          </w:p>
        </w:tc>
      </w:tr>
      <w:tr w:rsidR="008F27E3" w:rsidRPr="00AE4694" w:rsidDel="007A5800" w:rsidTr="00AD21D3">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N"/>
              <w:rPr>
                <w:rFonts w:eastAsia="맑은 고딕"/>
                <w:lang w:eastAsia="ko-KR"/>
              </w:rPr>
            </w:pPr>
            <w:r w:rsidRPr="00AE4694">
              <w:t>NOTE 1:</w:t>
            </w:r>
            <w:r w:rsidRPr="00AE4694">
              <w:tab/>
              <w:t xml:space="preserve">Applicable for UE supporting inter-band </w:t>
            </w:r>
            <w:del w:id="764" w:author="Editor_#40" w:date="2019-02-15T10:27:00Z">
              <w:r w:rsidRPr="00AE4694" w:rsidDel="003C4144">
                <w:delText>carrier aggregation</w:delText>
              </w:r>
            </w:del>
            <w:ins w:id="765" w:author="Editor_#40" w:date="2019-02-15T10:27:00Z">
              <w:r>
                <w:t>EN-DC</w:t>
              </w:r>
            </w:ins>
            <w:r w:rsidRPr="00AE4694">
              <w:t xml:space="preserve"> with mandatory simultaneous Rx/Tx capability</w:t>
            </w:r>
          </w:p>
        </w:tc>
      </w:tr>
    </w:tbl>
    <w:p w:rsidR="008F27E3" w:rsidRPr="00AE4694" w:rsidRDefault="008F27E3" w:rsidP="008F27E3">
      <w:pPr>
        <w:rPr>
          <w:lang w:val="en-US"/>
        </w:rPr>
      </w:pPr>
    </w:p>
    <w:p w:rsidR="008F27E3" w:rsidRPr="00AE4694" w:rsidRDefault="008F27E3" w:rsidP="008F27E3">
      <w:pPr>
        <w:pStyle w:val="30"/>
        <w:ind w:left="1000" w:hanging="400"/>
        <w:rPr>
          <w:lang w:val="en-US"/>
        </w:rPr>
      </w:pPr>
      <w:bookmarkStart w:id="766" w:name="_Toc535319248"/>
      <w:r w:rsidRPr="00AE4694">
        <w:rPr>
          <w:lang w:val="en-US"/>
        </w:rPr>
        <w:lastRenderedPageBreak/>
        <w:t>5.2B.6</w:t>
      </w:r>
      <w:r w:rsidRPr="00AE4694">
        <w:rPr>
          <w:lang w:val="en-US"/>
        </w:rPr>
        <w:tab/>
        <w:t>Inter-band EN-DC including both FR1 and FR2</w:t>
      </w:r>
      <w:bookmarkEnd w:id="766"/>
    </w:p>
    <w:p w:rsidR="008F27E3" w:rsidRPr="00AE4694" w:rsidDel="00D06F3C" w:rsidRDefault="008F27E3" w:rsidP="008F27E3">
      <w:pPr>
        <w:rPr>
          <w:del w:id="767" w:author="Editor_#40" w:date="2019-02-15T10:27:00Z"/>
        </w:rPr>
      </w:pPr>
      <w:del w:id="768" w:author="Editor_#40" w:date="2019-02-15T10:27:00Z">
        <w:r w:rsidRPr="00AE4694" w:rsidDel="00D06F3C">
          <w:delText>&lt;Editor’s note: OTA requirements&gt;</w:delText>
        </w:r>
      </w:del>
    </w:p>
    <w:p w:rsidR="008F27E3" w:rsidRPr="00AE4694" w:rsidRDefault="008F27E3" w:rsidP="008F27E3">
      <w:pPr>
        <w:pStyle w:val="40"/>
        <w:ind w:left="1200" w:hanging="400"/>
      </w:pPr>
      <w:bookmarkStart w:id="769" w:name="_Toc535319249"/>
      <w:r w:rsidRPr="00AE4694">
        <w:t>5.2B.6.1</w:t>
      </w:r>
      <w:r w:rsidRPr="00AE4694">
        <w:tab/>
      </w:r>
      <w:del w:id="770" w:author="Editor_#40" w:date="2019-02-15T10:48:00Z">
        <w:r w:rsidRPr="00AE4694" w:rsidDel="006476BD">
          <w:delText>EN-DC (two bands)</w:delText>
        </w:r>
      </w:del>
      <w:bookmarkEnd w:id="769"/>
      <w:ins w:id="771" w:author="Editor_#40" w:date="2019-02-15T10:48:00Z">
        <w:r>
          <w:t>Void</w:t>
        </w:r>
      </w:ins>
    </w:p>
    <w:p w:rsidR="008F27E3" w:rsidRPr="00AE4694" w:rsidDel="00B0630F" w:rsidRDefault="008F27E3" w:rsidP="008F27E3">
      <w:pPr>
        <w:rPr>
          <w:del w:id="772" w:author="Editor_#40" w:date="2019-02-15T10:47:00Z"/>
        </w:rPr>
      </w:pPr>
      <w:del w:id="773" w:author="Editor_#40" w:date="2019-02-15T10:47:00Z">
        <w:r w:rsidRPr="00AE4694" w:rsidDel="00B0630F">
          <w:delText>This section is N/A</w:delText>
        </w:r>
      </w:del>
    </w:p>
    <w:p w:rsidR="008F27E3" w:rsidRPr="00AE4694" w:rsidRDefault="008F27E3" w:rsidP="008F27E3">
      <w:pPr>
        <w:pStyle w:val="40"/>
        <w:ind w:left="1200" w:hanging="400"/>
      </w:pPr>
      <w:bookmarkStart w:id="774" w:name="_Toc535319250"/>
      <w:r w:rsidRPr="00AE4694">
        <w:t>5.2B.6.2</w:t>
      </w:r>
      <w:r w:rsidRPr="00AE4694">
        <w:tab/>
        <w:t>EN-DC (three bands)</w:t>
      </w:r>
      <w:bookmarkEnd w:id="774"/>
    </w:p>
    <w:p w:rsidR="008F27E3" w:rsidRPr="00AE4694" w:rsidRDefault="008F27E3" w:rsidP="008F27E3">
      <w:pPr>
        <w:pStyle w:val="TH"/>
        <w:rPr>
          <w:lang w:val="en-US"/>
        </w:rPr>
      </w:pPr>
      <w:r w:rsidRPr="00AE4694">
        <w:t>Table 5.2B.6.2-1: Band combinations inter-band EN-DC</w:t>
      </w:r>
      <w:r w:rsidRPr="00AE4694">
        <w:rPr>
          <w:lang w:val="en-US"/>
        </w:rPr>
        <w:t xml:space="preserve"> including both FR1 and FR2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775" w:author="R4-1900529" w:date="2019-03-06T13:02:00Z">
              <w:r w:rsidRPr="00AE4694" w:rsidDel="00382807">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76" w:author="R4-1900529" w:date="2019-03-06T13:02:00Z">
              <w:r w:rsidRPr="00AE4694" w:rsidDel="00382807">
                <w:rPr>
                  <w:rFonts w:eastAsia="맑은 고딕" w:hint="eastAsia"/>
                  <w:lang w:eastAsia="ko-KR"/>
                </w:rPr>
                <w:delText>No</w:delText>
              </w:r>
            </w:del>
          </w:p>
        </w:tc>
      </w:tr>
      <w:tr w:rsidR="00307EF6" w:rsidRPr="00AE4694" w:rsidTr="00AD21D3">
        <w:trPr>
          <w:trHeight w:val="288"/>
          <w:jc w:val="center"/>
          <w:ins w:id="777" w:author="Suhwan Lim" w:date="2019-05-21T16:10: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78" w:author="Suhwan Lim" w:date="2019-05-21T16:10:00Z"/>
                <w:rFonts w:eastAsia="맑은 고딕" w:hint="eastAsia"/>
                <w:lang w:eastAsia="ko-KR"/>
              </w:rPr>
            </w:pPr>
            <w:ins w:id="779" w:author="Suhwan Lim" w:date="2019-05-21T16:11:00Z">
              <w:r>
                <w:rPr>
                  <w:rFonts w:eastAsia="맑은 고딕" w:hint="eastAsia"/>
                  <w:lang w:eastAsia="ko-KR"/>
                </w:rPr>
                <w:t>DC_1_n77-n258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0" w:author="Suhwan Lim" w:date="2019-05-21T16:10:00Z"/>
                <w:rFonts w:eastAsia="맑은 고딕" w:hint="eastAsia"/>
                <w:lang w:eastAsia="ko-KR"/>
              </w:rPr>
            </w:pPr>
            <w:ins w:id="781" w:author="Suhwan Lim" w:date="2019-05-21T16:11:00Z">
              <w:r w:rsidRPr="00AE4694">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2" w:author="Suhwan Lim" w:date="2019-05-21T16:10:00Z"/>
                <w:rFonts w:eastAsia="맑은 고딕" w:hint="eastAsia"/>
                <w:lang w:eastAsia="ko-KR"/>
              </w:rPr>
            </w:pPr>
            <w:ins w:id="783" w:author="Suhwan Lim" w:date="2019-05-21T16:11:00Z">
              <w:r w:rsidRPr="00AE4694">
                <w:rPr>
                  <w:rFonts w:eastAsia="맑은 고딕" w:hint="eastAsia"/>
                  <w:lang w:eastAsia="ko-KR"/>
                </w:rPr>
                <w:t>CA_</w:t>
              </w:r>
              <w:r w:rsidRPr="00AE4694">
                <w:rPr>
                  <w:rFonts w:eastAsia="맑은 고딕"/>
                  <w:lang w:eastAsia="ko-KR"/>
                </w:rPr>
                <w:t>n77-n25</w:t>
              </w:r>
              <w:r>
                <w:rPr>
                  <w:rFonts w:eastAsia="맑은 고딕"/>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784" w:author="Suhwan Lim" w:date="2019-05-21T16:10:00Z"/>
                <w:rFonts w:eastAsia="맑은 고딕" w:hint="eastAsia"/>
                <w:lang w:eastAsia="ko-KR"/>
              </w:rPr>
            </w:pPr>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85" w:author="R4-1900529" w:date="2019-03-06T13:02:00Z">
              <w:r w:rsidRPr="00AE4694" w:rsidDel="00382807">
                <w:rPr>
                  <w:rFonts w:eastAsia="맑은 고딕" w:hint="eastAsia"/>
                  <w:lang w:eastAsia="ko-KR"/>
                </w:rPr>
                <w:delText>No</w:delText>
              </w:r>
            </w:del>
          </w:p>
        </w:tc>
      </w:tr>
      <w:tr w:rsidR="00307EF6" w:rsidRPr="00AE4694" w:rsidTr="00AD21D3">
        <w:trPr>
          <w:trHeight w:val="288"/>
          <w:jc w:val="center"/>
          <w:ins w:id="786" w:author="Suhwan Lim" w:date="2019-05-21T16:1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7" w:author="Suhwan Lim" w:date="2019-05-21T16:11:00Z"/>
                <w:rFonts w:eastAsia="맑은 고딕" w:hint="eastAsia"/>
                <w:lang w:eastAsia="ko-KR"/>
              </w:rPr>
            </w:pPr>
            <w:ins w:id="788" w:author="Suhwan Lim" w:date="2019-05-21T16:11:00Z">
              <w:r>
                <w:rPr>
                  <w:rFonts w:eastAsia="맑은 고딕" w:hint="eastAsia"/>
                  <w:lang w:eastAsia="ko-KR"/>
                </w:rPr>
                <w:t>DC_1_n78-n258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9" w:author="Suhwan Lim" w:date="2019-05-21T16:11:00Z"/>
                <w:rFonts w:eastAsia="맑은 고딕" w:hint="eastAsia"/>
                <w:lang w:eastAsia="ko-KR"/>
              </w:rPr>
            </w:pPr>
            <w:ins w:id="790" w:author="Suhwan Lim" w:date="2019-05-21T16:11:00Z">
              <w:r w:rsidRPr="00AE4694">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91" w:author="Suhwan Lim" w:date="2019-05-21T16:11:00Z"/>
                <w:rFonts w:eastAsia="맑은 고딕" w:hint="eastAsia"/>
                <w:lang w:eastAsia="ko-KR"/>
              </w:rPr>
            </w:pPr>
            <w:ins w:id="792" w:author="Suhwan Lim" w:date="2019-05-21T16:11:00Z">
              <w:r w:rsidRPr="00AE4694">
                <w:rPr>
                  <w:rFonts w:eastAsia="맑은 고딕" w:hint="eastAsia"/>
                  <w:lang w:eastAsia="ko-KR"/>
                </w:rPr>
                <w:t>CA_</w:t>
              </w:r>
              <w:r w:rsidRPr="00AE4694">
                <w:rPr>
                  <w:rFonts w:eastAsia="맑은 고딕"/>
                  <w:lang w:eastAsia="ko-KR"/>
                </w:rPr>
                <w:t>n78-n25</w:t>
              </w:r>
              <w:r>
                <w:rPr>
                  <w:rFonts w:eastAsia="맑은 고딕"/>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793" w:author="Suhwan Lim" w:date="2019-05-21T16:11:00Z"/>
                <w:rFonts w:eastAsia="맑은 고딕" w:hint="eastAsia"/>
                <w:lang w:eastAsia="ko-KR"/>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794" w:author="R4-1900529" w:date="2019-03-06T13:02:00Z">
              <w:r w:rsidRPr="00AE4694" w:rsidDel="00382807">
                <w:rPr>
                  <w:rFonts w:eastAsia="맑은 고딕" w:hint="eastAsia"/>
                  <w:lang w:eastAsia="ko-KR"/>
                </w:rPr>
                <w:delText>No</w:delText>
              </w:r>
            </w:del>
          </w:p>
        </w:tc>
      </w:tr>
      <w:tr w:rsidR="00307EF6" w:rsidRPr="00AE4694" w:rsidTr="00AD21D3">
        <w:trPr>
          <w:trHeight w:val="288"/>
          <w:jc w:val="center"/>
          <w:ins w:id="795" w:author="Suhwan Lim" w:date="2019-05-21T16:1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96" w:author="Suhwan Lim" w:date="2019-05-21T16:11:00Z"/>
                <w:rFonts w:eastAsia="맑은 고딕" w:hint="eastAsia"/>
                <w:lang w:eastAsia="ko-KR"/>
              </w:rPr>
            </w:pPr>
            <w:ins w:id="797" w:author="Suhwan Lim" w:date="2019-05-21T16:11:00Z">
              <w:r>
                <w:rPr>
                  <w:rFonts w:eastAsia="맑은 고딕" w:hint="eastAsia"/>
                  <w:lang w:eastAsia="ko-KR"/>
                </w:rPr>
                <w:t>DC_1_n79-n258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98" w:author="Suhwan Lim" w:date="2019-05-21T16:11:00Z"/>
                <w:rFonts w:eastAsia="맑은 고딕" w:hint="eastAsia"/>
                <w:lang w:eastAsia="ko-KR"/>
              </w:rPr>
            </w:pPr>
            <w:ins w:id="799" w:author="Suhwan Lim" w:date="2019-05-21T16:11:00Z">
              <w:r w:rsidRPr="00AE4694">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0" w:author="Suhwan Lim" w:date="2019-05-21T16:11:00Z"/>
                <w:rFonts w:eastAsia="맑은 고딕" w:hint="eastAsia"/>
                <w:lang w:eastAsia="ko-KR"/>
              </w:rPr>
            </w:pPr>
            <w:ins w:id="801" w:author="Suhwan Lim" w:date="2019-05-21T16:11:00Z">
              <w:r w:rsidRPr="00AE4694">
                <w:rPr>
                  <w:rFonts w:eastAsia="맑은 고딕" w:hint="eastAsia"/>
                  <w:lang w:eastAsia="ko-KR"/>
                </w:rPr>
                <w:t>CA_</w:t>
              </w:r>
              <w:r>
                <w:rPr>
                  <w:rFonts w:eastAsia="맑은 고딕"/>
                  <w:lang w:eastAsia="ko-KR"/>
                </w:rPr>
                <w:t>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802" w:author="Suhwan Lim" w:date="2019-05-21T16:11:00Z"/>
                <w:rFonts w:eastAsia="맑은 고딕" w:hint="eastAsia"/>
                <w:lang w:eastAsia="ko-KR"/>
              </w:rPr>
            </w:pPr>
          </w:p>
        </w:tc>
      </w:tr>
      <w:tr w:rsidR="00307EF6" w:rsidRPr="00AE4694" w:rsidTr="00AD21D3">
        <w:trPr>
          <w:trHeight w:val="288"/>
          <w:jc w:val="center"/>
          <w:ins w:id="803" w:author="Suhwan Lim" w:date="2019-04-18T12:1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4" w:author="Suhwan Lim" w:date="2019-04-18T12:12:00Z"/>
                <w:rFonts w:eastAsia="맑은 고딕"/>
                <w:lang w:eastAsia="ko-KR"/>
              </w:rPr>
            </w:pPr>
            <w:ins w:id="805" w:author="Suhwan Lim" w:date="2019-04-18T12:12:00Z">
              <w:r>
                <w:rPr>
                  <w:rFonts w:eastAsia="맑은 고딕" w:hint="eastAsia"/>
                  <w:lang w:eastAsia="ko-KR"/>
                </w:rPr>
                <w:t>DC_3_n1-n257</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6" w:author="Suhwan Lim" w:date="2019-04-18T12:12:00Z"/>
                <w:rFonts w:eastAsia="맑은 고딕"/>
                <w:lang w:eastAsia="ko-KR"/>
              </w:rPr>
            </w:pPr>
            <w:ins w:id="807" w:author="Suhwan Lim" w:date="2019-04-18T12:12:00Z">
              <w:r>
                <w:rPr>
                  <w:rFonts w:eastAsia="맑은 고딕"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8" w:author="Suhwan Lim" w:date="2019-04-18T12:12:00Z"/>
                <w:rFonts w:eastAsia="맑은 고딕"/>
                <w:lang w:eastAsia="ko-KR"/>
              </w:rPr>
            </w:pPr>
            <w:ins w:id="809" w:author="Suhwan Lim" w:date="2019-04-18T12:12:00Z">
              <w:r>
                <w:rPr>
                  <w:rFonts w:eastAsia="맑은 고딕" w:hint="eastAsia"/>
                  <w:lang w:eastAsia="ko-KR"/>
                </w:rPr>
                <w:t>CA_n1-n257</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810" w:author="Suhwan Lim" w:date="2019-04-18T12:12:00Z"/>
                <w:rFonts w:eastAsia="맑은 고딕"/>
                <w:lang w:eastAsia="ko-KR"/>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811" w:author="R4-1900529" w:date="2019-03-06T13:02:00Z">
              <w:r w:rsidRPr="00AE4694" w:rsidDel="00382807">
                <w:rPr>
                  <w:rFonts w:hint="eastAsia"/>
                </w:rPr>
                <w:delText>DC_3_n77</w:delText>
              </w:r>
            </w:del>
          </w:p>
        </w:tc>
      </w:tr>
      <w:tr w:rsidR="00307EF6" w:rsidRPr="00AE4694" w:rsidTr="00AD21D3">
        <w:trPr>
          <w:trHeight w:val="288"/>
          <w:jc w:val="center"/>
          <w:ins w:id="812" w:author="Suhwan Lim" w:date="2019-05-21T16:1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13" w:author="Suhwan Lim" w:date="2019-05-21T16:12:00Z"/>
                <w:rFonts w:eastAsia="맑은 고딕" w:hint="eastAsia"/>
                <w:lang w:eastAsia="ko-KR"/>
              </w:rPr>
            </w:pPr>
            <w:ins w:id="814" w:author="Suhwan Lim" w:date="2019-05-21T16:12:00Z">
              <w:r>
                <w:rPr>
                  <w:rFonts w:eastAsia="맑은 고딕" w:hint="eastAsia"/>
                  <w:lang w:eastAsia="ko-KR"/>
                </w:rPr>
                <w:t>DC_3_n77-n258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15" w:author="Suhwan Lim" w:date="2019-05-21T16:12:00Z"/>
                <w:rFonts w:eastAsia="맑은 고딕"/>
                <w:lang w:eastAsia="ko-KR"/>
              </w:rPr>
            </w:pPr>
            <w:ins w:id="816" w:author="Suhwan Lim" w:date="2019-05-21T16:12:00Z">
              <w:r w:rsidRPr="00AE4694">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17" w:author="Suhwan Lim" w:date="2019-05-21T16:12:00Z"/>
                <w:rFonts w:eastAsia="맑은 고딕" w:hint="eastAsia"/>
                <w:lang w:eastAsia="ko-KR"/>
              </w:rPr>
            </w:pPr>
            <w:ins w:id="818" w:author="Suhwan Lim" w:date="2019-05-21T16:12:00Z">
              <w:r w:rsidRPr="00AE4694">
                <w:rPr>
                  <w:rFonts w:eastAsia="맑은 고딕" w:hint="eastAsia"/>
                  <w:lang w:eastAsia="ko-KR"/>
                </w:rPr>
                <w:t>CA_</w:t>
              </w:r>
              <w:r w:rsidRPr="00AE4694">
                <w:rPr>
                  <w:rFonts w:eastAsia="맑은 고딕"/>
                  <w:lang w:eastAsia="ko-KR"/>
                </w:rPr>
                <w:t>n77-n25</w:t>
              </w:r>
              <w:r>
                <w:rPr>
                  <w:rFonts w:eastAsia="맑은 고딕"/>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819" w:author="Suhwan Lim" w:date="2019-05-21T16:12:00Z"/>
                <w:rFonts w:hint="eastAsia"/>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820" w:author="R4-1900529" w:date="2019-03-06T13:02:00Z">
              <w:r w:rsidRPr="00AE4694" w:rsidDel="00382807">
                <w:rPr>
                  <w:rFonts w:hint="eastAsia"/>
                </w:rPr>
                <w:delText>DC_3_n7</w:delText>
              </w:r>
              <w:r w:rsidRPr="00AE4694" w:rsidDel="00382807">
                <w:delText>8</w:delText>
              </w:r>
            </w:del>
          </w:p>
        </w:tc>
      </w:tr>
      <w:tr w:rsidR="0096053D" w:rsidRPr="00AE4694" w:rsidTr="00AD21D3">
        <w:trPr>
          <w:trHeight w:val="288"/>
          <w:jc w:val="center"/>
          <w:ins w:id="821" w:author="Suhwan Lim" w:date="2019-05-21T16: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307EF6">
            <w:pPr>
              <w:pStyle w:val="TAC"/>
              <w:rPr>
                <w:ins w:id="822" w:author="Suhwan Lim" w:date="2019-05-21T16:13:00Z"/>
                <w:rFonts w:eastAsia="맑은 고딕" w:hint="eastAsia"/>
                <w:lang w:eastAsia="ko-KR"/>
              </w:rPr>
            </w:pPr>
            <w:ins w:id="823" w:author="Suhwan Lim" w:date="2019-05-21T16:13:00Z">
              <w:r>
                <w:rPr>
                  <w:rFonts w:eastAsia="맑은 고딕" w:hint="eastAsia"/>
                  <w:lang w:eastAsia="ko-KR"/>
                </w:rPr>
                <w:t>DC_3-3_n78-n257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307EF6">
            <w:pPr>
              <w:pStyle w:val="TAC"/>
              <w:rPr>
                <w:ins w:id="824" w:author="Suhwan Lim" w:date="2019-05-21T16:13:00Z"/>
                <w:rFonts w:eastAsia="맑은 고딕"/>
                <w:lang w:eastAsia="ko-KR"/>
              </w:rPr>
            </w:pPr>
            <w:ins w:id="825" w:author="Suhwan Lim" w:date="2019-05-21T16:13:00Z">
              <w:r>
                <w:rPr>
                  <w:rFonts w:eastAsia="맑은 고딕" w:hint="eastAsia"/>
                  <w:lang w:eastAsia="ko-KR"/>
                </w:rPr>
                <w:t>CA_3-3</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307EF6">
            <w:pPr>
              <w:pStyle w:val="TAC"/>
              <w:rPr>
                <w:ins w:id="826" w:author="Suhwan Lim" w:date="2019-05-21T16:13:00Z"/>
                <w:rFonts w:eastAsia="맑은 고딕" w:hint="eastAsia"/>
                <w:lang w:eastAsia="ko-KR"/>
              </w:rPr>
            </w:pPr>
            <w:ins w:id="827" w:author="Suhwan Lim" w:date="2019-05-21T16:13:00Z">
              <w:r>
                <w:rPr>
                  <w:rFonts w:eastAsia="맑은 고딕" w:hint="eastAsia"/>
                  <w:lang w:eastAsia="ko-KR"/>
                </w:rPr>
                <w:t>CA_</w:t>
              </w:r>
              <w:r w:rsidRPr="00AE4694">
                <w:rPr>
                  <w:rFonts w:eastAsia="맑은 고딕"/>
                  <w:lang w:eastAsia="ko-KR"/>
                </w:rPr>
                <w:t xml:space="preserve"> 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307EF6">
            <w:pPr>
              <w:pStyle w:val="TAC"/>
              <w:rPr>
                <w:ins w:id="828" w:author="Suhwan Lim" w:date="2019-05-21T16:13:00Z"/>
                <w:rFonts w:hint="eastAsia"/>
              </w:rPr>
            </w:pPr>
          </w:p>
        </w:tc>
      </w:tr>
      <w:tr w:rsidR="0096053D" w:rsidRPr="00AE4694" w:rsidTr="00AD21D3">
        <w:trPr>
          <w:trHeight w:val="288"/>
          <w:jc w:val="center"/>
          <w:ins w:id="829" w:author="Suhwan Lim" w:date="2019-05-21T16:12: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0" w:author="Suhwan Lim" w:date="2019-05-21T16:12:00Z"/>
                <w:rFonts w:eastAsia="맑은 고딕" w:hint="eastAsia"/>
                <w:lang w:eastAsia="ko-KR"/>
              </w:rPr>
            </w:pPr>
            <w:ins w:id="831" w:author="Suhwan Lim" w:date="2019-05-21T16:12:00Z">
              <w:r>
                <w:rPr>
                  <w:rFonts w:eastAsia="맑은 고딕" w:hint="eastAsia"/>
                  <w:lang w:eastAsia="ko-KR"/>
                </w:rPr>
                <w:t>DC_3_n78-n258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2" w:author="Suhwan Lim" w:date="2019-05-21T16:12:00Z"/>
                <w:rFonts w:eastAsia="맑은 고딕"/>
                <w:lang w:eastAsia="ko-KR"/>
              </w:rPr>
            </w:pPr>
            <w:ins w:id="833" w:author="Suhwan Lim" w:date="2019-05-21T16:12:00Z">
              <w:r w:rsidRPr="00AE4694">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4" w:author="Suhwan Lim" w:date="2019-05-21T16:12:00Z"/>
                <w:rFonts w:eastAsia="맑은 고딕" w:hint="eastAsia"/>
                <w:lang w:eastAsia="ko-KR"/>
              </w:rPr>
            </w:pPr>
            <w:ins w:id="835" w:author="Suhwan Lim" w:date="2019-05-21T16:12:00Z">
              <w:r w:rsidRPr="00AE4694">
                <w:rPr>
                  <w:rFonts w:eastAsia="맑은 고딕" w:hint="eastAsia"/>
                  <w:lang w:eastAsia="ko-KR"/>
                </w:rPr>
                <w:t>CA_</w:t>
              </w:r>
              <w:r>
                <w:rPr>
                  <w:rFonts w:eastAsia="맑은 고딕"/>
                  <w:lang w:eastAsia="ko-KR"/>
                </w:rPr>
                <w:t>n78-n258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36" w:author="Suhwan Lim" w:date="2019-05-21T16:12:00Z"/>
                <w:rFonts w:hint="eastAsia"/>
              </w:rPr>
            </w:pPr>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lang w:val="fi-FI"/>
              </w:rPr>
            </w:pPr>
            <w:del w:id="837"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838" w:author="Suhwan Lim" w:date="2019-05-21T16:12: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9" w:author="Suhwan Lim" w:date="2019-05-21T16:12:00Z"/>
                <w:rFonts w:eastAsia="맑은 고딕" w:hint="eastAsia"/>
                <w:lang w:eastAsia="ko-KR"/>
              </w:rPr>
            </w:pPr>
            <w:ins w:id="840" w:author="Suhwan Lim" w:date="2019-05-21T16:12:00Z">
              <w:r>
                <w:rPr>
                  <w:rFonts w:eastAsia="맑은 고딕" w:hint="eastAsia"/>
                  <w:lang w:eastAsia="ko-KR"/>
                </w:rPr>
                <w:t>DC_3_n79-n258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41" w:author="Suhwan Lim" w:date="2019-05-21T16:12:00Z"/>
                <w:rFonts w:eastAsia="맑은 고딕"/>
                <w:lang w:eastAsia="ko-KR"/>
              </w:rPr>
            </w:pPr>
            <w:ins w:id="842" w:author="Suhwan Lim" w:date="2019-05-21T16:12:00Z">
              <w:r w:rsidRPr="00AE4694">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43" w:author="Suhwan Lim" w:date="2019-05-21T16:12:00Z"/>
                <w:rFonts w:eastAsia="맑은 고딕" w:hint="eastAsia"/>
                <w:lang w:eastAsia="ko-KR"/>
              </w:rPr>
            </w:pPr>
            <w:ins w:id="844" w:author="Suhwan Lim" w:date="2019-05-21T16:12:00Z">
              <w:r w:rsidRPr="00AE4694">
                <w:rPr>
                  <w:rFonts w:eastAsia="맑은 고딕" w:hint="eastAsia"/>
                  <w:lang w:eastAsia="ko-KR"/>
                </w:rPr>
                <w:t>CA_</w:t>
              </w:r>
              <w:r>
                <w:rPr>
                  <w:rFonts w:eastAsia="맑은 고딕"/>
                  <w:lang w:eastAsia="ko-KR"/>
                </w:rPr>
                <w:t>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45" w:author="Suhwan Lim" w:date="2019-05-21T16:12:00Z"/>
                <w:rFonts w:eastAsia="맑은 고딕" w:hint="eastAsia"/>
                <w:lang w:eastAsia="ko-KR"/>
              </w:rPr>
            </w:pPr>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lang w:eastAsia="zh-CN"/>
              </w:rPr>
            </w:pPr>
            <w:r w:rsidRPr="00AE4694">
              <w:rPr>
                <w:rFonts w:eastAsia="맑은 고딕"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46"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del w:id="847"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48"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849" w:author="Suhwan Lim" w:date="2019-04-18T12:12: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50" w:author="Suhwan Lim" w:date="2019-04-18T12:12:00Z"/>
                <w:rFonts w:eastAsia="맑은 고딕"/>
                <w:lang w:eastAsia="ko-KR"/>
              </w:rPr>
            </w:pPr>
            <w:ins w:id="851" w:author="Suhwan Lim" w:date="2019-04-18T12:13:00Z">
              <w:r>
                <w:rPr>
                  <w:rFonts w:eastAsia="맑은 고딕" w:hint="eastAsia"/>
                  <w:lang w:eastAsia="ko-KR"/>
                </w:rPr>
                <w:t>DC_8_n77-n257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52" w:author="Suhwan Lim" w:date="2019-04-18T12:12:00Z"/>
                <w:rFonts w:eastAsia="맑은 고딕"/>
                <w:lang w:eastAsia="ko-KR"/>
              </w:rPr>
            </w:pPr>
            <w:ins w:id="853" w:author="Suhwan Lim" w:date="2019-04-18T12:13:00Z">
              <w:r>
                <w:rPr>
                  <w:rFonts w:eastAsia="맑은 고딕" w:hint="eastAsia"/>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54" w:author="Suhwan Lim" w:date="2019-04-18T12:12:00Z"/>
                <w:rFonts w:eastAsia="맑은 고딕"/>
                <w:lang w:eastAsia="ko-KR"/>
              </w:rPr>
            </w:pPr>
            <w:ins w:id="855" w:author="Suhwan Lim" w:date="2019-04-18T12:13:00Z">
              <w:r>
                <w:rPr>
                  <w:rFonts w:eastAsia="맑은 고딕" w:hint="eastAsia"/>
                  <w:lang w:eastAsia="ko-KR"/>
                </w:rPr>
                <w:t>CA_n77-n257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56" w:author="Suhwan Lim" w:date="2019-04-18T12:12:00Z"/>
                <w:rFonts w:eastAsia="맑은 고딕"/>
                <w:lang w:eastAsia="ko-KR"/>
              </w:rPr>
            </w:pPr>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57"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58"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59"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60"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61"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62"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863"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64" w:author="Suhwan Lim" w:date="2019-04-18T12:13:00Z"/>
                <w:rFonts w:eastAsia="맑은 고딕"/>
                <w:lang w:eastAsia="ko-KR"/>
              </w:rPr>
            </w:pPr>
            <w:ins w:id="865" w:author="Suhwan Lim" w:date="2019-04-18T12:13:00Z">
              <w:r>
                <w:rPr>
                  <w:rFonts w:eastAsia="맑은 고딕" w:hint="eastAsia"/>
                  <w:lang w:eastAsia="ko-KR"/>
                </w:rPr>
                <w:t>DC_28</w:t>
              </w:r>
              <w:r>
                <w:rPr>
                  <w:rFonts w:eastAsia="맑은 고딕"/>
                  <w:lang w:eastAsia="ko-KR"/>
                </w:rPr>
                <w:t>_n8-n258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66" w:author="Suhwan Lim" w:date="2019-04-18T12:13:00Z"/>
                <w:rFonts w:eastAsia="맑은 고딕"/>
                <w:lang w:eastAsia="ko-KR"/>
              </w:rPr>
            </w:pPr>
            <w:ins w:id="867" w:author="Suhwan Lim" w:date="2019-04-18T12:13: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68" w:author="Suhwan Lim" w:date="2019-04-18T12:13:00Z"/>
                <w:rFonts w:eastAsia="맑은 고딕"/>
                <w:lang w:eastAsia="ko-KR"/>
              </w:rPr>
            </w:pPr>
            <w:ins w:id="869" w:author="Suhwan Lim" w:date="2019-04-18T12:13:00Z">
              <w:r>
                <w:rPr>
                  <w:rFonts w:eastAsia="맑은 고딕" w:hint="eastAsia"/>
                  <w:lang w:eastAsia="ko-KR"/>
                </w:rPr>
                <w:t>CA_</w:t>
              </w:r>
              <w:r>
                <w:rPr>
                  <w:rFonts w:eastAsia="맑은 고딕"/>
                  <w:lang w:eastAsia="ko-KR"/>
                </w:rPr>
                <w:t>n8-n258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70" w:author="Suhwan Lim" w:date="2019-04-18T12:13:00Z"/>
                <w:rFonts w:eastAsia="맑은 고딕"/>
                <w:lang w:eastAsia="ko-KR"/>
              </w:rPr>
            </w:pPr>
          </w:p>
        </w:tc>
      </w:tr>
      <w:tr w:rsidR="0096053D" w:rsidRPr="00AE4694" w:rsidTr="00AD21D3">
        <w:trPr>
          <w:trHeight w:val="288"/>
          <w:jc w:val="center"/>
          <w:ins w:id="871"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72" w:author="Suhwan Lim" w:date="2019-04-18T12:13:00Z"/>
                <w:rFonts w:eastAsia="맑은 고딕"/>
                <w:lang w:eastAsia="ko-KR"/>
              </w:rPr>
            </w:pPr>
            <w:ins w:id="873" w:author="Suhwan Lim" w:date="2019-04-18T12:13:00Z">
              <w:r>
                <w:rPr>
                  <w:rFonts w:eastAsia="맑은 고딕" w:hint="eastAsia"/>
                  <w:lang w:eastAsia="ko-KR"/>
                </w:rPr>
                <w:t>DC_</w:t>
              </w:r>
              <w:r>
                <w:rPr>
                  <w:rFonts w:eastAsia="맑은 고딕"/>
                  <w:lang w:eastAsia="ko-KR"/>
                </w:rPr>
                <w:t>66_n5-n260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74" w:author="Suhwan Lim" w:date="2019-04-18T12:13:00Z"/>
                <w:rFonts w:eastAsia="맑은 고딕"/>
                <w:lang w:eastAsia="ko-KR"/>
              </w:rPr>
            </w:pPr>
            <w:ins w:id="875" w:author="Suhwan Lim" w:date="2019-04-18T12:13: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76" w:author="Suhwan Lim" w:date="2019-04-18T12:13:00Z"/>
                <w:rFonts w:eastAsia="맑은 고딕"/>
                <w:lang w:eastAsia="ko-KR"/>
              </w:rPr>
            </w:pPr>
            <w:ins w:id="877" w:author="Suhwan Lim" w:date="2019-04-18T12:13:00Z">
              <w:r>
                <w:rPr>
                  <w:rFonts w:eastAsia="맑은 고딕" w:hint="eastAsia"/>
                  <w:lang w:eastAsia="ko-KR"/>
                </w:rPr>
                <w:t>CA_n5-n260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78" w:author="Suhwan Lim" w:date="2019-04-18T12:13:00Z"/>
                <w:rFonts w:eastAsia="맑은 고딕"/>
                <w:lang w:eastAsia="ko-KR"/>
              </w:rPr>
            </w:pPr>
          </w:p>
        </w:tc>
      </w:tr>
      <w:tr w:rsidR="0096053D" w:rsidRPr="00AE4694" w:rsidTr="00AD21D3">
        <w:trPr>
          <w:trHeight w:val="288"/>
          <w:jc w:val="center"/>
          <w:ins w:id="879"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0" w:author="Suhwan Lim" w:date="2019-04-18T12:13:00Z"/>
                <w:rFonts w:eastAsia="맑은 고딕"/>
                <w:lang w:eastAsia="ko-KR"/>
              </w:rPr>
            </w:pPr>
            <w:ins w:id="881" w:author="Suhwan Lim" w:date="2019-04-18T12:13:00Z">
              <w:r>
                <w:rPr>
                  <w:rFonts w:eastAsia="맑은 고딕" w:hint="eastAsia"/>
                  <w:lang w:eastAsia="ko-KR"/>
                </w:rPr>
                <w:t>DC_</w:t>
              </w:r>
              <w:r>
                <w:rPr>
                  <w:rFonts w:eastAsia="맑은 고딕"/>
                  <w:lang w:eastAsia="ko-KR"/>
                </w:rPr>
                <w:t>66_n71-n260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2" w:author="Suhwan Lim" w:date="2019-04-18T12:13:00Z"/>
                <w:rFonts w:eastAsia="맑은 고딕"/>
                <w:lang w:eastAsia="ko-KR"/>
              </w:rPr>
            </w:pPr>
            <w:ins w:id="883" w:author="Suhwan Lim" w:date="2019-04-18T12:13: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4" w:author="Suhwan Lim" w:date="2019-04-18T12:13:00Z"/>
                <w:rFonts w:eastAsia="맑은 고딕"/>
                <w:lang w:eastAsia="ko-KR"/>
              </w:rPr>
            </w:pPr>
            <w:ins w:id="885" w:author="Suhwan Lim" w:date="2019-04-18T12:13:00Z">
              <w:r>
                <w:rPr>
                  <w:rFonts w:eastAsia="맑은 고딕" w:hint="eastAsia"/>
                  <w:lang w:eastAsia="ko-KR"/>
                </w:rPr>
                <w:t>CA_n71-n260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86" w:author="Suhwan Lim" w:date="2019-04-18T12:13:00Z"/>
                <w:rFonts w:eastAsia="맑은 고딕"/>
                <w:lang w:eastAsia="ko-KR"/>
              </w:rPr>
            </w:pPr>
          </w:p>
        </w:tc>
      </w:tr>
      <w:tr w:rsidR="0096053D" w:rsidRPr="00AE4694" w:rsidTr="00AD21D3">
        <w:trPr>
          <w:trHeight w:val="288"/>
          <w:jc w:val="center"/>
          <w:ins w:id="887"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8" w:author="Suhwan Lim" w:date="2019-04-18T12:13:00Z"/>
                <w:rFonts w:eastAsia="맑은 고딕"/>
                <w:lang w:eastAsia="ko-KR"/>
              </w:rPr>
            </w:pPr>
            <w:ins w:id="889" w:author="Suhwan Lim" w:date="2019-04-18T12:13:00Z">
              <w:r>
                <w:rPr>
                  <w:rFonts w:eastAsia="맑은 고딕" w:hint="eastAsia"/>
                  <w:lang w:eastAsia="ko-KR"/>
                </w:rPr>
                <w:t>DC_</w:t>
              </w:r>
              <w:r>
                <w:rPr>
                  <w:rFonts w:eastAsia="맑은 고딕"/>
                  <w:lang w:eastAsia="ko-KR"/>
                </w:rPr>
                <w:t>66_n71-n261</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90" w:author="Suhwan Lim" w:date="2019-04-18T12:13:00Z"/>
                <w:rFonts w:eastAsia="맑은 고딕"/>
                <w:lang w:eastAsia="ko-KR"/>
              </w:rPr>
            </w:pPr>
            <w:ins w:id="891" w:author="Suhwan Lim" w:date="2019-04-18T12:13: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92" w:author="Suhwan Lim" w:date="2019-04-18T12:13:00Z"/>
                <w:rFonts w:eastAsia="맑은 고딕"/>
                <w:lang w:eastAsia="ko-KR"/>
              </w:rPr>
            </w:pPr>
            <w:ins w:id="893" w:author="Suhwan Lim" w:date="2019-04-18T12:13:00Z">
              <w:r>
                <w:rPr>
                  <w:rFonts w:eastAsia="맑은 고딕" w:hint="eastAsia"/>
                  <w:lang w:eastAsia="ko-KR"/>
                </w:rPr>
                <w:t>CA_n71-n261</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94" w:author="Suhwan Lim" w:date="2019-04-18T12:13:00Z"/>
                <w:rFonts w:eastAsia="맑은 고딕"/>
                <w:lang w:eastAsia="ko-KR"/>
              </w:rPr>
            </w:pPr>
          </w:p>
        </w:tc>
      </w:tr>
      <w:tr w:rsidR="0096053D" w:rsidRPr="00AE4694" w:rsidTr="00AD2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N"/>
            </w:pPr>
            <w:r w:rsidRPr="00AE4694">
              <w:t>NOTE 1:</w:t>
            </w:r>
            <w:r w:rsidRPr="00AE4694">
              <w:tab/>
              <w:t xml:space="preserve">Applicable for UE supporting inter-band </w:t>
            </w:r>
            <w:del w:id="895" w:author="Editor_#40" w:date="2019-02-15T10:52:00Z">
              <w:r w:rsidRPr="00AE4694" w:rsidDel="00CB74BE">
                <w:delText>carrier aggregation</w:delText>
              </w:r>
            </w:del>
            <w:ins w:id="896" w:author="Editor_#40" w:date="2019-02-15T10:52:00Z">
              <w:r>
                <w:t>EN-DC</w:t>
              </w:r>
            </w:ins>
            <w:r w:rsidRPr="00AE4694">
              <w:t xml:space="preserve"> with mandatory simultaneous Rx/Tx capability</w:t>
            </w:r>
          </w:p>
        </w:tc>
      </w:tr>
    </w:tbl>
    <w:p w:rsidR="008F27E3" w:rsidRPr="00AE4694" w:rsidRDefault="008F27E3" w:rsidP="008F27E3">
      <w:pPr>
        <w:rPr>
          <w:lang w:val="sv-SE"/>
        </w:rPr>
      </w:pPr>
    </w:p>
    <w:p w:rsidR="008F27E3" w:rsidRPr="00AE4694" w:rsidRDefault="008F27E3" w:rsidP="008F27E3">
      <w:pPr>
        <w:pStyle w:val="40"/>
        <w:ind w:left="1200" w:hanging="400"/>
      </w:pPr>
      <w:bookmarkStart w:id="897" w:name="_Toc535319251"/>
      <w:r w:rsidRPr="00AE4694">
        <w:lastRenderedPageBreak/>
        <w:t>5.2B.6.3</w:t>
      </w:r>
      <w:r w:rsidRPr="00AE4694">
        <w:tab/>
        <w:t>EN-DC (four bands)</w:t>
      </w:r>
      <w:bookmarkEnd w:id="897"/>
    </w:p>
    <w:p w:rsidR="008F27E3" w:rsidRPr="00AE4694" w:rsidRDefault="008F27E3" w:rsidP="008F27E3">
      <w:pPr>
        <w:pStyle w:val="TH"/>
        <w:rPr>
          <w:lang w:val="en-US"/>
        </w:rPr>
      </w:pPr>
      <w:r w:rsidRPr="00AE4694">
        <w:t>Table 5.2B.6.3-1: Band combinations inter-band EN-DC</w:t>
      </w:r>
      <w:r w:rsidRPr="00AE4694">
        <w:rPr>
          <w:lang w:val="en-US"/>
        </w:rPr>
        <w:t xml:space="preserve"> including both FR1 and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898" w:author="R4-1900529" w:date="2019-03-06T13:02:00Z">
              <w:r w:rsidRPr="00AE4694" w:rsidDel="00382807">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899" w:author="R4-1900529" w:date="2019-03-06T13:02:00Z">
              <w:r w:rsidRPr="00AE4694" w:rsidDel="00382807">
                <w:rPr>
                  <w:rFonts w:eastAsia="맑은 고딕" w:hint="eastAsia"/>
                  <w:lang w:eastAsia="ko-KR"/>
                </w:rPr>
                <w:delText>DC_3_n7</w:delText>
              </w:r>
              <w:r w:rsidRPr="00AE4694" w:rsidDel="00382807">
                <w:rPr>
                  <w:rFonts w:eastAsia="맑은 고딕"/>
                  <w:lang w:eastAsia="ko-KR"/>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w:t>
            </w:r>
            <w:r w:rsidRPr="00AE4694">
              <w:rPr>
                <w:rFonts w:eastAsia="맑은 고딕"/>
                <w:lang w:eastAsia="ko-KR"/>
              </w:rPr>
              <w:t>5</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00" w:author="R4-1900529" w:date="2019-03-06T13:02:00Z">
              <w:r w:rsidRPr="00AE4694" w:rsidDel="00382807">
                <w:rPr>
                  <w:rFonts w:eastAsia="맑은 고딕" w:hint="eastAsia"/>
                  <w:lang w:eastAsia="ko-KR"/>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DC_1-7</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CA_1-7</w:t>
            </w: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del w:id="901" w:author="R4-1900529" w:date="2019-03-06T13:02:00Z">
              <w:r w:rsidRPr="00AE4694" w:rsidDel="00382807">
                <w:rPr>
                  <w:rFonts w:eastAsia="맑은 고딕" w:hint="eastAsia"/>
                  <w:lang w:eastAsia="ko-KR"/>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02"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903" w:author="Suhwan Lim" w:date="2019-05-21T16:14: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AD21D3">
            <w:pPr>
              <w:pStyle w:val="TAC"/>
              <w:rPr>
                <w:ins w:id="904" w:author="Suhwan Lim" w:date="2019-05-21T16:14:00Z"/>
                <w:rFonts w:eastAsia="맑은 고딕" w:hint="eastAsia"/>
                <w:lang w:eastAsia="ko-KR"/>
              </w:rPr>
            </w:pPr>
            <w:ins w:id="905" w:author="Suhwan Lim" w:date="2019-05-21T16:14:00Z">
              <w:r>
                <w:rPr>
                  <w:rFonts w:eastAsia="맑은 고딕" w:hint="eastAsia"/>
                  <w:lang w:eastAsia="ko-KR"/>
                </w:rPr>
                <w:t>DC_1-8_n77-n257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AD21D3">
            <w:pPr>
              <w:pStyle w:val="TAC"/>
              <w:rPr>
                <w:ins w:id="906" w:author="Suhwan Lim" w:date="2019-05-21T16:14:00Z"/>
                <w:rFonts w:eastAsia="맑은 고딕" w:hint="eastAsia"/>
                <w:lang w:eastAsia="ko-KR"/>
              </w:rPr>
            </w:pPr>
            <w:ins w:id="907" w:author="Suhwan Lim" w:date="2019-05-21T16:14:00Z">
              <w:r>
                <w:rPr>
                  <w:rFonts w:eastAsia="맑은 고딕" w:hint="eastAsia"/>
                  <w:lang w:eastAsia="ko-KR"/>
                </w:rPr>
                <w:t>CA_</w:t>
              </w:r>
            </w:ins>
            <w:ins w:id="908" w:author="Suhwan Lim" w:date="2019-05-21T16:33:00Z">
              <w:r w:rsidR="006F1979">
                <w:rPr>
                  <w:rFonts w:eastAsia="맑은 고딕"/>
                  <w:lang w:eastAsia="ko-KR"/>
                </w:rPr>
                <w:t>1-8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6F1979" w:rsidP="00AD21D3">
            <w:pPr>
              <w:pStyle w:val="TAC"/>
              <w:rPr>
                <w:ins w:id="909" w:author="Suhwan Lim" w:date="2019-05-21T16:14:00Z"/>
                <w:rFonts w:eastAsia="맑은 고딕" w:hint="eastAsia"/>
                <w:lang w:eastAsia="ko-KR"/>
              </w:rPr>
            </w:pPr>
            <w:ins w:id="910" w:author="Suhwan Lim" w:date="2019-05-21T16:34:00Z">
              <w:r>
                <w:rPr>
                  <w:rFonts w:eastAsia="맑은 고딕" w:hint="eastAsia"/>
                  <w:lang w:eastAsia="ko-KR"/>
                </w:rPr>
                <w:t>CA_n77-n257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AD21D3">
            <w:pPr>
              <w:pStyle w:val="TAC"/>
              <w:rPr>
                <w:ins w:id="911" w:author="Suhwan Lim" w:date="2019-05-21T16:14:00Z"/>
                <w:rFonts w:eastAsia="맑은 고딕" w:hint="eastAsia"/>
                <w:lang w:eastAsia="ko-KR"/>
              </w:rPr>
            </w:pPr>
          </w:p>
        </w:tc>
      </w:tr>
      <w:tr w:rsidR="006F1979" w:rsidRPr="00AE4694" w:rsidTr="00AD21D3">
        <w:trPr>
          <w:trHeight w:val="288"/>
          <w:jc w:val="center"/>
          <w:ins w:id="912" w:author="Suhwan Lim" w:date="2019-05-21T16:34:00Z"/>
        </w:trPr>
        <w:tc>
          <w:tcPr>
            <w:tcW w:w="2349"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13" w:author="Suhwan Lim" w:date="2019-05-21T16:34:00Z"/>
                <w:rFonts w:eastAsia="맑은 고딕" w:hint="eastAsia"/>
                <w:lang w:eastAsia="ko-KR"/>
              </w:rPr>
            </w:pPr>
            <w:ins w:id="914" w:author="Suhwan Lim" w:date="2019-05-21T16:34:00Z">
              <w:r>
                <w:rPr>
                  <w:rFonts w:eastAsia="맑은 고딕" w:hint="eastAsia"/>
                  <w:lang w:eastAsia="ko-KR"/>
                </w:rPr>
                <w:t>DC_3-3-7</w:t>
              </w:r>
              <w:r>
                <w:rPr>
                  <w:rFonts w:eastAsia="맑은 고딕"/>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15" w:author="Suhwan Lim" w:date="2019-05-21T16:34:00Z"/>
                <w:rFonts w:eastAsia="맑은 고딕" w:hint="eastAsia"/>
                <w:lang w:eastAsia="ko-KR"/>
              </w:rPr>
            </w:pPr>
            <w:ins w:id="916" w:author="Suhwan Lim" w:date="2019-05-21T16:34:00Z">
              <w:r>
                <w:rPr>
                  <w:rFonts w:eastAsia="맑은 고딕" w:hint="eastAsia"/>
                  <w:lang w:eastAsia="ko-KR"/>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17" w:author="Suhwan Lim" w:date="2019-05-21T16:34:00Z"/>
                <w:rFonts w:eastAsia="맑은 고딕" w:hint="eastAsia"/>
                <w:lang w:eastAsia="ko-KR"/>
              </w:rPr>
            </w:pPr>
            <w:ins w:id="918" w:author="Suhwan Lim" w:date="2019-05-21T16:34:00Z">
              <w:r w:rsidRPr="00AE4694">
                <w:rPr>
                  <w:rFonts w:eastAsia="맑은 고딕"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Pr="00AE4694" w:rsidDel="00382807" w:rsidRDefault="006F1979" w:rsidP="00AD21D3">
            <w:pPr>
              <w:pStyle w:val="TAC"/>
              <w:rPr>
                <w:ins w:id="919" w:author="Suhwan Lim" w:date="2019-05-21T16:34:00Z"/>
                <w:rFonts w:eastAsia="맑은 고딕" w:hint="eastAsia"/>
                <w:lang w:eastAsia="ko-KR"/>
              </w:rPr>
            </w:pPr>
          </w:p>
        </w:tc>
      </w:tr>
      <w:tr w:rsidR="006F1979" w:rsidRPr="00AE4694" w:rsidTr="00AD21D3">
        <w:trPr>
          <w:trHeight w:val="288"/>
          <w:jc w:val="center"/>
          <w:ins w:id="920" w:author="Suhwan Lim" w:date="2019-05-21T16:34:00Z"/>
        </w:trPr>
        <w:tc>
          <w:tcPr>
            <w:tcW w:w="2349"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21" w:author="Suhwan Lim" w:date="2019-05-21T16:34:00Z"/>
                <w:rFonts w:eastAsia="맑은 고딕" w:hint="eastAsia"/>
                <w:lang w:eastAsia="ko-KR"/>
              </w:rPr>
            </w:pPr>
            <w:ins w:id="922" w:author="Suhwan Lim" w:date="2019-05-21T16:34:00Z">
              <w:r>
                <w:rPr>
                  <w:rFonts w:eastAsia="맑은 고딕" w:hint="eastAsia"/>
                  <w:lang w:eastAsia="ko-KR"/>
                </w:rPr>
                <w:t>DC_3-3-7-7_n78-n257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23" w:author="Suhwan Lim" w:date="2019-05-21T16:34:00Z"/>
                <w:rFonts w:eastAsia="맑은 고딕" w:hint="eastAsia"/>
                <w:lang w:eastAsia="ko-KR"/>
              </w:rPr>
            </w:pPr>
            <w:ins w:id="924" w:author="Suhwan Lim" w:date="2019-05-21T16:35:00Z">
              <w:r>
                <w:rPr>
                  <w:rFonts w:eastAsia="맑은 고딕" w:hint="eastAsia"/>
                  <w:lang w:eastAsia="ko-KR"/>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Pr="00AE4694" w:rsidRDefault="006F1979" w:rsidP="00AD21D3">
            <w:pPr>
              <w:pStyle w:val="TAC"/>
              <w:rPr>
                <w:ins w:id="925" w:author="Suhwan Lim" w:date="2019-05-21T16:34:00Z"/>
                <w:rFonts w:eastAsia="맑은 고딕" w:hint="eastAsia"/>
                <w:lang w:eastAsia="ko-KR"/>
              </w:rPr>
            </w:pPr>
            <w:ins w:id="926" w:author="Suhwan Lim" w:date="2019-05-21T16:35:00Z">
              <w:r>
                <w:rPr>
                  <w:rFonts w:eastAsia="맑은 고딕"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Pr="00AE4694" w:rsidDel="00382807" w:rsidRDefault="006F1979" w:rsidP="00AD21D3">
            <w:pPr>
              <w:pStyle w:val="TAC"/>
              <w:rPr>
                <w:ins w:id="927" w:author="Suhwan Lim" w:date="2019-05-21T16:34:00Z"/>
                <w:rFonts w:eastAsia="맑은 고딕" w:hint="eastAsia"/>
                <w:lang w:eastAsia="ko-KR"/>
              </w:rPr>
            </w:pPr>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w:t>
            </w:r>
            <w:r w:rsidRPr="00AE4694">
              <w:rPr>
                <w:rFonts w:eastAsia="맑은 고딕"/>
                <w:lang w:eastAsia="ko-KR"/>
              </w:rPr>
              <w:t>5</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28" w:author="R4-1900529" w:date="2019-03-06T13:02:00Z">
              <w:r w:rsidRPr="00AE4694" w:rsidDel="00382807">
                <w:rPr>
                  <w:rFonts w:eastAsia="맑은 고딕" w:hint="eastAsia"/>
                  <w:lang w:eastAsia="ko-KR"/>
                </w:rPr>
                <w:delText>DC_3_n7</w:delText>
              </w:r>
              <w:r w:rsidRPr="00AE4694" w:rsidDel="00382807">
                <w:rPr>
                  <w:rFonts w:eastAsia="맑은 고딕"/>
                  <w:lang w:eastAsia="ko-KR"/>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929" w:author="R4-1900529" w:date="2019-03-06T13:02:00Z">
              <w:r w:rsidRPr="00AE4694" w:rsidDel="00382807">
                <w:rPr>
                  <w:rFonts w:eastAsia="MS Mincho" w:hint="eastAsia"/>
                </w:rPr>
                <w:delText>DC_3_n7</w:delText>
              </w:r>
              <w:r w:rsidRPr="00AE4694" w:rsidDel="00382807">
                <w:rPr>
                  <w:rFonts w:eastAsia="MS Mincho"/>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30" w:author="R4-1900529" w:date="2019-03-06T13:02:00Z">
              <w:r w:rsidRPr="00AE4694" w:rsidDel="00382807">
                <w:rPr>
                  <w:rFonts w:eastAsia="맑은 고딕" w:hint="eastAsia"/>
                  <w:lang w:eastAsia="ko-KR"/>
                </w:rPr>
                <w:delText>DC_3_n7</w:delText>
              </w:r>
              <w:r w:rsidRPr="00AE4694" w:rsidDel="00382807">
                <w:rPr>
                  <w:rFonts w:eastAsia="맑은 고딕"/>
                  <w:lang w:eastAsia="ko-KR"/>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93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DC_5-</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32" w:author="R4-1900529" w:date="2019-03-06T13:02:00Z">
              <w:r w:rsidRPr="00AE4694" w:rsidDel="00382807">
                <w:rPr>
                  <w:rFonts w:eastAsia="맑은 고딕" w:hint="eastAsia"/>
                  <w:lang w:eastAsia="ko-KR"/>
                </w:rPr>
                <w:delText>No</w:delText>
              </w:r>
            </w:del>
          </w:p>
        </w:tc>
      </w:tr>
    </w:tbl>
    <w:p w:rsidR="008F27E3" w:rsidRPr="00AE4694" w:rsidRDefault="008F27E3" w:rsidP="008F27E3">
      <w:pPr>
        <w:rPr>
          <w:lang w:val="sv-SE"/>
        </w:rPr>
      </w:pPr>
    </w:p>
    <w:p w:rsidR="008F27E3" w:rsidRPr="00AE4694" w:rsidRDefault="008F27E3" w:rsidP="008F27E3">
      <w:pPr>
        <w:pStyle w:val="40"/>
        <w:ind w:left="1200" w:hanging="400"/>
      </w:pPr>
      <w:bookmarkStart w:id="933" w:name="_Toc535319252"/>
      <w:r w:rsidRPr="00AE4694">
        <w:t>5.2B.6.4</w:t>
      </w:r>
      <w:r w:rsidRPr="00AE4694">
        <w:tab/>
        <w:t>EN-DC (five bands)</w:t>
      </w:r>
      <w:bookmarkEnd w:id="933"/>
    </w:p>
    <w:p w:rsidR="008F27E3" w:rsidRPr="00AE4694" w:rsidRDefault="008F27E3" w:rsidP="008F27E3">
      <w:pPr>
        <w:pStyle w:val="TH"/>
        <w:rPr>
          <w:lang w:val="en-US"/>
        </w:rPr>
      </w:pPr>
      <w:r w:rsidRPr="00AE4694">
        <w:t>Table 5.2B.6.4-1: Band combinations inter-band EN-DC</w:t>
      </w:r>
      <w:r w:rsidRPr="00AE4694">
        <w:rPr>
          <w:lang w:val="en-US"/>
        </w:rPr>
        <w:t xml:space="preserve"> including both FR1 and FR2 (five bands)</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4" w:author="MCC" w:date="2019-03-20T15:38: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tblGridChange w:id="935">
          <w:tblGrid>
            <w:gridCol w:w="2349"/>
            <w:gridCol w:w="2058"/>
            <w:gridCol w:w="2058"/>
          </w:tblGrid>
        </w:tblGridChange>
      </w:tblGrid>
      <w:tr w:rsidR="008F27E3" w:rsidRPr="00AE4694" w:rsidTr="00AD21D3">
        <w:trPr>
          <w:trHeight w:val="288"/>
          <w:tblHeader/>
          <w:jc w:val="center"/>
          <w:trPrChange w:id="936" w:author="MCC" w:date="2019-03-20T15:38:00Z">
            <w:trPr>
              <w:trHeight w:val="288"/>
              <w:tblHeade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37"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Change w:id="938"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Change w:id="93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H"/>
              <w:rPr>
                <w:rFonts w:cs="Arial"/>
              </w:rPr>
            </w:pPr>
            <w:r w:rsidRPr="00AE4694">
              <w:rPr>
                <w:rFonts w:cs="Arial"/>
              </w:rPr>
              <w:t>NR Band</w:t>
            </w:r>
          </w:p>
        </w:tc>
      </w:tr>
      <w:tr w:rsidR="008F27E3" w:rsidRPr="00AE4694" w:rsidTr="00AD21D3">
        <w:trPr>
          <w:trHeight w:val="288"/>
          <w:jc w:val="center"/>
          <w:trPrChange w:id="940"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41"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Change w:id="942"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Change w:id="943"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CA_n78-n257</w:t>
            </w:r>
          </w:p>
        </w:tc>
      </w:tr>
      <w:tr w:rsidR="008F27E3" w:rsidRPr="00AE4694" w:rsidTr="00AD21D3">
        <w:trPr>
          <w:trHeight w:val="288"/>
          <w:jc w:val="center"/>
          <w:trPrChange w:id="944"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45"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DC_1-3-7</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946"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CA_1-3-7</w:t>
            </w: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947"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CA_n78-n257</w:t>
            </w:r>
          </w:p>
        </w:tc>
      </w:tr>
      <w:tr w:rsidR="008F27E3" w:rsidRPr="00AE4694" w:rsidTr="00AD21D3">
        <w:trPr>
          <w:trHeight w:val="288"/>
          <w:jc w:val="center"/>
          <w:trPrChange w:id="948"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49"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Change w:id="950"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Change w:id="951"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CA_n78-n257</w:t>
            </w:r>
          </w:p>
        </w:tc>
      </w:tr>
      <w:tr w:rsidR="008F27E3" w:rsidRPr="00AE4694" w:rsidTr="00AD21D3">
        <w:trPr>
          <w:trHeight w:val="288"/>
          <w:jc w:val="center"/>
          <w:trPrChange w:id="952"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53"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DC_1-5-7</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954"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CA_1-5-7</w:t>
            </w: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955"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CA_n78-n257</w:t>
            </w:r>
          </w:p>
        </w:tc>
      </w:tr>
      <w:tr w:rsidR="008F27E3" w:rsidRPr="00AE4694" w:rsidTr="00AD21D3">
        <w:trPr>
          <w:trHeight w:val="288"/>
          <w:jc w:val="center"/>
          <w:trPrChange w:id="956"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57"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Change w:id="958"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Change w:id="95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CA_n78-n257</w:t>
            </w:r>
          </w:p>
        </w:tc>
      </w:tr>
      <w:tr w:rsidR="008F27E3" w:rsidRPr="00AE4694" w:rsidTr="00AD21D3">
        <w:trPr>
          <w:trHeight w:val="288"/>
          <w:jc w:val="center"/>
          <w:trPrChange w:id="960"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61"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Change w:id="962"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Change w:id="963"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CA_n78-</w:t>
            </w:r>
            <w:r w:rsidRPr="00AE4694">
              <w:t>n257</w:t>
            </w:r>
          </w:p>
        </w:tc>
      </w:tr>
      <w:tr w:rsidR="008F27E3" w:rsidRPr="00AE4694" w:rsidTr="00AD21D3">
        <w:trPr>
          <w:trHeight w:val="288"/>
          <w:jc w:val="center"/>
          <w:trPrChange w:id="964"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65"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Change w:id="966"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Change w:id="967"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CA_n78-n257</w:t>
            </w:r>
          </w:p>
        </w:tc>
      </w:tr>
    </w:tbl>
    <w:p w:rsidR="008F27E3" w:rsidRPr="00AE4694" w:rsidRDefault="008F27E3" w:rsidP="008F27E3">
      <w:pPr>
        <w:rPr>
          <w:lang w:val="sv-SE"/>
        </w:rPr>
      </w:pPr>
    </w:p>
    <w:p w:rsidR="008F27E3" w:rsidRPr="00AE4694" w:rsidRDefault="008F27E3" w:rsidP="008F27E3">
      <w:pPr>
        <w:pStyle w:val="40"/>
        <w:ind w:left="1200" w:hanging="400"/>
      </w:pPr>
      <w:bookmarkStart w:id="968" w:name="_Toc535319253"/>
      <w:r w:rsidRPr="00AE4694">
        <w:t>5.2B.6.5</w:t>
      </w:r>
      <w:r w:rsidRPr="00AE4694">
        <w:tab/>
        <w:t>EN-DC (six bands)</w:t>
      </w:r>
      <w:bookmarkEnd w:id="968"/>
    </w:p>
    <w:p w:rsidR="008F27E3" w:rsidRPr="00AE4694" w:rsidRDefault="008F27E3" w:rsidP="008F27E3">
      <w:pPr>
        <w:pStyle w:val="TH"/>
        <w:rPr>
          <w:lang w:val="en-US"/>
        </w:rPr>
      </w:pPr>
      <w:r w:rsidRPr="00AE4694">
        <w:t>Table 5.2B.6.5-1: Band combinations inter-band EN-DC</w:t>
      </w:r>
      <w:r w:rsidRPr="00AE4694">
        <w:rPr>
          <w:lang w:val="en-US"/>
        </w:rPr>
        <w:t xml:space="preserve"> including both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744"/>
        <w:gridCol w:w="2622"/>
      </w:tblGrid>
      <w:tr w:rsidR="008F27E3" w:rsidRPr="00AE4694" w:rsidTr="00AD21D3">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r>
      <w:tr w:rsidR="008F27E3" w:rsidRPr="00AE4694" w:rsidTr="00AD21D3">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r>
      <w:tr w:rsidR="008F27E3" w:rsidRPr="00AE4694" w:rsidTr="00AD21D3">
        <w:trPr>
          <w:trHeight w:val="340"/>
          <w:jc w:val="center"/>
          <w:ins w:id="969" w:author="Suhwan Lim" w:date="2019-04-18T12:13:00Z"/>
        </w:trPr>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70" w:author="Suhwan Lim" w:date="2019-04-18T12:13:00Z"/>
              </w:rPr>
            </w:pPr>
            <w:ins w:id="971" w:author="Suhwan Lim" w:date="2019-04-18T12:13:00Z">
              <w:r w:rsidRPr="001B0F7A">
                <w:t>DC_1-3-5-7-7_n78-n257</w:t>
              </w:r>
            </w:ins>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72" w:author="Suhwan Lim" w:date="2019-04-18T12:13:00Z"/>
              </w:rPr>
            </w:pPr>
            <w:ins w:id="973" w:author="Suhwan Lim" w:date="2019-04-18T12:13:00Z">
              <w:r w:rsidRPr="001B0F7A">
                <w:t>CA_1-3-5-7-7</w:t>
              </w:r>
            </w:ins>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74" w:author="Suhwan Lim" w:date="2019-04-18T12:13:00Z"/>
                <w:rFonts w:eastAsia="맑은 고딕"/>
                <w:lang w:eastAsia="ko-KR"/>
              </w:rPr>
            </w:pPr>
            <w:ins w:id="975" w:author="Suhwan Lim" w:date="2019-04-18T12:13:00Z">
              <w:r w:rsidRPr="001B0F7A">
                <w:rPr>
                  <w:rFonts w:eastAsia="맑은 고딕"/>
                  <w:lang w:eastAsia="ko-KR"/>
                </w:rPr>
                <w:t>CA_n78-n257</w:t>
              </w:r>
            </w:ins>
          </w:p>
        </w:tc>
      </w:tr>
      <w:tr w:rsidR="008F27E3" w:rsidRPr="00AE4694" w:rsidDel="007A5800" w:rsidTr="00AD21D3">
        <w:trPr>
          <w:trHeight w:val="34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N"/>
            </w:pPr>
            <w:r w:rsidRPr="00AE4694">
              <w:t>NOTE 1:</w:t>
            </w:r>
            <w:r w:rsidRPr="00AE4694">
              <w:tab/>
              <w:t xml:space="preserve">Applicable for UE supporting inter-band </w:t>
            </w:r>
            <w:del w:id="976" w:author="Editor_#40" w:date="2019-02-15T10:53:00Z">
              <w:r w:rsidRPr="00AE4694" w:rsidDel="007C5DB9">
                <w:delText>carrier aggregation</w:delText>
              </w:r>
            </w:del>
            <w:ins w:id="977" w:author="Editor_#40" w:date="2019-02-15T10:53:00Z">
              <w:r>
                <w:t>EN-DC</w:t>
              </w:r>
            </w:ins>
            <w:r w:rsidRPr="00AE4694">
              <w:t xml:space="preserve"> with mandatory simultaneous Rx/Tx capability    </w:t>
            </w:r>
          </w:p>
        </w:tc>
      </w:tr>
    </w:tbl>
    <w:p w:rsidR="008F27E3" w:rsidRDefault="008F27E3" w:rsidP="008F27E3"/>
    <w:p w:rsidR="008F27E3" w:rsidRDefault="008F27E3" w:rsidP="008F27E3"/>
    <w:p w:rsidR="008F27E3" w:rsidRPr="00362CD5" w:rsidRDefault="008F27E3" w:rsidP="008F27E3">
      <w:pPr>
        <w:rPr>
          <w:i/>
          <w:color w:val="FF0000"/>
          <w:lang w:eastAsia="ko-KR"/>
        </w:rPr>
      </w:pPr>
      <w:r w:rsidRPr="00362CD5">
        <w:rPr>
          <w:rFonts w:hint="eastAsia"/>
          <w:i/>
          <w:color w:val="FF0000"/>
          <w:lang w:eastAsia="ko-KR"/>
        </w:rPr>
        <w:t>&lt;Unchanged section are</w:t>
      </w:r>
      <w:r w:rsidRPr="00362CD5">
        <w:rPr>
          <w:i/>
          <w:color w:val="FF0000"/>
          <w:lang w:eastAsia="ko-KR"/>
        </w:rPr>
        <w:t xml:space="preserve"> omitted&gt;</w:t>
      </w:r>
    </w:p>
    <w:p w:rsidR="008F27E3" w:rsidRDefault="008F27E3" w:rsidP="008F27E3">
      <w:pPr>
        <w:rPr>
          <w:lang w:eastAsia="ko-KR"/>
        </w:rPr>
      </w:pPr>
    </w:p>
    <w:p w:rsidR="008F27E3" w:rsidRPr="00AE4694" w:rsidRDefault="008F27E3" w:rsidP="008F27E3"/>
    <w:p w:rsidR="008F27E3" w:rsidRPr="00AE4694" w:rsidRDefault="008F27E3" w:rsidP="008F27E3">
      <w:pPr>
        <w:pStyle w:val="30"/>
      </w:pPr>
      <w:bookmarkStart w:id="978" w:name="_Toc535319275"/>
      <w:r w:rsidRPr="00AE4694">
        <w:lastRenderedPageBreak/>
        <w:t>5.5B.4</w:t>
      </w:r>
      <w:r w:rsidRPr="00AE4694">
        <w:tab/>
        <w:t>Inter-band EN-DC within FR1</w:t>
      </w:r>
      <w:bookmarkEnd w:id="978"/>
    </w:p>
    <w:p w:rsidR="008F27E3" w:rsidRPr="00AE4694" w:rsidRDefault="008F27E3" w:rsidP="008F27E3">
      <w:pPr>
        <w:pStyle w:val="40"/>
      </w:pPr>
      <w:bookmarkStart w:id="979" w:name="_Toc535319276"/>
      <w:r w:rsidRPr="00AE4694">
        <w:t>5.5B.4.1</w:t>
      </w:r>
      <w:r w:rsidRPr="00AE4694">
        <w:tab/>
        <w:t>Inter-band EN-DC configurations within FR1 (two bands)</w:t>
      </w:r>
      <w:bookmarkEnd w:id="979"/>
    </w:p>
    <w:p w:rsidR="008F27E3" w:rsidRPr="00AE4694" w:rsidRDefault="008F27E3" w:rsidP="008F27E3">
      <w:pPr>
        <w:pStyle w:val="TH"/>
      </w:pPr>
      <w:r w:rsidRPr="00AE4694">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8F27E3" w:rsidRPr="00AE4694" w:rsidTr="00AD21D3">
        <w:trPr>
          <w:trHeight w:val="47"/>
          <w:tblHeader/>
          <w:jc w:val="center"/>
        </w:trPr>
        <w:tc>
          <w:tcPr>
            <w:tcW w:w="2537" w:type="dxa"/>
            <w:shd w:val="clear" w:color="auto" w:fill="auto"/>
            <w:vAlign w:val="center"/>
            <w:hideMark/>
          </w:tcPr>
          <w:p w:rsidR="008F27E3" w:rsidRPr="00AE4694" w:rsidRDefault="008F27E3" w:rsidP="00AD21D3">
            <w:pPr>
              <w:pStyle w:val="TAH"/>
              <w:rPr>
                <w:lang w:val="en-US" w:eastAsia="fi-FI"/>
              </w:rPr>
            </w:pPr>
            <w:bookmarkStart w:id="980" w:name="_Hlk516090533"/>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2280" w:type="dxa"/>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2640" w:type="dxa"/>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2359" w:type="dxa"/>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47"/>
          <w:jc w:val="center"/>
        </w:trPr>
        <w:tc>
          <w:tcPr>
            <w:tcW w:w="2537" w:type="dxa"/>
            <w:shd w:val="clear" w:color="auto" w:fill="auto"/>
            <w:vAlign w:val="center"/>
          </w:tcPr>
          <w:p w:rsidR="008F27E3" w:rsidRPr="00AE4694" w:rsidRDefault="008F27E3" w:rsidP="00AD21D3">
            <w:pPr>
              <w:pStyle w:val="TAH"/>
              <w:rPr>
                <w:b w:val="0"/>
                <w:lang w:val="en-US" w:eastAsia="fi-FI"/>
              </w:rPr>
            </w:pPr>
            <w:r w:rsidRPr="00AE4694">
              <w:rPr>
                <w:b w:val="0"/>
                <w:lang w:val="fi-FI" w:eastAsia="fi-FI"/>
              </w:rPr>
              <w:t>DC_1A_n28A</w:t>
            </w:r>
          </w:p>
        </w:tc>
        <w:tc>
          <w:tcPr>
            <w:tcW w:w="2280" w:type="dxa"/>
            <w:vAlign w:val="center"/>
          </w:tcPr>
          <w:p w:rsidR="008F27E3" w:rsidRPr="00AE4694" w:rsidRDefault="008F27E3" w:rsidP="00AD21D3">
            <w:pPr>
              <w:pStyle w:val="TAH"/>
              <w:rPr>
                <w:b w:val="0"/>
                <w:lang w:val="en-US" w:eastAsia="fi-FI"/>
              </w:rPr>
            </w:pPr>
            <w:r w:rsidRPr="00AE4694">
              <w:rPr>
                <w:b w:val="0"/>
                <w:lang w:val="fi-FI" w:eastAsia="fi-FI"/>
              </w:rPr>
              <w:t>DC_1A_n28A</w:t>
            </w:r>
          </w:p>
        </w:tc>
        <w:tc>
          <w:tcPr>
            <w:tcW w:w="2640" w:type="dxa"/>
            <w:shd w:val="clear" w:color="auto" w:fill="auto"/>
            <w:vAlign w:val="center"/>
          </w:tcPr>
          <w:p w:rsidR="008F27E3" w:rsidRPr="00AE4694" w:rsidRDefault="008F27E3" w:rsidP="00AD21D3">
            <w:pPr>
              <w:pStyle w:val="TAH"/>
              <w:rPr>
                <w:b w:val="0"/>
                <w:lang w:eastAsia="fi-FI"/>
              </w:rPr>
            </w:pPr>
            <w:r w:rsidRPr="00AE4694">
              <w:rPr>
                <w:b w:val="0"/>
                <w:lang w:val="fi-FI" w:eastAsia="fi-FI"/>
              </w:rPr>
              <w:t>1A</w:t>
            </w:r>
          </w:p>
        </w:tc>
        <w:tc>
          <w:tcPr>
            <w:tcW w:w="2359" w:type="dxa"/>
            <w:vAlign w:val="center"/>
          </w:tcPr>
          <w:p w:rsidR="008F27E3" w:rsidRPr="00AE4694" w:rsidRDefault="008F27E3" w:rsidP="00AD21D3">
            <w:pPr>
              <w:pStyle w:val="TAH"/>
              <w:rPr>
                <w:b w:val="0"/>
                <w:lang w:eastAsia="fi-FI"/>
              </w:rPr>
            </w:pPr>
            <w:r w:rsidRPr="00AE4694">
              <w:rPr>
                <w:b w:val="0"/>
                <w:lang w:val="fi-FI" w:eastAsia="fi-FI"/>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DC_1A_n40A</w:t>
            </w:r>
          </w:p>
        </w:tc>
        <w:tc>
          <w:tcPr>
            <w:tcW w:w="2280" w:type="dxa"/>
            <w:vAlign w:val="center"/>
          </w:tcPr>
          <w:p w:rsidR="008F27E3" w:rsidRPr="00AE4694" w:rsidRDefault="008F27E3" w:rsidP="00AD21D3">
            <w:pPr>
              <w:pStyle w:val="TAC"/>
              <w:rPr>
                <w:lang w:val="fi-FI" w:eastAsia="fi-FI"/>
              </w:rPr>
            </w:pPr>
            <w:r w:rsidRPr="00AE4694">
              <w:rPr>
                <w:lang w:val="fi-FI" w:eastAsia="fi-FI"/>
              </w:rPr>
              <w:t>DC_1A_n40A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1A</w:t>
            </w:r>
          </w:p>
        </w:tc>
        <w:tc>
          <w:tcPr>
            <w:tcW w:w="2359" w:type="dxa"/>
            <w:vAlign w:val="center"/>
          </w:tcPr>
          <w:p w:rsidR="008F27E3" w:rsidRPr="00AE4694" w:rsidRDefault="008F27E3" w:rsidP="00AD21D3">
            <w:pPr>
              <w:pStyle w:val="TAC"/>
              <w:rPr>
                <w:lang w:val="fi-FI" w:eastAsia="fi-FI"/>
              </w:rPr>
            </w:pPr>
            <w:r w:rsidRPr="00AE4694">
              <w:t>n40A</w:t>
            </w:r>
          </w:p>
        </w:tc>
      </w:tr>
      <w:bookmarkEnd w:id="980"/>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DC_1A_n51A</w:t>
            </w:r>
          </w:p>
        </w:tc>
        <w:tc>
          <w:tcPr>
            <w:tcW w:w="2280" w:type="dxa"/>
            <w:vAlign w:val="center"/>
          </w:tcPr>
          <w:p w:rsidR="008F27E3" w:rsidRPr="00AE4694" w:rsidRDefault="008F27E3" w:rsidP="00AD21D3">
            <w:pPr>
              <w:pStyle w:val="TAC"/>
              <w:rPr>
                <w:lang w:val="fi-FI" w:eastAsia="fi-FI"/>
              </w:rPr>
            </w:pPr>
            <w:r w:rsidRPr="00AE4694">
              <w:rPr>
                <w:lang w:val="fi-FI" w:eastAsia="fi-FI"/>
              </w:rPr>
              <w:t>DC_1A_n51A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1A</w:t>
            </w:r>
          </w:p>
        </w:tc>
        <w:tc>
          <w:tcPr>
            <w:tcW w:w="2359" w:type="dxa"/>
            <w:vAlign w:val="center"/>
          </w:tcPr>
          <w:p w:rsidR="008F27E3" w:rsidRPr="00AE4694" w:rsidRDefault="008F27E3" w:rsidP="00AD21D3">
            <w:pPr>
              <w:pStyle w:val="TAC"/>
              <w:rPr>
                <w:lang w:val="fi-FI" w:eastAsia="fi-FI"/>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DC_1A_n77A</w:t>
            </w:r>
          </w:p>
          <w:p w:rsidR="008F27E3" w:rsidRPr="00AE4694" w:rsidRDefault="008F27E3" w:rsidP="00AD21D3">
            <w:pPr>
              <w:pStyle w:val="TAC"/>
              <w:rPr>
                <w:lang w:val="en-US" w:eastAsia="fi-FI"/>
              </w:rPr>
            </w:pPr>
            <w:r w:rsidRPr="00AE4694">
              <w:rPr>
                <w:lang w:val="en-US" w:eastAsia="fi-FI"/>
              </w:rPr>
              <w:t>DC_1A_n77C</w:t>
            </w:r>
          </w:p>
        </w:tc>
        <w:tc>
          <w:tcPr>
            <w:tcW w:w="2280" w:type="dxa"/>
            <w:vAlign w:val="center"/>
          </w:tcPr>
          <w:p w:rsidR="008F27E3" w:rsidRPr="00AE4694" w:rsidRDefault="008F27E3" w:rsidP="00AD21D3">
            <w:pPr>
              <w:pStyle w:val="TAC"/>
              <w:rPr>
                <w:lang w:val="fi-FI" w:eastAsia="fi-FI"/>
              </w:rPr>
            </w:pPr>
            <w:r w:rsidRPr="00AE4694">
              <w:rPr>
                <w:lang w:val="fi-FI" w:eastAsia="fi-FI"/>
              </w:rPr>
              <w:t>DC_1A_n77A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DC_1A_n78A</w:t>
            </w:r>
          </w:p>
          <w:p w:rsidR="008F27E3" w:rsidRPr="00AE4694" w:rsidRDefault="008F27E3" w:rsidP="00AD21D3">
            <w:pPr>
              <w:pStyle w:val="TAC"/>
              <w:rPr>
                <w:lang w:val="en-US" w:eastAsia="fi-FI"/>
              </w:rPr>
            </w:pPr>
            <w:r w:rsidRPr="00AE4694">
              <w:rPr>
                <w:lang w:val="en-US" w:eastAsia="fi-FI"/>
              </w:rPr>
              <w:t>DC_1A_n78C</w:t>
            </w:r>
          </w:p>
        </w:tc>
        <w:tc>
          <w:tcPr>
            <w:tcW w:w="2280" w:type="dxa"/>
            <w:vAlign w:val="center"/>
          </w:tcPr>
          <w:p w:rsidR="008F27E3" w:rsidRPr="00AE4694" w:rsidRDefault="008F27E3" w:rsidP="00AD21D3">
            <w:pPr>
              <w:pStyle w:val="TAC"/>
              <w:rPr>
                <w:lang w:val="fi-FI" w:eastAsia="fi-FI"/>
              </w:rPr>
            </w:pPr>
            <w:r w:rsidRPr="00AE4694">
              <w:rPr>
                <w:lang w:val="fi-FI" w:eastAsia="fi-FI"/>
              </w:rPr>
              <w:t>DC_1A_n78A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DC_1A_n79A</w:t>
            </w:r>
          </w:p>
          <w:p w:rsidR="008F27E3" w:rsidRPr="00AE4694" w:rsidRDefault="008F27E3" w:rsidP="00AD21D3">
            <w:pPr>
              <w:pStyle w:val="TAC"/>
              <w:rPr>
                <w:lang w:val="en-US" w:eastAsia="fi-FI"/>
              </w:rPr>
            </w:pPr>
            <w:r w:rsidRPr="00AE4694">
              <w:rPr>
                <w:lang w:val="en-US" w:eastAsia="fi-FI"/>
              </w:rPr>
              <w:t>DC_1A_n79C</w:t>
            </w:r>
          </w:p>
        </w:tc>
        <w:tc>
          <w:tcPr>
            <w:tcW w:w="2280" w:type="dxa"/>
            <w:vAlign w:val="center"/>
          </w:tcPr>
          <w:p w:rsidR="008F27E3" w:rsidRPr="00AE4694" w:rsidRDefault="008F27E3" w:rsidP="00AD21D3">
            <w:pPr>
              <w:pStyle w:val="TAC"/>
              <w:rPr>
                <w:lang w:val="fi-FI" w:eastAsia="fi-FI"/>
              </w:rPr>
            </w:pPr>
            <w:r w:rsidRPr="00AE4694">
              <w:rPr>
                <w:lang w:val="fi-FI" w:eastAsia="fi-FI"/>
              </w:rPr>
              <w:t>DC_1A_n79A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DC_2A_n5A</w:t>
            </w:r>
          </w:p>
        </w:tc>
        <w:tc>
          <w:tcPr>
            <w:tcW w:w="2280" w:type="dxa"/>
            <w:vAlign w:val="center"/>
          </w:tcPr>
          <w:p w:rsidR="008F27E3" w:rsidRPr="00AE4694" w:rsidRDefault="008F27E3" w:rsidP="00AD21D3">
            <w:pPr>
              <w:pStyle w:val="TAC"/>
              <w:rPr>
                <w:lang w:val="fi-FI" w:eastAsia="fi-FI"/>
              </w:rPr>
            </w:pPr>
            <w:r w:rsidRPr="00AE4694">
              <w:rPr>
                <w:lang w:val="fi-FI" w:eastAsia="fi-FI"/>
              </w:rPr>
              <w:t>DC_2A_n5A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eastAsia="Yu Mincho"/>
                <w:lang w:eastAsia="ja-JP"/>
              </w:rPr>
              <w:t>2A</w:t>
            </w:r>
          </w:p>
        </w:tc>
        <w:tc>
          <w:tcPr>
            <w:tcW w:w="2359" w:type="dxa"/>
            <w:vAlign w:val="center"/>
          </w:tcPr>
          <w:p w:rsidR="008F27E3" w:rsidRPr="00AE4694" w:rsidRDefault="008F27E3" w:rsidP="00AD21D3">
            <w:pPr>
              <w:pStyle w:val="TAC"/>
              <w:rPr>
                <w:lang w:val="fi-FI" w:eastAsia="ja-JP"/>
              </w:rPr>
            </w:pPr>
            <w:r w:rsidRPr="00AE4694">
              <w:rPr>
                <w:lang w:val="fi-FI" w:eastAsia="fi-FI"/>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DC_2A_n66A</w:t>
            </w:r>
          </w:p>
        </w:tc>
        <w:tc>
          <w:tcPr>
            <w:tcW w:w="2280" w:type="dxa"/>
            <w:vAlign w:val="center"/>
          </w:tcPr>
          <w:p w:rsidR="008F27E3" w:rsidRPr="00AE4694" w:rsidRDefault="008F27E3" w:rsidP="00AD21D3">
            <w:pPr>
              <w:pStyle w:val="TAC"/>
              <w:rPr>
                <w:lang w:val="fi-FI" w:eastAsia="fi-FI"/>
              </w:rPr>
            </w:pPr>
            <w:r w:rsidRPr="00AE4694">
              <w:rPr>
                <w:lang w:val="fi-FI" w:eastAsia="fi-FI"/>
              </w:rPr>
              <w:t>DC_2A_n66A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eastAsia="Yu Mincho"/>
                <w:lang w:eastAsia="ja-JP"/>
              </w:rPr>
              <w:t>2A</w:t>
            </w:r>
          </w:p>
        </w:tc>
        <w:tc>
          <w:tcPr>
            <w:tcW w:w="2359" w:type="dxa"/>
            <w:vAlign w:val="center"/>
          </w:tcPr>
          <w:p w:rsidR="008F27E3" w:rsidRPr="00AE4694" w:rsidRDefault="008F27E3" w:rsidP="00AD21D3">
            <w:pPr>
              <w:pStyle w:val="TAC"/>
              <w:rPr>
                <w:lang w:val="fi-FI" w:eastAsia="ja-JP"/>
              </w:rPr>
            </w:pPr>
            <w:r w:rsidRPr="00AE4694">
              <w:rPr>
                <w:lang w:val="fi-FI" w:eastAsia="fi-FI"/>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DC_2A_n71A</w:t>
            </w:r>
          </w:p>
        </w:tc>
        <w:tc>
          <w:tcPr>
            <w:tcW w:w="2280" w:type="dxa"/>
            <w:vAlign w:val="center"/>
          </w:tcPr>
          <w:p w:rsidR="008F27E3" w:rsidRPr="00AE4694" w:rsidRDefault="008F27E3" w:rsidP="00AD21D3">
            <w:pPr>
              <w:pStyle w:val="TAC"/>
              <w:rPr>
                <w:lang w:val="fi-FI" w:eastAsia="fi-FI"/>
              </w:rPr>
            </w:pPr>
            <w:r w:rsidRPr="00AE4694">
              <w:rPr>
                <w:lang w:val="fi-FI" w:eastAsia="fi-FI"/>
              </w:rPr>
              <w:t>DC_2A_n71A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2A</w:t>
            </w:r>
          </w:p>
        </w:tc>
        <w:tc>
          <w:tcPr>
            <w:tcW w:w="2359" w:type="dxa"/>
            <w:vAlign w:val="center"/>
          </w:tcPr>
          <w:p w:rsidR="008F27E3" w:rsidRPr="00AE4694" w:rsidRDefault="008F27E3" w:rsidP="00AD21D3">
            <w:pPr>
              <w:pStyle w:val="TAC"/>
              <w:rPr>
                <w:lang w:val="fi-FI" w:eastAsia="fi-FI"/>
              </w:rPr>
            </w:pPr>
            <w:r w:rsidRPr="00AE4694">
              <w:rPr>
                <w:lang w:val="fi-FI" w:eastAsia="ja-JP"/>
              </w:rPr>
              <w:t>n71A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DC_2A_n78A</w:t>
            </w:r>
          </w:p>
        </w:tc>
        <w:tc>
          <w:tcPr>
            <w:tcW w:w="2280" w:type="dxa"/>
            <w:vAlign w:val="center"/>
          </w:tcPr>
          <w:p w:rsidR="008F27E3" w:rsidRPr="00AE4694" w:rsidRDefault="008F27E3" w:rsidP="00AD21D3">
            <w:pPr>
              <w:pStyle w:val="TAC"/>
              <w:rPr>
                <w:lang w:val="fi-FI" w:eastAsia="fi-FI"/>
              </w:rPr>
            </w:pPr>
            <w:r w:rsidRPr="00AE4694">
              <w:rPr>
                <w:lang w:val="fi-FI" w:eastAsia="fi-FI"/>
              </w:rPr>
              <w:t>DC_2A_n78A</w:t>
            </w:r>
          </w:p>
        </w:tc>
        <w:tc>
          <w:tcPr>
            <w:tcW w:w="2640" w:type="dxa"/>
            <w:shd w:val="clear" w:color="auto" w:fill="auto"/>
            <w:noWrap/>
            <w:vAlign w:val="center"/>
          </w:tcPr>
          <w:p w:rsidR="008F27E3" w:rsidRPr="00AE4694" w:rsidRDefault="008F27E3" w:rsidP="00AD21D3">
            <w:pPr>
              <w:pStyle w:val="TAC"/>
              <w:rPr>
                <w:lang w:val="fi-FI" w:eastAsia="ja-JP"/>
              </w:rPr>
            </w:pPr>
            <w:r w:rsidRPr="00AE4694">
              <w:rPr>
                <w:lang w:val="fi-FI" w:eastAsia="ja-JP"/>
              </w:rPr>
              <w:t>2A</w:t>
            </w:r>
          </w:p>
        </w:tc>
        <w:tc>
          <w:tcPr>
            <w:tcW w:w="2359" w:type="dxa"/>
            <w:vAlign w:val="center"/>
          </w:tcPr>
          <w:p w:rsidR="008F27E3" w:rsidRPr="00AE4694" w:rsidRDefault="008F27E3" w:rsidP="00AD21D3">
            <w:pPr>
              <w:pStyle w:val="TAC"/>
              <w:rPr>
                <w:lang w:val="fi-FI" w:eastAsia="ja-JP"/>
              </w:rPr>
            </w:pPr>
            <w:r w:rsidRPr="00AE4694">
              <w:rPr>
                <w:lang w:val="fi-FI"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DC_3A_n7A</w:t>
            </w:r>
          </w:p>
        </w:tc>
        <w:tc>
          <w:tcPr>
            <w:tcW w:w="2280" w:type="dxa"/>
            <w:vAlign w:val="center"/>
          </w:tcPr>
          <w:p w:rsidR="008F27E3" w:rsidRPr="00AE4694" w:rsidRDefault="008F27E3" w:rsidP="00AD21D3">
            <w:pPr>
              <w:pStyle w:val="TAC"/>
              <w:rPr>
                <w:lang w:val="fi-FI" w:eastAsia="fi-FI"/>
              </w:rPr>
            </w:pPr>
            <w:r w:rsidRPr="00AE4694">
              <w:rPr>
                <w:lang w:val="fi-FI" w:eastAsia="fi-FI"/>
              </w:rPr>
              <w:t>DC_3A_n7A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DC_3A_n28A</w:t>
            </w:r>
          </w:p>
        </w:tc>
        <w:tc>
          <w:tcPr>
            <w:tcW w:w="2280" w:type="dxa"/>
            <w:vAlign w:val="center"/>
          </w:tcPr>
          <w:p w:rsidR="008F27E3" w:rsidRPr="00AE4694" w:rsidRDefault="008F27E3" w:rsidP="00AD21D3">
            <w:pPr>
              <w:pStyle w:val="TAC"/>
              <w:rPr>
                <w:lang w:val="fi-FI" w:eastAsia="fi-FI"/>
              </w:rPr>
            </w:pPr>
            <w:r w:rsidRPr="00AE4694">
              <w:rPr>
                <w:lang w:val="fi-FI" w:eastAsia="fi-FI"/>
              </w:rPr>
              <w:t>DC_3A_n28A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DC_3A_n40A</w:t>
            </w:r>
          </w:p>
        </w:tc>
        <w:tc>
          <w:tcPr>
            <w:tcW w:w="2280" w:type="dxa"/>
            <w:vAlign w:val="center"/>
          </w:tcPr>
          <w:p w:rsidR="008F27E3" w:rsidRPr="00AE4694" w:rsidRDefault="008F27E3" w:rsidP="00AD21D3">
            <w:pPr>
              <w:pStyle w:val="TAC"/>
              <w:rPr>
                <w:lang w:val="fi-FI" w:eastAsia="fi-FI"/>
              </w:rPr>
            </w:pPr>
            <w:r w:rsidRPr="00AE4694">
              <w:rPr>
                <w:lang w:val="fi-FI" w:eastAsia="fi-FI"/>
              </w:rPr>
              <w:t>DC_3A_n40A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n40A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DC_3A_n51A</w:t>
            </w:r>
          </w:p>
        </w:tc>
        <w:tc>
          <w:tcPr>
            <w:tcW w:w="2280" w:type="dxa"/>
            <w:vAlign w:val="center"/>
          </w:tcPr>
          <w:p w:rsidR="008F27E3" w:rsidRPr="00AE4694" w:rsidRDefault="008F27E3" w:rsidP="00AD21D3">
            <w:pPr>
              <w:pStyle w:val="TAC"/>
              <w:rPr>
                <w:lang w:val="fi-FI" w:eastAsia="fi-FI"/>
              </w:rPr>
            </w:pPr>
            <w:r w:rsidRPr="00AE4694">
              <w:rPr>
                <w:lang w:val="fi-FI" w:eastAsia="fi-FI"/>
              </w:rPr>
              <w:t>DC_3A_n51A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3A</w:t>
            </w:r>
          </w:p>
        </w:tc>
        <w:tc>
          <w:tcPr>
            <w:tcW w:w="2359" w:type="dxa"/>
            <w:vAlign w:val="center"/>
          </w:tcPr>
          <w:p w:rsidR="008F27E3" w:rsidRPr="00AE4694" w:rsidRDefault="008F27E3" w:rsidP="00AD21D3">
            <w:pPr>
              <w:pStyle w:val="TAC"/>
              <w:rPr>
                <w:lang w:val="fi-FI" w:eastAsia="fi-FI"/>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DC_3A_n77A</w:t>
            </w:r>
          </w:p>
          <w:p w:rsidR="008F27E3" w:rsidRPr="00AE4694" w:rsidRDefault="008F27E3" w:rsidP="00AD21D3">
            <w:pPr>
              <w:pStyle w:val="TAC"/>
              <w:rPr>
                <w:lang w:val="en-US" w:eastAsia="fi-FI"/>
              </w:rPr>
            </w:pPr>
            <w:r w:rsidRPr="00AE4694">
              <w:rPr>
                <w:lang w:val="en-US" w:eastAsia="fi-FI"/>
              </w:rPr>
              <w:t>DC_3A_n77C</w:t>
            </w:r>
          </w:p>
        </w:tc>
        <w:tc>
          <w:tcPr>
            <w:tcW w:w="2280" w:type="dxa"/>
            <w:vAlign w:val="center"/>
          </w:tcPr>
          <w:p w:rsidR="008F27E3" w:rsidRPr="00AE4694" w:rsidRDefault="008F27E3" w:rsidP="00AD21D3">
            <w:pPr>
              <w:pStyle w:val="TAC"/>
              <w:rPr>
                <w:lang w:val="fi-FI" w:eastAsia="fi-FI"/>
              </w:rPr>
            </w:pPr>
            <w:r w:rsidRPr="00AE4694">
              <w:rPr>
                <w:lang w:val="fi-FI" w:eastAsia="fi-FI"/>
              </w:rPr>
              <w:t>DC_3A_n77A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lang w:val="en-US" w:eastAsia="fi-FI"/>
              </w:rPr>
            </w:pPr>
            <w:r w:rsidRPr="00AE4694">
              <w:rPr>
                <w:lang w:val="en-US" w:eastAsia="fi-FI"/>
              </w:rPr>
              <w:t>DC_3A_n78C</w:t>
            </w:r>
          </w:p>
        </w:tc>
        <w:tc>
          <w:tcPr>
            <w:tcW w:w="2280" w:type="dxa"/>
            <w:vAlign w:val="center"/>
          </w:tcPr>
          <w:p w:rsidR="008F27E3" w:rsidRPr="00AE4694" w:rsidRDefault="008F27E3" w:rsidP="00AD21D3">
            <w:pPr>
              <w:pStyle w:val="TAC"/>
              <w:rPr>
                <w:lang w:val="fi-FI" w:eastAsia="fi-FI"/>
              </w:rPr>
            </w:pPr>
            <w:r w:rsidRPr="00AE4694">
              <w:rPr>
                <w:lang w:val="fi-FI" w:eastAsia="fi-FI"/>
              </w:rPr>
              <w:t>DC_3A_n78A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DC_3A_n79A</w:t>
            </w:r>
          </w:p>
          <w:p w:rsidR="008F27E3" w:rsidRPr="00AE4694" w:rsidRDefault="008F27E3" w:rsidP="00AD21D3">
            <w:pPr>
              <w:pStyle w:val="TAC"/>
              <w:rPr>
                <w:lang w:val="en-US" w:eastAsia="fi-FI"/>
              </w:rPr>
            </w:pPr>
            <w:r w:rsidRPr="00AE4694">
              <w:rPr>
                <w:lang w:val="en-US" w:eastAsia="fi-FI"/>
              </w:rPr>
              <w:t>DC_3A_n79C</w:t>
            </w:r>
          </w:p>
        </w:tc>
        <w:tc>
          <w:tcPr>
            <w:tcW w:w="2280" w:type="dxa"/>
            <w:vAlign w:val="center"/>
          </w:tcPr>
          <w:p w:rsidR="008F27E3" w:rsidRPr="00AE4694" w:rsidRDefault="008F27E3" w:rsidP="00AD21D3">
            <w:pPr>
              <w:pStyle w:val="TAC"/>
              <w:rPr>
                <w:lang w:val="fi-FI" w:eastAsia="fi-FI"/>
              </w:rPr>
            </w:pPr>
            <w:r w:rsidRPr="00AE4694">
              <w:rPr>
                <w:lang w:val="fi-FI" w:eastAsia="fi-FI"/>
              </w:rPr>
              <w:t>DC_3A_n79A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DC_3C_n78A</w:t>
            </w:r>
          </w:p>
        </w:tc>
        <w:tc>
          <w:tcPr>
            <w:tcW w:w="2280" w:type="dxa"/>
            <w:vAlign w:val="center"/>
          </w:tcPr>
          <w:p w:rsidR="008F27E3" w:rsidRPr="00AE4694" w:rsidRDefault="008F27E3" w:rsidP="00AD21D3">
            <w:pPr>
              <w:pStyle w:val="TAC"/>
              <w:rPr>
                <w:lang w:val="fi-FI" w:eastAsia="fi-FI"/>
              </w:rPr>
            </w:pPr>
            <w:r w:rsidRPr="00AE4694">
              <w:rPr>
                <w:lang w:val="fi-FI" w:eastAsia="fi-FI"/>
              </w:rPr>
              <w:t>DC_3A_n78A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CA_3C</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DC_5A_n40A</w:t>
            </w:r>
          </w:p>
        </w:tc>
        <w:tc>
          <w:tcPr>
            <w:tcW w:w="2280" w:type="dxa"/>
            <w:vAlign w:val="center"/>
          </w:tcPr>
          <w:p w:rsidR="008F27E3" w:rsidRPr="00AE4694" w:rsidRDefault="008F27E3" w:rsidP="00AD21D3">
            <w:pPr>
              <w:pStyle w:val="TAC"/>
              <w:rPr>
                <w:lang w:val="fi-FI" w:eastAsia="fi-FI"/>
              </w:rPr>
            </w:pPr>
            <w:r w:rsidRPr="00AE4694">
              <w:rPr>
                <w:lang w:val="fi-FI" w:eastAsia="fi-FI"/>
              </w:rPr>
              <w:t>DC_5A_n40A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5A</w:t>
            </w:r>
          </w:p>
        </w:tc>
        <w:tc>
          <w:tcPr>
            <w:tcW w:w="2359" w:type="dxa"/>
            <w:vAlign w:val="center"/>
          </w:tcPr>
          <w:p w:rsidR="008F27E3" w:rsidRPr="00AE4694" w:rsidRDefault="008F27E3" w:rsidP="00AD21D3">
            <w:pPr>
              <w:pStyle w:val="TAC"/>
              <w:rPr>
                <w:lang w:val="fi-FI" w:eastAsia="fi-FI"/>
              </w:rPr>
            </w:pPr>
            <w:r w:rsidRPr="00AE4694">
              <w:rPr>
                <w:lang w:val="fi-FI" w:eastAsia="fi-FI"/>
              </w:rPr>
              <w:t>n40A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DC_5A_n66A</w:t>
            </w:r>
          </w:p>
        </w:tc>
        <w:tc>
          <w:tcPr>
            <w:tcW w:w="2280" w:type="dxa"/>
            <w:vAlign w:val="center"/>
          </w:tcPr>
          <w:p w:rsidR="008F27E3" w:rsidRPr="00AE4694" w:rsidRDefault="008F27E3" w:rsidP="00AD21D3">
            <w:pPr>
              <w:pStyle w:val="TAC"/>
              <w:rPr>
                <w:lang w:val="fi-FI" w:eastAsia="fi-FI"/>
              </w:rPr>
            </w:pPr>
            <w:r w:rsidRPr="00AE4694">
              <w:rPr>
                <w:lang w:val="fi-FI" w:eastAsia="fi-FI"/>
              </w:rPr>
              <w:t>DC_5A_n66A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5A</w:t>
            </w:r>
          </w:p>
        </w:tc>
        <w:tc>
          <w:tcPr>
            <w:tcW w:w="2359" w:type="dxa"/>
            <w:vAlign w:val="center"/>
          </w:tcPr>
          <w:p w:rsidR="008F27E3" w:rsidRPr="00AE4694" w:rsidRDefault="008F27E3" w:rsidP="00AD21D3">
            <w:pPr>
              <w:pStyle w:val="TAC"/>
              <w:rPr>
                <w:lang w:val="fi-FI" w:eastAsia="fi-FI"/>
              </w:rPr>
            </w:pPr>
            <w:r w:rsidRPr="00AE4694">
              <w:rPr>
                <w:lang w:val="fi-FI" w:eastAsia="fi-FI"/>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DC_5A_n78A</w:t>
            </w:r>
          </w:p>
        </w:tc>
        <w:tc>
          <w:tcPr>
            <w:tcW w:w="2280" w:type="dxa"/>
            <w:vAlign w:val="center"/>
          </w:tcPr>
          <w:p w:rsidR="008F27E3" w:rsidRPr="00AE4694" w:rsidRDefault="008F27E3" w:rsidP="00AD21D3">
            <w:pPr>
              <w:pStyle w:val="TAC"/>
              <w:rPr>
                <w:lang w:val="fi-FI" w:eastAsia="fi-FI"/>
              </w:rPr>
            </w:pPr>
            <w:r w:rsidRPr="00AE4694">
              <w:rPr>
                <w:lang w:val="fi-FI" w:eastAsia="fi-FI"/>
              </w:rPr>
              <w:t>DC_5A_n78A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5A</w:t>
            </w:r>
          </w:p>
        </w:tc>
        <w:tc>
          <w:tcPr>
            <w:tcW w:w="2359" w:type="dxa"/>
            <w:vAlign w:val="center"/>
          </w:tcPr>
          <w:p w:rsidR="008F27E3" w:rsidRPr="00AE4694" w:rsidRDefault="008F27E3" w:rsidP="00AD21D3">
            <w:pPr>
              <w:pStyle w:val="TAC"/>
              <w:rPr>
                <w:rFonts w:ascii="Calibri" w:hAnsi="Calibri"/>
                <w:sz w:val="22"/>
                <w:szCs w:val="22"/>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DC_7A-7A_n78A</w:t>
            </w:r>
          </w:p>
        </w:tc>
        <w:tc>
          <w:tcPr>
            <w:tcW w:w="2280" w:type="dxa"/>
            <w:vAlign w:val="center"/>
          </w:tcPr>
          <w:p w:rsidR="008F27E3" w:rsidRPr="00AE4694" w:rsidRDefault="008F27E3" w:rsidP="00AD21D3">
            <w:pPr>
              <w:pStyle w:val="TAC"/>
              <w:rPr>
                <w:lang w:val="fi-FI" w:eastAsia="fi-FI"/>
              </w:rPr>
            </w:pPr>
            <w:r w:rsidRPr="00AE4694">
              <w:t>DC_7A_n78A</w:t>
            </w:r>
          </w:p>
        </w:tc>
        <w:tc>
          <w:tcPr>
            <w:tcW w:w="2640" w:type="dxa"/>
            <w:shd w:val="clear" w:color="auto" w:fill="auto"/>
            <w:noWrap/>
            <w:vAlign w:val="center"/>
          </w:tcPr>
          <w:p w:rsidR="008F27E3" w:rsidRPr="00AE4694" w:rsidRDefault="008F27E3" w:rsidP="00AD21D3">
            <w:pPr>
              <w:pStyle w:val="TAC"/>
              <w:rPr>
                <w:lang w:val="fi-FI" w:eastAsia="fi-FI"/>
              </w:rPr>
            </w:pPr>
            <w:r w:rsidRPr="00AE4694">
              <w:t>CA_7A-7A</w:t>
            </w:r>
          </w:p>
        </w:tc>
        <w:tc>
          <w:tcPr>
            <w:tcW w:w="2359" w:type="dxa"/>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DC_7A_n28A</w:t>
            </w:r>
          </w:p>
        </w:tc>
        <w:tc>
          <w:tcPr>
            <w:tcW w:w="2280" w:type="dxa"/>
            <w:vAlign w:val="center"/>
          </w:tcPr>
          <w:p w:rsidR="008F27E3" w:rsidRPr="00AE4694" w:rsidRDefault="008F27E3" w:rsidP="00AD21D3">
            <w:pPr>
              <w:pStyle w:val="TAC"/>
              <w:rPr>
                <w:lang w:val="fi-FI" w:eastAsia="fi-FI"/>
              </w:rPr>
            </w:pPr>
            <w:r w:rsidRPr="00AE4694">
              <w:rPr>
                <w:lang w:val="fi-FI" w:eastAsia="fi-FI"/>
              </w:rPr>
              <w:t>DC_7A_n28A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7A</w:t>
            </w:r>
          </w:p>
        </w:tc>
        <w:tc>
          <w:tcPr>
            <w:tcW w:w="2359" w:type="dxa"/>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DC_7A_n51A</w:t>
            </w:r>
          </w:p>
        </w:tc>
        <w:tc>
          <w:tcPr>
            <w:tcW w:w="2280" w:type="dxa"/>
            <w:vAlign w:val="center"/>
          </w:tcPr>
          <w:p w:rsidR="008F27E3" w:rsidRPr="00AE4694" w:rsidRDefault="008F27E3" w:rsidP="00AD21D3">
            <w:pPr>
              <w:pStyle w:val="TAC"/>
              <w:rPr>
                <w:lang w:val="fi-FI" w:eastAsia="fi-FI"/>
              </w:rPr>
            </w:pPr>
            <w:r w:rsidRPr="00AE4694">
              <w:rPr>
                <w:lang w:val="fi-FI" w:eastAsia="fi-FI"/>
              </w:rPr>
              <w:t>DC_7A_n51A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7A</w:t>
            </w:r>
          </w:p>
        </w:tc>
        <w:tc>
          <w:tcPr>
            <w:tcW w:w="2359" w:type="dxa"/>
            <w:vAlign w:val="center"/>
          </w:tcPr>
          <w:p w:rsidR="008F27E3" w:rsidRPr="00AE4694" w:rsidRDefault="008F27E3" w:rsidP="00AD21D3">
            <w:pPr>
              <w:pStyle w:val="TAC"/>
              <w:rPr>
                <w:lang w:val="fi-FI" w:eastAsia="fi-FI"/>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DC_7A_n78A</w:t>
            </w:r>
          </w:p>
        </w:tc>
        <w:tc>
          <w:tcPr>
            <w:tcW w:w="2280" w:type="dxa"/>
            <w:vAlign w:val="center"/>
          </w:tcPr>
          <w:p w:rsidR="008F27E3" w:rsidRPr="00AE4694" w:rsidRDefault="008F27E3" w:rsidP="00AD21D3">
            <w:pPr>
              <w:pStyle w:val="TAC"/>
              <w:rPr>
                <w:lang w:val="fi-FI" w:eastAsia="fi-FI"/>
              </w:rPr>
            </w:pPr>
            <w:r w:rsidRPr="00AE4694">
              <w:rPr>
                <w:lang w:val="fi-FI" w:eastAsia="fi-FI"/>
              </w:rPr>
              <w:t>DC_7A_n78A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7A</w:t>
            </w:r>
          </w:p>
        </w:tc>
        <w:tc>
          <w:tcPr>
            <w:tcW w:w="2359" w:type="dxa"/>
            <w:vAlign w:val="center"/>
          </w:tcPr>
          <w:p w:rsidR="008F27E3" w:rsidRPr="00AE4694" w:rsidRDefault="008F27E3" w:rsidP="00AD21D3">
            <w:pPr>
              <w:pStyle w:val="TAC"/>
              <w:rPr>
                <w:rFonts w:ascii="Calibri" w:hAnsi="Calibri"/>
                <w:sz w:val="22"/>
                <w:szCs w:val="22"/>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DC_7C_n78A</w:t>
            </w:r>
          </w:p>
        </w:tc>
        <w:tc>
          <w:tcPr>
            <w:tcW w:w="2280" w:type="dxa"/>
            <w:vAlign w:val="center"/>
          </w:tcPr>
          <w:p w:rsidR="008F27E3" w:rsidRPr="00AE4694" w:rsidRDefault="008F27E3" w:rsidP="00AD21D3">
            <w:pPr>
              <w:pStyle w:val="TAC"/>
              <w:rPr>
                <w:lang w:val="fi-FI" w:eastAsia="fi-FI"/>
              </w:rPr>
            </w:pPr>
            <w:r w:rsidRPr="00AE4694">
              <w:t>DC_7C_n78A</w:t>
            </w:r>
          </w:p>
        </w:tc>
        <w:tc>
          <w:tcPr>
            <w:tcW w:w="2640" w:type="dxa"/>
            <w:shd w:val="clear" w:color="auto" w:fill="auto"/>
            <w:noWrap/>
            <w:vAlign w:val="center"/>
          </w:tcPr>
          <w:p w:rsidR="008F27E3" w:rsidRPr="00AE4694" w:rsidRDefault="008F27E3" w:rsidP="00AD21D3">
            <w:pPr>
              <w:pStyle w:val="TAC"/>
              <w:rPr>
                <w:lang w:val="fi-FI" w:eastAsia="ja-JP"/>
              </w:rPr>
            </w:pPr>
            <w:r w:rsidRPr="00AE4694">
              <w:t>CA_7C</w:t>
            </w:r>
          </w:p>
        </w:tc>
        <w:tc>
          <w:tcPr>
            <w:tcW w:w="2359" w:type="dxa"/>
            <w:vAlign w:val="center"/>
          </w:tcPr>
          <w:p w:rsidR="008F27E3" w:rsidRPr="00AE4694" w:rsidRDefault="008F27E3" w:rsidP="00AD21D3">
            <w:pPr>
              <w:pStyle w:val="TAC"/>
              <w:rPr>
                <w:rFonts w:ascii="DengXian" w:eastAsia="DengXian" w:hAnsi="DengXian"/>
                <w:lang w:val="fi-FI" w:eastAsia="zh-CN"/>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pPr>
            <w:r w:rsidRPr="00AE4694">
              <w:rPr>
                <w:lang w:val="fi-FI" w:eastAsia="fi-FI"/>
              </w:rPr>
              <w:t>DC_8A_n40A</w:t>
            </w:r>
          </w:p>
        </w:tc>
        <w:tc>
          <w:tcPr>
            <w:tcW w:w="2280" w:type="dxa"/>
            <w:vAlign w:val="center"/>
          </w:tcPr>
          <w:p w:rsidR="008F27E3" w:rsidRPr="00AE4694" w:rsidRDefault="008F27E3" w:rsidP="00AD21D3">
            <w:pPr>
              <w:pStyle w:val="TAC"/>
            </w:pPr>
            <w:r w:rsidRPr="00AE4694">
              <w:rPr>
                <w:lang w:val="fi-FI" w:eastAsia="fi-FI"/>
              </w:rPr>
              <w:t>DC_8A_n40A</w:t>
            </w:r>
          </w:p>
        </w:tc>
        <w:tc>
          <w:tcPr>
            <w:tcW w:w="2640" w:type="dxa"/>
            <w:shd w:val="clear" w:color="auto" w:fill="auto"/>
            <w:noWrap/>
            <w:vAlign w:val="center"/>
          </w:tcPr>
          <w:p w:rsidR="008F27E3" w:rsidRPr="00AE4694" w:rsidRDefault="008F27E3" w:rsidP="00AD21D3">
            <w:pPr>
              <w:pStyle w:val="TAC"/>
            </w:pPr>
            <w:r w:rsidRPr="00AE4694">
              <w:rPr>
                <w:lang w:val="fi-FI" w:eastAsia="ja-JP"/>
              </w:rPr>
              <w:t>8A</w:t>
            </w:r>
          </w:p>
        </w:tc>
        <w:tc>
          <w:tcPr>
            <w:tcW w:w="2359" w:type="dxa"/>
            <w:vAlign w:val="center"/>
          </w:tcPr>
          <w:p w:rsidR="008F27E3" w:rsidRPr="00AE4694" w:rsidRDefault="008F27E3" w:rsidP="00AD21D3">
            <w:pPr>
              <w:pStyle w:val="TAC"/>
            </w:pPr>
            <w:r w:rsidRPr="00AE4694">
              <w:t>n40</w:t>
            </w:r>
            <w:r w:rsidRPr="00AE4694">
              <w:rPr>
                <w:lang w:val="fi-FI" w:eastAsia="fi-FI"/>
              </w:rPr>
              <w:t>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DC_8A_n77A</w:t>
            </w:r>
          </w:p>
        </w:tc>
        <w:tc>
          <w:tcPr>
            <w:tcW w:w="2280" w:type="dxa"/>
            <w:vAlign w:val="center"/>
          </w:tcPr>
          <w:p w:rsidR="008F27E3" w:rsidRPr="00AE4694" w:rsidRDefault="008F27E3" w:rsidP="00AD21D3">
            <w:pPr>
              <w:pStyle w:val="TAC"/>
              <w:rPr>
                <w:lang w:val="fi-FI" w:eastAsia="fi-FI"/>
              </w:rPr>
            </w:pPr>
            <w:r w:rsidRPr="00AE4694">
              <w:rPr>
                <w:lang w:val="fi-FI" w:eastAsia="fi-FI"/>
              </w:rPr>
              <w:t>DC_8A_n77A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8A</w:t>
            </w:r>
          </w:p>
        </w:tc>
        <w:tc>
          <w:tcPr>
            <w:tcW w:w="2359" w:type="dxa"/>
            <w:vAlign w:val="center"/>
          </w:tcPr>
          <w:p w:rsidR="008F27E3" w:rsidRPr="00AE4694" w:rsidRDefault="008F27E3" w:rsidP="00AD21D3">
            <w:pPr>
              <w:pStyle w:val="TAC"/>
              <w:rPr>
                <w:lang w:val="fi-FI" w:eastAsia="fi-FI"/>
              </w:rPr>
            </w:pPr>
            <w:r w:rsidRPr="00AE4694">
              <w:t>n</w:t>
            </w:r>
            <w:r w:rsidRPr="00AE4694">
              <w:rPr>
                <w:lang w:val="fi-FI" w:eastAsia="fi-FI"/>
              </w:rPr>
              <w:t>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DC_8A_n78A</w:t>
            </w:r>
          </w:p>
        </w:tc>
        <w:tc>
          <w:tcPr>
            <w:tcW w:w="2280" w:type="dxa"/>
            <w:vAlign w:val="center"/>
          </w:tcPr>
          <w:p w:rsidR="008F27E3" w:rsidRPr="00AE4694" w:rsidRDefault="008F27E3" w:rsidP="00AD21D3">
            <w:pPr>
              <w:pStyle w:val="TAC"/>
              <w:rPr>
                <w:lang w:val="fi-FI" w:eastAsia="fi-FI"/>
              </w:rPr>
            </w:pPr>
            <w:r w:rsidRPr="00AE4694">
              <w:rPr>
                <w:lang w:val="fi-FI" w:eastAsia="fi-FI"/>
              </w:rPr>
              <w:t>DC_8A_n78A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8A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fi-FI"/>
              </w:rPr>
              <w:t>DC_8A_n79A</w:t>
            </w:r>
          </w:p>
        </w:tc>
        <w:tc>
          <w:tcPr>
            <w:tcW w:w="2280" w:type="dxa"/>
            <w:vAlign w:val="center"/>
          </w:tcPr>
          <w:p w:rsidR="008F27E3" w:rsidRPr="00AE4694" w:rsidRDefault="008F27E3" w:rsidP="00AD21D3">
            <w:pPr>
              <w:pStyle w:val="TAC"/>
              <w:rPr>
                <w:lang w:val="fi-FI" w:eastAsia="fi-FI"/>
              </w:rPr>
            </w:pPr>
            <w:r w:rsidRPr="00AE4694">
              <w:rPr>
                <w:rFonts w:hint="eastAsia"/>
                <w:lang w:val="fi-FI" w:eastAsia="fi-FI"/>
              </w:rPr>
              <w:t>DC_8A_n79A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hint="eastAsia"/>
                <w:lang w:val="fi-FI" w:eastAsia="ja-JP"/>
              </w:rPr>
              <w:t>8</w:t>
            </w:r>
            <w:r w:rsidRPr="00AE4694">
              <w:rPr>
                <w:lang w:val="fi-FI" w:eastAsia="ja-JP"/>
              </w:rPr>
              <w:t>A</w:t>
            </w:r>
          </w:p>
        </w:tc>
        <w:tc>
          <w:tcPr>
            <w:tcW w:w="2359" w:type="dxa"/>
            <w:vAlign w:val="center"/>
          </w:tcPr>
          <w:p w:rsidR="008F27E3" w:rsidRPr="00AE4694" w:rsidRDefault="008F27E3" w:rsidP="00AD21D3">
            <w:pPr>
              <w:pStyle w:val="TAC"/>
              <w:rPr>
                <w:lang w:val="fi-FI" w:eastAsia="fi-FI"/>
              </w:rPr>
            </w:pPr>
            <w:r w:rsidRPr="00AE4694">
              <w:rPr>
                <w:rFonts w:hint="eastAsia"/>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rsidR="008F27E3" w:rsidRPr="00AE4694" w:rsidRDefault="008F27E3" w:rsidP="00AD21D3">
            <w:pPr>
              <w:pStyle w:val="TAC"/>
              <w:rPr>
                <w:lang w:val="fi-FI" w:eastAsia="fi-FI"/>
              </w:rPr>
            </w:pPr>
            <w:r w:rsidRPr="00AE4694">
              <w:rPr>
                <w:lang w:eastAsia="ja-JP"/>
              </w:rPr>
              <w:t>DC_11A_n77A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11A</w:t>
            </w:r>
          </w:p>
        </w:tc>
        <w:tc>
          <w:tcPr>
            <w:tcW w:w="2359" w:type="dxa"/>
            <w:vAlign w:val="center"/>
          </w:tcPr>
          <w:p w:rsidR="008F27E3" w:rsidRPr="00AE4694" w:rsidRDefault="008F27E3" w:rsidP="00AD21D3">
            <w:pPr>
              <w:pStyle w:val="TAC"/>
              <w:rPr>
                <w:lang w:val="fi-FI" w:eastAsia="fi-FI"/>
              </w:rPr>
            </w:pPr>
            <w:r w:rsidRPr="00AE4694">
              <w:rPr>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rsidR="008F27E3" w:rsidRPr="00AE4694" w:rsidRDefault="008F27E3" w:rsidP="00AD21D3">
            <w:pPr>
              <w:pStyle w:val="TAC"/>
              <w:rPr>
                <w:lang w:val="fi-FI" w:eastAsia="fi-FI"/>
              </w:rPr>
            </w:pPr>
            <w:r w:rsidRPr="00AE4694">
              <w:rPr>
                <w:lang w:eastAsia="ja-JP"/>
              </w:rPr>
              <w:t>DC_11A_n78A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11A</w:t>
            </w:r>
          </w:p>
        </w:tc>
        <w:tc>
          <w:tcPr>
            <w:tcW w:w="2359" w:type="dxa"/>
            <w:vAlign w:val="center"/>
          </w:tcPr>
          <w:p w:rsidR="008F27E3" w:rsidRPr="00AE4694" w:rsidRDefault="008F27E3" w:rsidP="00AD21D3">
            <w:pPr>
              <w:pStyle w:val="TAC"/>
              <w:rPr>
                <w:lang w:val="fi-FI" w:eastAsia="fi-FI"/>
              </w:rPr>
            </w:pPr>
            <w:r w:rsidRPr="00AE4694">
              <w:rPr>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rsidR="008F27E3" w:rsidRPr="00AE4694" w:rsidRDefault="008F27E3" w:rsidP="00AD21D3">
            <w:pPr>
              <w:pStyle w:val="TAC"/>
              <w:rPr>
                <w:lang w:val="fi-FI" w:eastAsia="fi-FI"/>
              </w:rPr>
            </w:pPr>
            <w:r w:rsidRPr="00AE4694">
              <w:rPr>
                <w:lang w:eastAsia="ja-JP"/>
              </w:rPr>
              <w:t>DC_11A_n79A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11A</w:t>
            </w:r>
          </w:p>
        </w:tc>
        <w:tc>
          <w:tcPr>
            <w:tcW w:w="2359" w:type="dxa"/>
            <w:vAlign w:val="center"/>
          </w:tcPr>
          <w:p w:rsidR="008F27E3" w:rsidRPr="00AE4694" w:rsidRDefault="008F27E3" w:rsidP="00AD21D3">
            <w:pPr>
              <w:pStyle w:val="TAC"/>
              <w:rPr>
                <w:lang w:val="fi-FI" w:eastAsia="fi-FI"/>
              </w:rPr>
            </w:pPr>
            <w:r w:rsidRPr="00AE4694">
              <w:rPr>
                <w:lang w:eastAsia="ja-JP"/>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val="fi-FI" w:eastAsia="fi-FI"/>
              </w:rPr>
              <w:t>DC_12A_n5A</w:t>
            </w:r>
          </w:p>
        </w:tc>
        <w:tc>
          <w:tcPr>
            <w:tcW w:w="2280" w:type="dxa"/>
            <w:vAlign w:val="center"/>
          </w:tcPr>
          <w:p w:rsidR="008F27E3" w:rsidRPr="00AE4694" w:rsidRDefault="008F27E3" w:rsidP="00AD21D3">
            <w:pPr>
              <w:pStyle w:val="TAC"/>
              <w:rPr>
                <w:lang w:eastAsia="ja-JP"/>
              </w:rPr>
            </w:pPr>
            <w:r w:rsidRPr="00AE4694">
              <w:rPr>
                <w:lang w:val="fi-FI" w:eastAsia="fi-FI"/>
              </w:rPr>
              <w:t>DC_12A_n5A</w:t>
            </w:r>
          </w:p>
        </w:tc>
        <w:tc>
          <w:tcPr>
            <w:tcW w:w="2640" w:type="dxa"/>
            <w:shd w:val="clear" w:color="auto" w:fill="auto"/>
            <w:noWrap/>
            <w:vAlign w:val="center"/>
          </w:tcPr>
          <w:p w:rsidR="008F27E3" w:rsidRPr="00AE4694" w:rsidRDefault="008F27E3" w:rsidP="00AD21D3">
            <w:pPr>
              <w:pStyle w:val="TAC"/>
              <w:rPr>
                <w:lang w:eastAsia="ja-JP"/>
              </w:rPr>
            </w:pPr>
            <w:r w:rsidRPr="00AE4694">
              <w:rPr>
                <w:lang w:val="fi-FI" w:eastAsia="ja-JP"/>
              </w:rPr>
              <w:t>12A</w:t>
            </w:r>
          </w:p>
        </w:tc>
        <w:tc>
          <w:tcPr>
            <w:tcW w:w="2359" w:type="dxa"/>
            <w:vAlign w:val="center"/>
          </w:tcPr>
          <w:p w:rsidR="008F27E3" w:rsidRPr="00AE4694" w:rsidRDefault="008F27E3" w:rsidP="00AD21D3">
            <w:pPr>
              <w:pStyle w:val="TAC"/>
              <w:rPr>
                <w:lang w:eastAsia="ja-JP"/>
              </w:rPr>
            </w:pPr>
            <w:r w:rsidRPr="00AE4694">
              <w:rPr>
                <w:lang w:val="fi-FI" w:eastAsia="ja-JP"/>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val="fi-FI" w:eastAsia="fi-FI"/>
              </w:rPr>
              <w:t>DC_12A_n66A</w:t>
            </w:r>
          </w:p>
        </w:tc>
        <w:tc>
          <w:tcPr>
            <w:tcW w:w="2280" w:type="dxa"/>
            <w:vAlign w:val="center"/>
          </w:tcPr>
          <w:p w:rsidR="008F27E3" w:rsidRPr="00AE4694" w:rsidRDefault="008F27E3" w:rsidP="00AD21D3">
            <w:pPr>
              <w:pStyle w:val="TAC"/>
              <w:rPr>
                <w:lang w:eastAsia="ja-JP"/>
              </w:rPr>
            </w:pPr>
            <w:r w:rsidRPr="00AE4694">
              <w:rPr>
                <w:lang w:val="fi-FI" w:eastAsia="fi-FI"/>
              </w:rPr>
              <w:t>DC_12A_n66A</w:t>
            </w:r>
          </w:p>
        </w:tc>
        <w:tc>
          <w:tcPr>
            <w:tcW w:w="2640" w:type="dxa"/>
            <w:shd w:val="clear" w:color="auto" w:fill="auto"/>
            <w:noWrap/>
            <w:vAlign w:val="center"/>
          </w:tcPr>
          <w:p w:rsidR="008F27E3" w:rsidRPr="00AE4694" w:rsidRDefault="008F27E3" w:rsidP="00AD21D3">
            <w:pPr>
              <w:pStyle w:val="TAC"/>
              <w:rPr>
                <w:lang w:eastAsia="ja-JP"/>
              </w:rPr>
            </w:pPr>
            <w:r w:rsidRPr="00AE4694">
              <w:rPr>
                <w:lang w:val="fi-FI" w:eastAsia="ja-JP"/>
              </w:rPr>
              <w:t>12A</w:t>
            </w:r>
          </w:p>
        </w:tc>
        <w:tc>
          <w:tcPr>
            <w:tcW w:w="2359" w:type="dxa"/>
            <w:vAlign w:val="center"/>
          </w:tcPr>
          <w:p w:rsidR="008F27E3" w:rsidRPr="00AE4694" w:rsidRDefault="008F27E3" w:rsidP="00AD21D3">
            <w:pPr>
              <w:pStyle w:val="TAC"/>
              <w:rPr>
                <w:lang w:eastAsia="ja-JP"/>
              </w:rPr>
            </w:pPr>
            <w:r w:rsidRPr="00AE4694">
              <w:rPr>
                <w:lang w:val="fi-FI" w:eastAsia="ja-JP"/>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rFonts w:hint="eastAsia"/>
                <w:lang w:eastAsia="ja-JP"/>
              </w:rPr>
              <w:t>DC_1</w:t>
            </w:r>
            <w:r w:rsidRPr="00AE4694">
              <w:rPr>
                <w:lang w:eastAsia="ja-JP"/>
              </w:rPr>
              <w:t>8A_n77A</w:t>
            </w:r>
          </w:p>
        </w:tc>
        <w:tc>
          <w:tcPr>
            <w:tcW w:w="2280" w:type="dxa"/>
            <w:vAlign w:val="center"/>
          </w:tcPr>
          <w:p w:rsidR="008F27E3" w:rsidRPr="00AE4694" w:rsidRDefault="008F27E3" w:rsidP="00AD21D3">
            <w:pPr>
              <w:pStyle w:val="TAC"/>
              <w:rPr>
                <w:lang w:eastAsia="ja-JP"/>
              </w:rPr>
            </w:pPr>
            <w:r w:rsidRPr="00AE4694">
              <w:rPr>
                <w:lang w:eastAsia="ja-JP"/>
              </w:rPr>
              <w:t>DC_18A_n77A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18A</w:t>
            </w:r>
          </w:p>
        </w:tc>
        <w:tc>
          <w:tcPr>
            <w:tcW w:w="2359" w:type="dxa"/>
            <w:vAlign w:val="center"/>
          </w:tcPr>
          <w:p w:rsidR="008F27E3" w:rsidRPr="00AE4694" w:rsidRDefault="008F27E3" w:rsidP="00AD21D3">
            <w:pPr>
              <w:pStyle w:val="TAC"/>
              <w:rPr>
                <w:lang w:eastAsia="ja-JP"/>
              </w:rPr>
            </w:pPr>
            <w:r w:rsidRPr="00AE4694">
              <w:rPr>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rFonts w:hint="eastAsia"/>
                <w:lang w:eastAsia="ja-JP"/>
              </w:rPr>
              <w:t>DC_1</w:t>
            </w:r>
            <w:r w:rsidRPr="00AE4694">
              <w:rPr>
                <w:lang w:eastAsia="ja-JP"/>
              </w:rPr>
              <w:t>8A_n78A</w:t>
            </w:r>
          </w:p>
        </w:tc>
        <w:tc>
          <w:tcPr>
            <w:tcW w:w="2280" w:type="dxa"/>
            <w:vAlign w:val="center"/>
          </w:tcPr>
          <w:p w:rsidR="008F27E3" w:rsidRPr="00AE4694" w:rsidRDefault="008F27E3" w:rsidP="00AD21D3">
            <w:pPr>
              <w:pStyle w:val="TAC"/>
              <w:rPr>
                <w:lang w:eastAsia="ja-JP"/>
              </w:rPr>
            </w:pPr>
            <w:r w:rsidRPr="00AE4694">
              <w:rPr>
                <w:lang w:eastAsia="ja-JP"/>
              </w:rPr>
              <w:t>DC_18A_n78A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18A</w:t>
            </w:r>
          </w:p>
        </w:tc>
        <w:tc>
          <w:tcPr>
            <w:tcW w:w="2359" w:type="dxa"/>
            <w:vAlign w:val="center"/>
          </w:tcPr>
          <w:p w:rsidR="008F27E3" w:rsidRPr="00AE4694" w:rsidRDefault="008F27E3" w:rsidP="00AD21D3">
            <w:pPr>
              <w:pStyle w:val="TAC"/>
              <w:rPr>
                <w:lang w:eastAsia="ja-JP"/>
              </w:rPr>
            </w:pPr>
            <w:r w:rsidRPr="00AE4694">
              <w:rPr>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rFonts w:hint="eastAsia"/>
                <w:lang w:eastAsia="ja-JP"/>
              </w:rPr>
              <w:t>DC_1</w:t>
            </w:r>
            <w:r w:rsidRPr="00AE4694">
              <w:rPr>
                <w:lang w:eastAsia="ja-JP"/>
              </w:rPr>
              <w:t>8A_n79A</w:t>
            </w:r>
          </w:p>
        </w:tc>
        <w:tc>
          <w:tcPr>
            <w:tcW w:w="2280" w:type="dxa"/>
            <w:vAlign w:val="center"/>
          </w:tcPr>
          <w:p w:rsidR="008F27E3" w:rsidRPr="00AE4694" w:rsidRDefault="008F27E3" w:rsidP="00AD21D3">
            <w:pPr>
              <w:pStyle w:val="TAC"/>
              <w:rPr>
                <w:lang w:eastAsia="ja-JP"/>
              </w:rPr>
            </w:pPr>
            <w:r w:rsidRPr="00AE4694">
              <w:rPr>
                <w:lang w:eastAsia="ja-JP"/>
              </w:rPr>
              <w:t>DC_18A_n79A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18A</w:t>
            </w:r>
          </w:p>
        </w:tc>
        <w:tc>
          <w:tcPr>
            <w:tcW w:w="2359" w:type="dxa"/>
            <w:vAlign w:val="center"/>
          </w:tcPr>
          <w:p w:rsidR="008F27E3" w:rsidRPr="00AE4694" w:rsidRDefault="008F27E3" w:rsidP="00AD21D3">
            <w:pPr>
              <w:pStyle w:val="TAC"/>
              <w:rPr>
                <w:lang w:eastAsia="ja-JP"/>
              </w:rPr>
            </w:pPr>
            <w:r w:rsidRPr="00AE4694">
              <w:rPr>
                <w:lang w:eastAsia="ja-JP"/>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DC_19A_n77A</w:t>
            </w:r>
          </w:p>
          <w:p w:rsidR="008F27E3" w:rsidRPr="00AE4694" w:rsidRDefault="008F27E3" w:rsidP="00AD21D3">
            <w:pPr>
              <w:pStyle w:val="TAC"/>
              <w:rPr>
                <w:lang w:val="en-US" w:eastAsia="fi-FI"/>
              </w:rPr>
            </w:pPr>
            <w:r w:rsidRPr="00AE4694">
              <w:rPr>
                <w:lang w:val="en-US" w:eastAsia="fi-FI"/>
              </w:rPr>
              <w:t>DC_19A_n77C</w:t>
            </w:r>
          </w:p>
        </w:tc>
        <w:tc>
          <w:tcPr>
            <w:tcW w:w="2280" w:type="dxa"/>
            <w:vAlign w:val="center"/>
          </w:tcPr>
          <w:p w:rsidR="008F27E3" w:rsidRPr="00AE4694" w:rsidRDefault="008F27E3" w:rsidP="00AD21D3">
            <w:pPr>
              <w:pStyle w:val="TAC"/>
              <w:rPr>
                <w:lang w:val="fi-FI" w:eastAsia="fi-FI"/>
              </w:rPr>
            </w:pPr>
            <w:r w:rsidRPr="00AE4694">
              <w:rPr>
                <w:lang w:val="fi-FI" w:eastAsia="fi-FI"/>
              </w:rPr>
              <w:t>DC_19A_n77A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19A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DC_19A_n78A</w:t>
            </w:r>
          </w:p>
          <w:p w:rsidR="008F27E3" w:rsidRPr="00AE4694" w:rsidRDefault="008F27E3" w:rsidP="00AD21D3">
            <w:pPr>
              <w:pStyle w:val="TAC"/>
              <w:rPr>
                <w:lang w:val="en-US" w:eastAsia="fi-FI"/>
              </w:rPr>
            </w:pPr>
            <w:r w:rsidRPr="00AE4694">
              <w:rPr>
                <w:lang w:val="en-US" w:eastAsia="fi-FI"/>
              </w:rPr>
              <w:t>DC_19A_n78C</w:t>
            </w:r>
          </w:p>
        </w:tc>
        <w:tc>
          <w:tcPr>
            <w:tcW w:w="2280" w:type="dxa"/>
            <w:vAlign w:val="center"/>
          </w:tcPr>
          <w:p w:rsidR="008F27E3" w:rsidRPr="00AE4694" w:rsidRDefault="008F27E3" w:rsidP="00AD21D3">
            <w:pPr>
              <w:pStyle w:val="TAC"/>
              <w:rPr>
                <w:lang w:val="fi-FI" w:eastAsia="fi-FI"/>
              </w:rPr>
            </w:pPr>
            <w:r w:rsidRPr="00AE4694">
              <w:rPr>
                <w:lang w:val="fi-FI" w:eastAsia="fi-FI"/>
              </w:rPr>
              <w:t>DC_19A_n78A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19A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DC_19A_n79A</w:t>
            </w:r>
          </w:p>
          <w:p w:rsidR="008F27E3" w:rsidRPr="00AE4694" w:rsidRDefault="008F27E3" w:rsidP="00AD21D3">
            <w:pPr>
              <w:pStyle w:val="TAC"/>
              <w:rPr>
                <w:lang w:val="en-US" w:eastAsia="fi-FI"/>
              </w:rPr>
            </w:pPr>
            <w:r w:rsidRPr="00AE4694">
              <w:rPr>
                <w:lang w:val="en-US" w:eastAsia="fi-FI"/>
              </w:rPr>
              <w:t>DC_19A_n79C</w:t>
            </w:r>
          </w:p>
        </w:tc>
        <w:tc>
          <w:tcPr>
            <w:tcW w:w="2280" w:type="dxa"/>
            <w:vAlign w:val="center"/>
          </w:tcPr>
          <w:p w:rsidR="008F27E3" w:rsidRPr="00AE4694" w:rsidRDefault="008F27E3" w:rsidP="00AD21D3">
            <w:pPr>
              <w:pStyle w:val="TAC"/>
              <w:rPr>
                <w:lang w:val="fi-FI" w:eastAsia="fi-FI"/>
              </w:rPr>
            </w:pPr>
            <w:r w:rsidRPr="00AE4694">
              <w:rPr>
                <w:lang w:val="fi-FI" w:eastAsia="fi-FI"/>
              </w:rPr>
              <w:t>DC_19A_n79A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19A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ja-JP"/>
              </w:rPr>
              <w:t>DC_20A_n8A</w:t>
            </w:r>
          </w:p>
        </w:tc>
        <w:tc>
          <w:tcPr>
            <w:tcW w:w="2280" w:type="dxa"/>
            <w:vAlign w:val="center"/>
          </w:tcPr>
          <w:p w:rsidR="008F27E3" w:rsidRPr="00AE4694" w:rsidRDefault="008F27E3" w:rsidP="00AD21D3">
            <w:pPr>
              <w:pStyle w:val="TAC"/>
              <w:rPr>
                <w:lang w:val="fi-FI" w:eastAsia="fi-FI"/>
              </w:rPr>
            </w:pPr>
            <w:r w:rsidRPr="00AE4694">
              <w:rPr>
                <w:noProof/>
                <w:lang w:eastAsia="ja-JP"/>
              </w:rPr>
              <w:t>DC_20A_n8A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20A</w:t>
            </w:r>
          </w:p>
        </w:tc>
        <w:tc>
          <w:tcPr>
            <w:tcW w:w="2359" w:type="dxa"/>
            <w:vAlign w:val="center"/>
          </w:tcPr>
          <w:p w:rsidR="008F27E3" w:rsidRPr="00AE4694" w:rsidRDefault="008F27E3" w:rsidP="00AD21D3">
            <w:pPr>
              <w:pStyle w:val="TAC"/>
              <w:rPr>
                <w:lang w:val="fi-FI" w:eastAsia="fi-FI"/>
              </w:rPr>
            </w:pPr>
            <w:r w:rsidRPr="00AE4694">
              <w:rPr>
                <w:lang w:val="fi-FI" w:eastAsia="ja-JP"/>
              </w:rPr>
              <w:t>n8A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noProof/>
                <w:lang w:eastAsia="ja-JP"/>
              </w:rPr>
              <w:lastRenderedPageBreak/>
              <w:t>DC_</w:t>
            </w:r>
            <w:r w:rsidRPr="00AE4694">
              <w:rPr>
                <w:noProof/>
                <w:lang w:eastAsia="ja-JP"/>
              </w:rPr>
              <w:t>20A_n28A</w:t>
            </w:r>
            <w:ins w:id="981" w:author="R4-1902163" w:date="2019-03-06T21:17:00Z">
              <w:r>
                <w:rPr>
                  <w:noProof/>
                  <w:vertAlign w:val="superscript"/>
                  <w:lang w:eastAsia="ja-JP"/>
                </w:rPr>
                <w:t>4</w:t>
              </w:r>
            </w:ins>
          </w:p>
        </w:tc>
        <w:tc>
          <w:tcPr>
            <w:tcW w:w="2280" w:type="dxa"/>
            <w:vAlign w:val="center"/>
          </w:tcPr>
          <w:p w:rsidR="008F27E3" w:rsidRPr="00AE4694" w:rsidRDefault="008F27E3" w:rsidP="00AD21D3">
            <w:pPr>
              <w:pStyle w:val="TAC"/>
              <w:rPr>
                <w:lang w:val="fi-FI" w:eastAsia="fi-FI"/>
              </w:rPr>
            </w:pPr>
            <w:r w:rsidRPr="00AE4694">
              <w:rPr>
                <w:noProof/>
                <w:lang w:eastAsia="ja-JP"/>
              </w:rPr>
              <w:t>DC_20A_n28A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20A</w:t>
            </w:r>
          </w:p>
        </w:tc>
        <w:tc>
          <w:tcPr>
            <w:tcW w:w="2359" w:type="dxa"/>
            <w:vAlign w:val="center"/>
          </w:tcPr>
          <w:p w:rsidR="008F27E3" w:rsidRPr="00AE4694" w:rsidRDefault="008F27E3" w:rsidP="00AD21D3">
            <w:pPr>
              <w:pStyle w:val="TAC"/>
              <w:rPr>
                <w:rFonts w:ascii="Calibri" w:hAnsi="Calibri"/>
                <w:sz w:val="22"/>
                <w:szCs w:val="22"/>
              </w:rPr>
            </w:pPr>
            <w:r w:rsidRPr="00AE4694">
              <w:rPr>
                <w:lang w:val="fi-FI" w:eastAsia="ja-JP"/>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noProof/>
                <w:lang w:eastAsia="ja-JP"/>
              </w:rPr>
            </w:pPr>
            <w:r w:rsidRPr="00AE4694">
              <w:rPr>
                <w:lang w:val="fi-FI" w:eastAsia="fi-FI"/>
              </w:rPr>
              <w:t>DC_20A_n51A</w:t>
            </w:r>
          </w:p>
        </w:tc>
        <w:tc>
          <w:tcPr>
            <w:tcW w:w="2280" w:type="dxa"/>
            <w:vAlign w:val="center"/>
          </w:tcPr>
          <w:p w:rsidR="008F27E3" w:rsidRPr="00AE4694" w:rsidRDefault="008F27E3" w:rsidP="00AD21D3">
            <w:pPr>
              <w:pStyle w:val="TAC"/>
              <w:rPr>
                <w:noProof/>
                <w:lang w:eastAsia="ja-JP"/>
              </w:rPr>
            </w:pPr>
            <w:r w:rsidRPr="00AE4694">
              <w:rPr>
                <w:lang w:val="fi-FI" w:eastAsia="fi-FI"/>
              </w:rPr>
              <w:t>DC_20A_n51A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eastAsia="Yu Mincho"/>
                <w:lang w:val="fi-FI" w:eastAsia="ja-JP"/>
              </w:rPr>
              <w:t>20A</w:t>
            </w:r>
          </w:p>
        </w:tc>
        <w:tc>
          <w:tcPr>
            <w:tcW w:w="2359" w:type="dxa"/>
            <w:vAlign w:val="center"/>
          </w:tcPr>
          <w:p w:rsidR="008F27E3" w:rsidRPr="00AE4694" w:rsidRDefault="008F27E3" w:rsidP="00AD21D3">
            <w:pPr>
              <w:pStyle w:val="TAC"/>
              <w:rPr>
                <w:lang w:val="fi-FI" w:eastAsia="ja-JP"/>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DC_20A_n77A</w:t>
            </w:r>
          </w:p>
        </w:tc>
        <w:tc>
          <w:tcPr>
            <w:tcW w:w="2280" w:type="dxa"/>
            <w:vAlign w:val="center"/>
          </w:tcPr>
          <w:p w:rsidR="008F27E3" w:rsidRPr="00AE4694" w:rsidRDefault="008F27E3" w:rsidP="00AD21D3">
            <w:pPr>
              <w:pStyle w:val="TAC"/>
              <w:rPr>
                <w:lang w:val="fi-FI" w:eastAsia="fi-FI"/>
              </w:rPr>
            </w:pPr>
            <w:r w:rsidRPr="00AE4694">
              <w:rPr>
                <w:lang w:val="fi-FI" w:eastAsia="fi-FI"/>
              </w:rPr>
              <w:t>DC_20A_n77A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20A</w:t>
            </w:r>
          </w:p>
        </w:tc>
        <w:tc>
          <w:tcPr>
            <w:tcW w:w="2359" w:type="dxa"/>
            <w:vAlign w:val="center"/>
          </w:tcPr>
          <w:p w:rsidR="008F27E3" w:rsidRPr="00AE4694" w:rsidRDefault="008F27E3" w:rsidP="00AD21D3">
            <w:pPr>
              <w:pStyle w:val="TAC"/>
              <w:rPr>
                <w:rFonts w:ascii="Calibri" w:hAnsi="Calibri"/>
                <w:sz w:val="22"/>
                <w:szCs w:val="22"/>
              </w:rPr>
            </w:pPr>
            <w:r w:rsidRPr="00AE4694">
              <w:rPr>
                <w:rFonts w:eastAsia="Yu Mincho"/>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DC_20A_n78A</w:t>
            </w:r>
          </w:p>
        </w:tc>
        <w:tc>
          <w:tcPr>
            <w:tcW w:w="2280" w:type="dxa"/>
            <w:vAlign w:val="center"/>
          </w:tcPr>
          <w:p w:rsidR="008F27E3" w:rsidRPr="00AE4694" w:rsidRDefault="008F27E3" w:rsidP="00AD21D3">
            <w:pPr>
              <w:pStyle w:val="TAC"/>
              <w:rPr>
                <w:lang w:val="fi-FI" w:eastAsia="fi-FI"/>
              </w:rPr>
            </w:pPr>
            <w:r w:rsidRPr="00AE4694">
              <w:rPr>
                <w:lang w:val="fi-FI" w:eastAsia="fi-FI"/>
              </w:rPr>
              <w:t>DC_20A_n78A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20A</w:t>
            </w:r>
          </w:p>
        </w:tc>
        <w:tc>
          <w:tcPr>
            <w:tcW w:w="2359" w:type="dxa"/>
            <w:vAlign w:val="center"/>
          </w:tcPr>
          <w:p w:rsidR="008F27E3" w:rsidRPr="00AE4694" w:rsidRDefault="008F27E3" w:rsidP="00AD21D3">
            <w:pPr>
              <w:pStyle w:val="TAC"/>
              <w:rPr>
                <w:rFonts w:ascii="Calibri" w:hAnsi="Calibri"/>
                <w:sz w:val="22"/>
                <w:szCs w:val="22"/>
              </w:rPr>
            </w:pPr>
            <w:r w:rsidRPr="00AE4694">
              <w:rPr>
                <w:rFonts w:eastAsia="Yu Mincho"/>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DC_21A_n77A</w:t>
            </w:r>
          </w:p>
          <w:p w:rsidR="008F27E3" w:rsidRPr="00AE4694" w:rsidRDefault="008F27E3" w:rsidP="00AD21D3">
            <w:pPr>
              <w:pStyle w:val="TAC"/>
              <w:rPr>
                <w:lang w:val="en-US" w:eastAsia="fi-FI"/>
              </w:rPr>
            </w:pPr>
            <w:r w:rsidRPr="00AE4694">
              <w:rPr>
                <w:lang w:val="en-US" w:eastAsia="fi-FI"/>
              </w:rPr>
              <w:t>DC_21A_n77C</w:t>
            </w:r>
          </w:p>
        </w:tc>
        <w:tc>
          <w:tcPr>
            <w:tcW w:w="2280" w:type="dxa"/>
            <w:vAlign w:val="center"/>
          </w:tcPr>
          <w:p w:rsidR="008F27E3" w:rsidRPr="00AE4694" w:rsidRDefault="008F27E3" w:rsidP="00AD21D3">
            <w:pPr>
              <w:pStyle w:val="TAC"/>
              <w:rPr>
                <w:lang w:val="fi-FI" w:eastAsia="fi-FI"/>
              </w:rPr>
            </w:pPr>
            <w:r w:rsidRPr="00AE4694">
              <w:rPr>
                <w:lang w:val="fi-FI" w:eastAsia="fi-FI"/>
              </w:rPr>
              <w:t>DC_21A_n77A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21A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DC_21A_n78A</w:t>
            </w:r>
          </w:p>
          <w:p w:rsidR="008F27E3" w:rsidRPr="00AE4694" w:rsidRDefault="008F27E3" w:rsidP="00AD21D3">
            <w:pPr>
              <w:pStyle w:val="TAC"/>
              <w:rPr>
                <w:lang w:val="en-US" w:eastAsia="fi-FI"/>
              </w:rPr>
            </w:pPr>
            <w:r w:rsidRPr="00AE4694">
              <w:rPr>
                <w:lang w:val="en-US" w:eastAsia="fi-FI"/>
              </w:rPr>
              <w:t>DC_21A_n78C</w:t>
            </w:r>
          </w:p>
        </w:tc>
        <w:tc>
          <w:tcPr>
            <w:tcW w:w="2280" w:type="dxa"/>
            <w:vAlign w:val="center"/>
          </w:tcPr>
          <w:p w:rsidR="008F27E3" w:rsidRPr="00AE4694" w:rsidRDefault="008F27E3" w:rsidP="00AD21D3">
            <w:pPr>
              <w:pStyle w:val="TAC"/>
              <w:rPr>
                <w:lang w:val="fi-FI" w:eastAsia="fi-FI"/>
              </w:rPr>
            </w:pPr>
            <w:r w:rsidRPr="00AE4694">
              <w:rPr>
                <w:lang w:val="fi-FI" w:eastAsia="fi-FI"/>
              </w:rPr>
              <w:t>DC_21A_n78A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21A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DC_21A_n79A</w:t>
            </w:r>
          </w:p>
          <w:p w:rsidR="008F27E3" w:rsidRPr="00AE4694" w:rsidRDefault="008F27E3" w:rsidP="00AD21D3">
            <w:pPr>
              <w:pStyle w:val="TAC"/>
              <w:rPr>
                <w:lang w:val="en-US" w:eastAsia="fi-FI"/>
              </w:rPr>
            </w:pPr>
            <w:r w:rsidRPr="00AE4694">
              <w:rPr>
                <w:lang w:val="en-US" w:eastAsia="fi-FI"/>
              </w:rPr>
              <w:t>DC_21A_n79C</w:t>
            </w:r>
          </w:p>
        </w:tc>
        <w:tc>
          <w:tcPr>
            <w:tcW w:w="2280" w:type="dxa"/>
            <w:vAlign w:val="center"/>
          </w:tcPr>
          <w:p w:rsidR="008F27E3" w:rsidRPr="00AE4694" w:rsidRDefault="008F27E3" w:rsidP="00AD21D3">
            <w:pPr>
              <w:pStyle w:val="TAC"/>
              <w:rPr>
                <w:lang w:val="fi-FI" w:eastAsia="fi-FI"/>
              </w:rPr>
            </w:pPr>
            <w:r w:rsidRPr="00AE4694">
              <w:rPr>
                <w:lang w:val="fi-FI" w:eastAsia="fi-FI"/>
              </w:rPr>
              <w:t>DC_21A_n79A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21A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DC_25A_n41A</w:t>
            </w:r>
          </w:p>
        </w:tc>
        <w:tc>
          <w:tcPr>
            <w:tcW w:w="2280" w:type="dxa"/>
            <w:vAlign w:val="center"/>
          </w:tcPr>
          <w:p w:rsidR="008F27E3" w:rsidRPr="00AE4694" w:rsidRDefault="008F27E3" w:rsidP="00AD21D3">
            <w:pPr>
              <w:pStyle w:val="TAC"/>
              <w:rPr>
                <w:lang w:val="fi-FI" w:eastAsia="fi-FI"/>
              </w:rPr>
            </w:pPr>
            <w:r w:rsidRPr="00AE4694">
              <w:rPr>
                <w:lang w:val="fi-FI" w:eastAsia="fi-FI"/>
              </w:rPr>
              <w:t>DC_25A_n41A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25A</w:t>
            </w:r>
          </w:p>
        </w:tc>
        <w:tc>
          <w:tcPr>
            <w:tcW w:w="2359" w:type="dxa"/>
            <w:vAlign w:val="center"/>
          </w:tcPr>
          <w:p w:rsidR="008F27E3" w:rsidRPr="00AE4694" w:rsidRDefault="008F27E3" w:rsidP="00AD21D3">
            <w:pPr>
              <w:pStyle w:val="TAC"/>
              <w:rPr>
                <w:lang w:val="fi-FI" w:eastAsia="fi-FI"/>
              </w:rPr>
            </w:pPr>
            <w:r w:rsidRPr="00AE4694">
              <w:rPr>
                <w:lang w:val="fi-FI" w:eastAsia="fi-FI"/>
              </w:rPr>
              <w:t>n41A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DC_26A_n41A</w:t>
            </w:r>
          </w:p>
        </w:tc>
        <w:tc>
          <w:tcPr>
            <w:tcW w:w="2280" w:type="dxa"/>
            <w:vAlign w:val="center"/>
          </w:tcPr>
          <w:p w:rsidR="008F27E3" w:rsidRPr="00AE4694" w:rsidRDefault="008F27E3" w:rsidP="00AD21D3">
            <w:pPr>
              <w:pStyle w:val="TAC"/>
              <w:rPr>
                <w:lang w:val="fi-FI" w:eastAsia="fi-FI"/>
              </w:rPr>
            </w:pPr>
            <w:r w:rsidRPr="00AE4694">
              <w:rPr>
                <w:lang w:val="fi-FI" w:eastAsia="fi-FI"/>
              </w:rPr>
              <w:t>DC_26A_n41A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26A</w:t>
            </w:r>
          </w:p>
        </w:tc>
        <w:tc>
          <w:tcPr>
            <w:tcW w:w="2359" w:type="dxa"/>
            <w:vAlign w:val="center"/>
          </w:tcPr>
          <w:p w:rsidR="008F27E3" w:rsidRPr="00AE4694" w:rsidRDefault="008F27E3" w:rsidP="00AD21D3">
            <w:pPr>
              <w:pStyle w:val="TAC"/>
              <w:rPr>
                <w:lang w:val="fi-FI" w:eastAsia="fi-FI"/>
              </w:rPr>
            </w:pPr>
            <w:r w:rsidRPr="00AE4694">
              <w:rPr>
                <w:lang w:val="fi-FI" w:eastAsia="fi-FI"/>
              </w:rPr>
              <w:t>n41A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rsidR="008F27E3" w:rsidRPr="00AE4694" w:rsidRDefault="008F27E3" w:rsidP="00AD21D3">
            <w:pPr>
              <w:pStyle w:val="TAC"/>
              <w:rPr>
                <w:lang w:val="fi-FI" w:eastAsia="fi-FI"/>
              </w:rPr>
            </w:pPr>
            <w:r w:rsidRPr="00AE4694">
              <w:rPr>
                <w:lang w:eastAsia="ja-JP"/>
              </w:rPr>
              <w:t>DC_26A_n77A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26A</w:t>
            </w:r>
          </w:p>
        </w:tc>
        <w:tc>
          <w:tcPr>
            <w:tcW w:w="2359" w:type="dxa"/>
            <w:vAlign w:val="center"/>
          </w:tcPr>
          <w:p w:rsidR="008F27E3" w:rsidRPr="00AE4694" w:rsidRDefault="008F27E3" w:rsidP="00AD21D3">
            <w:pPr>
              <w:pStyle w:val="TAC"/>
              <w:rPr>
                <w:lang w:val="fi-FI" w:eastAsia="fi-FI"/>
              </w:rPr>
            </w:pPr>
            <w:r w:rsidRPr="00AE4694">
              <w:rPr>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rsidR="008F27E3" w:rsidRPr="00AE4694" w:rsidRDefault="008F27E3" w:rsidP="00AD21D3">
            <w:pPr>
              <w:pStyle w:val="TAC"/>
              <w:rPr>
                <w:lang w:val="fi-FI" w:eastAsia="fi-FI"/>
              </w:rPr>
            </w:pPr>
            <w:r w:rsidRPr="00AE4694">
              <w:rPr>
                <w:lang w:eastAsia="ja-JP"/>
              </w:rPr>
              <w:t>DC_26A_n78A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26A</w:t>
            </w:r>
          </w:p>
        </w:tc>
        <w:tc>
          <w:tcPr>
            <w:tcW w:w="2359" w:type="dxa"/>
            <w:vAlign w:val="center"/>
          </w:tcPr>
          <w:p w:rsidR="008F27E3" w:rsidRPr="00AE4694" w:rsidRDefault="008F27E3" w:rsidP="00AD21D3">
            <w:pPr>
              <w:pStyle w:val="TAC"/>
              <w:rPr>
                <w:lang w:val="fi-FI" w:eastAsia="fi-FI"/>
              </w:rPr>
            </w:pPr>
            <w:r w:rsidRPr="00AE4694">
              <w:rPr>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rsidR="008F27E3" w:rsidRPr="00AE4694" w:rsidRDefault="008F27E3" w:rsidP="00AD21D3">
            <w:pPr>
              <w:pStyle w:val="TAC"/>
              <w:rPr>
                <w:lang w:val="fi-FI" w:eastAsia="fi-FI"/>
              </w:rPr>
            </w:pPr>
            <w:r w:rsidRPr="00AE4694">
              <w:rPr>
                <w:lang w:eastAsia="ja-JP"/>
              </w:rPr>
              <w:t>DC_26A_n79A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26A</w:t>
            </w:r>
          </w:p>
        </w:tc>
        <w:tc>
          <w:tcPr>
            <w:tcW w:w="2359" w:type="dxa"/>
            <w:vAlign w:val="center"/>
          </w:tcPr>
          <w:p w:rsidR="008F27E3" w:rsidRPr="00AE4694" w:rsidRDefault="008F27E3" w:rsidP="00AD21D3">
            <w:pPr>
              <w:pStyle w:val="TAC"/>
              <w:rPr>
                <w:lang w:val="fi-FI" w:eastAsia="fi-FI"/>
              </w:rPr>
            </w:pPr>
            <w:r w:rsidRPr="00AE4694">
              <w:rPr>
                <w:lang w:eastAsia="ja-JP"/>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eastAsia="ja-JP"/>
              </w:rPr>
              <w:t>DC_28A n51A</w:t>
            </w:r>
          </w:p>
        </w:tc>
        <w:tc>
          <w:tcPr>
            <w:tcW w:w="2280" w:type="dxa"/>
            <w:vAlign w:val="center"/>
          </w:tcPr>
          <w:p w:rsidR="008F27E3" w:rsidRPr="00AE4694" w:rsidRDefault="008F27E3" w:rsidP="00AD21D3">
            <w:pPr>
              <w:pStyle w:val="TAC"/>
              <w:rPr>
                <w:lang w:eastAsia="ja-JP"/>
              </w:rPr>
            </w:pPr>
            <w:r w:rsidRPr="00AE4694">
              <w:rPr>
                <w:lang w:eastAsia="ja-JP"/>
              </w:rPr>
              <w:t>DC_28A_n51A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28A</w:t>
            </w:r>
          </w:p>
        </w:tc>
        <w:tc>
          <w:tcPr>
            <w:tcW w:w="2359" w:type="dxa"/>
            <w:vAlign w:val="center"/>
          </w:tcPr>
          <w:p w:rsidR="008F27E3" w:rsidRPr="00AE4694" w:rsidRDefault="008F27E3" w:rsidP="00AD21D3">
            <w:pPr>
              <w:pStyle w:val="TAC"/>
              <w:rPr>
                <w:lang w:eastAsia="ja-JP"/>
              </w:rPr>
            </w:pPr>
            <w:r w:rsidRPr="00AE4694">
              <w:rPr>
                <w:lang w:eastAsia="ja-JP"/>
              </w:rPr>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DC_28A_n77A</w:t>
            </w:r>
          </w:p>
          <w:p w:rsidR="008F27E3" w:rsidRPr="00AE4694" w:rsidRDefault="008F27E3" w:rsidP="00AD21D3">
            <w:pPr>
              <w:pStyle w:val="TAC"/>
              <w:rPr>
                <w:lang w:val="en-US" w:eastAsia="fi-FI"/>
              </w:rPr>
            </w:pPr>
            <w:r w:rsidRPr="00AE4694">
              <w:rPr>
                <w:lang w:val="en-US" w:eastAsia="fi-FI"/>
              </w:rPr>
              <w:t>DC_28A_n77C</w:t>
            </w:r>
          </w:p>
        </w:tc>
        <w:tc>
          <w:tcPr>
            <w:tcW w:w="2280" w:type="dxa"/>
            <w:vAlign w:val="center"/>
          </w:tcPr>
          <w:p w:rsidR="008F27E3" w:rsidRPr="00AE4694" w:rsidRDefault="008F27E3" w:rsidP="00AD21D3">
            <w:pPr>
              <w:pStyle w:val="TAC"/>
              <w:rPr>
                <w:lang w:val="fi-FI" w:eastAsia="fi-FI"/>
              </w:rPr>
            </w:pPr>
            <w:r w:rsidRPr="00AE4694">
              <w:rPr>
                <w:lang w:val="fi-FI" w:eastAsia="fi-FI"/>
              </w:rPr>
              <w:t>DC_28A_n77A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28A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DC_28A_n78A</w:t>
            </w:r>
          </w:p>
          <w:p w:rsidR="008F27E3" w:rsidRPr="00AE4694" w:rsidRDefault="008F27E3" w:rsidP="00AD21D3">
            <w:pPr>
              <w:pStyle w:val="TAC"/>
              <w:rPr>
                <w:lang w:val="en-US" w:eastAsia="fi-FI"/>
              </w:rPr>
            </w:pPr>
            <w:r w:rsidRPr="00AE4694">
              <w:rPr>
                <w:lang w:val="en-US" w:eastAsia="fi-FI"/>
              </w:rPr>
              <w:t>DC_28A_n78C</w:t>
            </w:r>
          </w:p>
        </w:tc>
        <w:tc>
          <w:tcPr>
            <w:tcW w:w="2280" w:type="dxa"/>
            <w:vAlign w:val="center"/>
          </w:tcPr>
          <w:p w:rsidR="008F27E3" w:rsidRPr="00AE4694" w:rsidRDefault="008F27E3" w:rsidP="00AD21D3">
            <w:pPr>
              <w:pStyle w:val="TAC"/>
              <w:rPr>
                <w:lang w:val="fi-FI" w:eastAsia="fi-FI"/>
              </w:rPr>
            </w:pPr>
            <w:r w:rsidRPr="00AE4694">
              <w:rPr>
                <w:lang w:val="fi-FI" w:eastAsia="fi-FI"/>
              </w:rPr>
              <w:t>DC_28A_n78A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28A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DC_28A_n79A</w:t>
            </w:r>
          </w:p>
          <w:p w:rsidR="008F27E3" w:rsidRPr="00AE4694" w:rsidRDefault="008F27E3" w:rsidP="00AD21D3">
            <w:pPr>
              <w:pStyle w:val="TAC"/>
              <w:rPr>
                <w:lang w:val="en-US" w:eastAsia="fi-FI"/>
              </w:rPr>
            </w:pPr>
            <w:r w:rsidRPr="00AE4694">
              <w:rPr>
                <w:lang w:val="en-US" w:eastAsia="fi-FI"/>
              </w:rPr>
              <w:t>DC_28A_n79C</w:t>
            </w:r>
          </w:p>
        </w:tc>
        <w:tc>
          <w:tcPr>
            <w:tcW w:w="2280" w:type="dxa"/>
            <w:vAlign w:val="center"/>
          </w:tcPr>
          <w:p w:rsidR="008F27E3" w:rsidRPr="00AE4694" w:rsidRDefault="008F27E3" w:rsidP="00AD21D3">
            <w:pPr>
              <w:pStyle w:val="TAC"/>
              <w:rPr>
                <w:lang w:val="fi-FI" w:eastAsia="fi-FI"/>
              </w:rPr>
            </w:pPr>
            <w:r w:rsidRPr="00AE4694">
              <w:rPr>
                <w:lang w:val="fi-FI" w:eastAsia="fi-FI"/>
              </w:rPr>
              <w:t>DC_28A_n79A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28A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DC_30A_n5A</w:t>
            </w:r>
          </w:p>
        </w:tc>
        <w:tc>
          <w:tcPr>
            <w:tcW w:w="2280" w:type="dxa"/>
            <w:vAlign w:val="center"/>
          </w:tcPr>
          <w:p w:rsidR="008F27E3" w:rsidRPr="00AE4694" w:rsidRDefault="008F27E3" w:rsidP="00AD21D3">
            <w:pPr>
              <w:pStyle w:val="TAC"/>
              <w:rPr>
                <w:lang w:val="fi-FI" w:eastAsia="fi-FI"/>
              </w:rPr>
            </w:pPr>
            <w:r w:rsidRPr="00AE4694">
              <w:rPr>
                <w:lang w:val="fi-FI" w:eastAsia="fi-FI"/>
              </w:rPr>
              <w:t>DC_30A_n5A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30A</w:t>
            </w:r>
          </w:p>
        </w:tc>
        <w:tc>
          <w:tcPr>
            <w:tcW w:w="2359" w:type="dxa"/>
            <w:vAlign w:val="center"/>
          </w:tcPr>
          <w:p w:rsidR="008F27E3" w:rsidRPr="00AE4694" w:rsidRDefault="008F27E3" w:rsidP="00AD21D3">
            <w:pPr>
              <w:pStyle w:val="TAC"/>
              <w:rPr>
                <w:lang w:val="fi-FI" w:eastAsia="fi-FI"/>
              </w:rPr>
            </w:pPr>
            <w:r w:rsidRPr="00AE4694">
              <w:rPr>
                <w:rFonts w:eastAsia="Yu Mincho"/>
                <w:lang w:val="fi-FI" w:eastAsia="ja-JP"/>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DC_30A_n66A</w:t>
            </w:r>
          </w:p>
        </w:tc>
        <w:tc>
          <w:tcPr>
            <w:tcW w:w="2280" w:type="dxa"/>
            <w:vAlign w:val="center"/>
          </w:tcPr>
          <w:p w:rsidR="008F27E3" w:rsidRPr="00AE4694" w:rsidRDefault="008F27E3" w:rsidP="00AD21D3">
            <w:pPr>
              <w:pStyle w:val="TAC"/>
              <w:rPr>
                <w:lang w:val="fi-FI" w:eastAsia="fi-FI"/>
              </w:rPr>
            </w:pPr>
            <w:r w:rsidRPr="00AE4694">
              <w:rPr>
                <w:lang w:val="fi-FI" w:eastAsia="fi-FI"/>
              </w:rPr>
              <w:t>DC_30A_n66A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30A</w:t>
            </w:r>
          </w:p>
        </w:tc>
        <w:tc>
          <w:tcPr>
            <w:tcW w:w="2359" w:type="dxa"/>
            <w:vAlign w:val="center"/>
          </w:tcPr>
          <w:p w:rsidR="008F27E3" w:rsidRPr="00AE4694" w:rsidRDefault="008F27E3" w:rsidP="00AD21D3">
            <w:pPr>
              <w:pStyle w:val="TAC"/>
              <w:rPr>
                <w:lang w:val="fi-FI" w:eastAsia="fi-FI"/>
              </w:rPr>
            </w:pPr>
            <w:r w:rsidRPr="00AE4694">
              <w:rPr>
                <w:rFonts w:eastAsia="Yu Mincho"/>
                <w:lang w:val="fi-FI" w:eastAsia="ja-JP"/>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DC_38A_n78A</w:t>
            </w:r>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38A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DC_39A_n78A</w:t>
            </w:r>
          </w:p>
        </w:tc>
        <w:tc>
          <w:tcPr>
            <w:tcW w:w="2280" w:type="dxa"/>
            <w:vAlign w:val="center"/>
          </w:tcPr>
          <w:p w:rsidR="008F27E3" w:rsidRPr="00AE4694" w:rsidRDefault="008F27E3" w:rsidP="00AD21D3">
            <w:pPr>
              <w:pStyle w:val="TAC"/>
              <w:rPr>
                <w:lang w:val="fi-FI" w:eastAsia="fi-FI"/>
              </w:rPr>
            </w:pPr>
            <w:r w:rsidRPr="00AE4694">
              <w:rPr>
                <w:lang w:val="fi-FI" w:eastAsia="fi-FI"/>
              </w:rPr>
              <w:t>DC_39A_n78A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39A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DC_39A_n79A</w:t>
            </w:r>
          </w:p>
        </w:tc>
        <w:tc>
          <w:tcPr>
            <w:tcW w:w="2280" w:type="dxa"/>
            <w:vAlign w:val="center"/>
          </w:tcPr>
          <w:p w:rsidR="008F27E3" w:rsidRPr="00AE4694" w:rsidRDefault="008F27E3" w:rsidP="00AD21D3">
            <w:pPr>
              <w:pStyle w:val="TAC"/>
              <w:rPr>
                <w:lang w:val="fi-FI" w:eastAsia="fi-FI"/>
              </w:rPr>
            </w:pPr>
            <w:r w:rsidRPr="00AE4694">
              <w:rPr>
                <w:lang w:val="fi-FI" w:eastAsia="fi-FI"/>
              </w:rPr>
              <w:t>DC_39A_n79A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39A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DC_40A_n77A</w:t>
            </w:r>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40A</w:t>
            </w:r>
          </w:p>
        </w:tc>
        <w:tc>
          <w:tcPr>
            <w:tcW w:w="2359" w:type="dxa"/>
            <w:vAlign w:val="center"/>
          </w:tcPr>
          <w:p w:rsidR="008F27E3" w:rsidRPr="00AE4694" w:rsidRDefault="008F27E3" w:rsidP="00AD21D3">
            <w:pPr>
              <w:pStyle w:val="TAC"/>
              <w:rPr>
                <w:lang w:val="fi-FI" w:eastAsia="fi-FI"/>
              </w:rPr>
            </w:pPr>
            <w:r w:rsidRPr="00AE4694">
              <w:rPr>
                <w:rFonts w:eastAsia="Yu Mincho"/>
                <w:lang w:val="fi-FI"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DC_41A_n77A</w:t>
            </w:r>
          </w:p>
        </w:tc>
        <w:tc>
          <w:tcPr>
            <w:tcW w:w="2280" w:type="dxa"/>
            <w:vAlign w:val="center"/>
          </w:tcPr>
          <w:p w:rsidR="008F27E3" w:rsidRPr="00AE4694" w:rsidRDefault="008F27E3" w:rsidP="00AD21D3">
            <w:pPr>
              <w:pStyle w:val="TAC"/>
              <w:rPr>
                <w:lang w:val="fi-FI" w:eastAsia="fi-FI"/>
              </w:rPr>
            </w:pPr>
            <w:r w:rsidRPr="00AE4694">
              <w:rPr>
                <w:lang w:val="fi-FI" w:eastAsia="fi-FI"/>
              </w:rPr>
              <w:t>DC_41A_n77A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41A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DC_41A_n78A</w:t>
            </w:r>
          </w:p>
        </w:tc>
        <w:tc>
          <w:tcPr>
            <w:tcW w:w="2280" w:type="dxa"/>
            <w:vAlign w:val="center"/>
          </w:tcPr>
          <w:p w:rsidR="008F27E3" w:rsidRPr="00AE4694" w:rsidRDefault="008F27E3" w:rsidP="00AD21D3">
            <w:pPr>
              <w:pStyle w:val="TAC"/>
              <w:rPr>
                <w:lang w:val="fi-FI" w:eastAsia="fi-FI"/>
              </w:rPr>
            </w:pPr>
            <w:r w:rsidRPr="00AE4694">
              <w:rPr>
                <w:lang w:val="fi-FI" w:eastAsia="fi-FI"/>
              </w:rPr>
              <w:t>DC_41A_n78A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41A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DC_41A_n79A</w:t>
            </w:r>
          </w:p>
        </w:tc>
        <w:tc>
          <w:tcPr>
            <w:tcW w:w="2280" w:type="dxa"/>
            <w:vAlign w:val="center"/>
          </w:tcPr>
          <w:p w:rsidR="008F27E3" w:rsidRPr="00AE4694" w:rsidRDefault="008F27E3" w:rsidP="00AD21D3">
            <w:pPr>
              <w:pStyle w:val="TAC"/>
              <w:rPr>
                <w:lang w:val="fi-FI" w:eastAsia="fi-FI"/>
              </w:rPr>
            </w:pPr>
            <w:r w:rsidRPr="00AE4694">
              <w:rPr>
                <w:lang w:val="fi-FI" w:eastAsia="fi-FI"/>
              </w:rPr>
              <w:t>DC_41A_n79A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41A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DC_41C_n77A</w:t>
            </w:r>
          </w:p>
        </w:tc>
        <w:tc>
          <w:tcPr>
            <w:tcW w:w="2280" w:type="dxa"/>
            <w:vAlign w:val="center"/>
          </w:tcPr>
          <w:p w:rsidR="008F27E3" w:rsidRPr="00AE4694" w:rsidRDefault="008F27E3" w:rsidP="00AD21D3">
            <w:pPr>
              <w:pStyle w:val="TAC"/>
              <w:rPr>
                <w:lang w:val="fi-FI" w:eastAsia="fi-FI"/>
              </w:rPr>
            </w:pPr>
            <w:r w:rsidRPr="00AE4694">
              <w:t>DC_41C_n77A</w:t>
            </w:r>
          </w:p>
        </w:tc>
        <w:tc>
          <w:tcPr>
            <w:tcW w:w="2640" w:type="dxa"/>
            <w:shd w:val="clear" w:color="auto" w:fill="auto"/>
            <w:noWrap/>
            <w:vAlign w:val="center"/>
          </w:tcPr>
          <w:p w:rsidR="008F27E3" w:rsidRPr="00AE4694" w:rsidRDefault="008F27E3" w:rsidP="00AD21D3">
            <w:pPr>
              <w:pStyle w:val="TAC"/>
              <w:rPr>
                <w:lang w:val="fi-FI" w:eastAsia="fi-FI"/>
              </w:rPr>
            </w:pPr>
            <w:r w:rsidRPr="00AE4694">
              <w:t>CA_41C</w:t>
            </w:r>
          </w:p>
        </w:tc>
        <w:tc>
          <w:tcPr>
            <w:tcW w:w="2359" w:type="dxa"/>
            <w:vAlign w:val="center"/>
          </w:tcPr>
          <w:p w:rsidR="008F27E3" w:rsidRPr="00AE4694" w:rsidRDefault="008F27E3" w:rsidP="00AD21D3">
            <w:pPr>
              <w:pStyle w:val="TAC"/>
              <w:rPr>
                <w:lang w:val="fi-FI" w:eastAsia="fi-FI"/>
              </w:rPr>
            </w:pPr>
            <w:r w:rsidRPr="00AE4694">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DC_41C_n78A</w:t>
            </w:r>
          </w:p>
        </w:tc>
        <w:tc>
          <w:tcPr>
            <w:tcW w:w="2280" w:type="dxa"/>
            <w:vAlign w:val="center"/>
          </w:tcPr>
          <w:p w:rsidR="008F27E3" w:rsidRPr="00AE4694" w:rsidRDefault="008F27E3" w:rsidP="00AD21D3">
            <w:pPr>
              <w:pStyle w:val="TAC"/>
              <w:rPr>
                <w:lang w:val="fi-FI" w:eastAsia="fi-FI"/>
              </w:rPr>
            </w:pPr>
            <w:r w:rsidRPr="00AE4694">
              <w:t>DC_41C_n78A</w:t>
            </w:r>
          </w:p>
        </w:tc>
        <w:tc>
          <w:tcPr>
            <w:tcW w:w="2640" w:type="dxa"/>
            <w:shd w:val="clear" w:color="auto" w:fill="auto"/>
            <w:noWrap/>
            <w:vAlign w:val="center"/>
          </w:tcPr>
          <w:p w:rsidR="008F27E3" w:rsidRPr="00AE4694" w:rsidRDefault="008F27E3" w:rsidP="00AD21D3">
            <w:pPr>
              <w:pStyle w:val="TAC"/>
              <w:rPr>
                <w:lang w:val="fi-FI" w:eastAsia="fi-FI"/>
              </w:rPr>
            </w:pPr>
            <w:r w:rsidRPr="00AE4694">
              <w:t>CA_41C</w:t>
            </w:r>
          </w:p>
        </w:tc>
        <w:tc>
          <w:tcPr>
            <w:tcW w:w="2359" w:type="dxa"/>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DC_41C_n79A</w:t>
            </w:r>
          </w:p>
        </w:tc>
        <w:tc>
          <w:tcPr>
            <w:tcW w:w="2280" w:type="dxa"/>
            <w:vAlign w:val="center"/>
          </w:tcPr>
          <w:p w:rsidR="008F27E3" w:rsidRPr="00AE4694" w:rsidRDefault="008F27E3" w:rsidP="00AD21D3">
            <w:pPr>
              <w:pStyle w:val="TAC"/>
              <w:rPr>
                <w:lang w:val="fi-FI" w:eastAsia="fi-FI"/>
              </w:rPr>
            </w:pPr>
            <w:r w:rsidRPr="00AE4694">
              <w:t>DC_41C_n79A</w:t>
            </w:r>
          </w:p>
        </w:tc>
        <w:tc>
          <w:tcPr>
            <w:tcW w:w="2640" w:type="dxa"/>
            <w:shd w:val="clear" w:color="auto" w:fill="auto"/>
            <w:noWrap/>
            <w:vAlign w:val="center"/>
          </w:tcPr>
          <w:p w:rsidR="008F27E3" w:rsidRPr="00AE4694" w:rsidRDefault="008F27E3" w:rsidP="00AD21D3">
            <w:pPr>
              <w:pStyle w:val="TAC"/>
              <w:rPr>
                <w:lang w:val="fi-FI" w:eastAsia="fi-FI"/>
              </w:rPr>
            </w:pPr>
            <w:r w:rsidRPr="00AE4694">
              <w:t>CA_41C</w:t>
            </w:r>
          </w:p>
        </w:tc>
        <w:tc>
          <w:tcPr>
            <w:tcW w:w="2359" w:type="dxa"/>
            <w:vAlign w:val="center"/>
          </w:tcPr>
          <w:p w:rsidR="008F27E3" w:rsidRPr="00AE4694" w:rsidRDefault="008F27E3" w:rsidP="00AD21D3">
            <w:pPr>
              <w:pStyle w:val="TAC"/>
              <w:rPr>
                <w:lang w:val="fi-FI" w:eastAsia="fi-FI"/>
              </w:rPr>
            </w:pPr>
            <w:r w:rsidRPr="00AE4694">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pPr>
            <w:r w:rsidRPr="00AE4694">
              <w:rPr>
                <w:lang w:val="fi-FI" w:eastAsia="fi-FI"/>
              </w:rPr>
              <w:t>DC_42A_n51A</w:t>
            </w:r>
          </w:p>
        </w:tc>
        <w:tc>
          <w:tcPr>
            <w:tcW w:w="2280" w:type="dxa"/>
            <w:vAlign w:val="center"/>
          </w:tcPr>
          <w:p w:rsidR="008F27E3" w:rsidRPr="00AE4694" w:rsidRDefault="008F27E3" w:rsidP="00AD21D3">
            <w:pPr>
              <w:pStyle w:val="TAC"/>
            </w:pPr>
            <w:r w:rsidRPr="00AE4694">
              <w:rPr>
                <w:lang w:val="fi-FI" w:eastAsia="fi-FI"/>
              </w:rPr>
              <w:t>DC_42A_n51A</w:t>
            </w:r>
          </w:p>
        </w:tc>
        <w:tc>
          <w:tcPr>
            <w:tcW w:w="2640" w:type="dxa"/>
            <w:shd w:val="clear" w:color="auto" w:fill="auto"/>
            <w:noWrap/>
            <w:vAlign w:val="center"/>
          </w:tcPr>
          <w:p w:rsidR="008F27E3" w:rsidRPr="00AE4694" w:rsidRDefault="008F27E3" w:rsidP="00AD21D3">
            <w:pPr>
              <w:pStyle w:val="TAC"/>
            </w:pPr>
            <w:r w:rsidRPr="00AE4694">
              <w:rPr>
                <w:lang w:val="fi-FI" w:eastAsia="fi-FI"/>
              </w:rPr>
              <w:t>42A</w:t>
            </w:r>
          </w:p>
        </w:tc>
        <w:tc>
          <w:tcPr>
            <w:tcW w:w="2359" w:type="dxa"/>
            <w:vAlign w:val="center"/>
          </w:tcPr>
          <w:p w:rsidR="008F27E3" w:rsidRPr="00AE4694" w:rsidRDefault="008F27E3" w:rsidP="00AD21D3">
            <w:pPr>
              <w:pStyle w:val="TAC"/>
            </w:pPr>
            <w:r w:rsidRPr="00AE4694">
              <w:rPr>
                <w:lang w:val="fi-FI" w:eastAsia="fi-FI"/>
              </w:rPr>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DC_42A_n77A</w:t>
            </w:r>
            <w:ins w:id="982" w:author="R4-1902161" w:date="2019-03-06T21:10:00Z">
              <w:r w:rsidRPr="00C715D7">
                <w:rPr>
                  <w:vertAlign w:val="superscript"/>
                  <w:lang w:val="en-US" w:eastAsia="fi-FI"/>
                  <w:rPrChange w:id="983" w:author="R4-1902161" w:date="2019-03-06T21:10:00Z">
                    <w:rPr>
                      <w:lang w:val="en-US" w:eastAsia="fi-FI"/>
                    </w:rPr>
                  </w:rPrChange>
                </w:rPr>
                <w:t>3</w:t>
              </w:r>
            </w:ins>
            <w:ins w:id="984" w:author="R4-1902163" w:date="2019-03-06T21:17:00Z">
              <w:r>
                <w:rPr>
                  <w:vertAlign w:val="superscript"/>
                  <w:lang w:val="en-US" w:eastAsia="fi-FI"/>
                </w:rPr>
                <w:t>,4</w:t>
              </w:r>
            </w:ins>
          </w:p>
          <w:p w:rsidR="008F27E3" w:rsidRPr="00AE4694" w:rsidRDefault="008F27E3" w:rsidP="00AD21D3">
            <w:pPr>
              <w:pStyle w:val="TAC"/>
              <w:rPr>
                <w:lang w:val="en-US" w:eastAsia="fi-FI"/>
              </w:rPr>
            </w:pPr>
            <w:r w:rsidRPr="00AE4694">
              <w:rPr>
                <w:lang w:val="en-US" w:eastAsia="fi-FI"/>
              </w:rPr>
              <w:t>DC_42A_n77C</w:t>
            </w:r>
            <w:ins w:id="985" w:author="R4-1902161" w:date="2019-03-06T21:10:00Z">
              <w:r w:rsidRPr="00A14C4D">
                <w:rPr>
                  <w:vertAlign w:val="superscript"/>
                  <w:lang w:val="en-US" w:eastAsia="fi-FI"/>
                </w:rPr>
                <w:t>3</w:t>
              </w:r>
            </w:ins>
            <w:ins w:id="986"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42A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DC_42A_n78A</w:t>
            </w:r>
            <w:ins w:id="987" w:author="R4-1902161" w:date="2019-03-06T21:10:00Z">
              <w:r w:rsidRPr="00A14C4D">
                <w:rPr>
                  <w:vertAlign w:val="superscript"/>
                  <w:lang w:val="en-US" w:eastAsia="fi-FI"/>
                </w:rPr>
                <w:t>3</w:t>
              </w:r>
            </w:ins>
            <w:ins w:id="988" w:author="R4-1902163" w:date="2019-03-06T21:17:00Z">
              <w:r>
                <w:rPr>
                  <w:vertAlign w:val="superscript"/>
                  <w:lang w:val="en-US" w:eastAsia="fi-FI"/>
                </w:rPr>
                <w:t>,4</w:t>
              </w:r>
            </w:ins>
          </w:p>
          <w:p w:rsidR="008F27E3" w:rsidRPr="00AE4694" w:rsidRDefault="008F27E3" w:rsidP="00AD21D3">
            <w:pPr>
              <w:pStyle w:val="TAC"/>
              <w:rPr>
                <w:lang w:val="en-US" w:eastAsia="fi-FI"/>
              </w:rPr>
            </w:pPr>
            <w:r w:rsidRPr="00AE4694">
              <w:rPr>
                <w:lang w:val="en-US" w:eastAsia="fi-FI"/>
              </w:rPr>
              <w:t>DC_42A_n78C</w:t>
            </w:r>
            <w:ins w:id="989" w:author="R4-1902161" w:date="2019-03-06T21:12:00Z">
              <w:r w:rsidRPr="00A14C4D">
                <w:rPr>
                  <w:vertAlign w:val="superscript"/>
                  <w:lang w:val="en-US" w:eastAsia="fi-FI"/>
                </w:rPr>
                <w:t>3</w:t>
              </w:r>
            </w:ins>
            <w:ins w:id="990"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42A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DC_42A_n79A</w:t>
            </w:r>
          </w:p>
          <w:p w:rsidR="008F27E3" w:rsidRPr="00AE4694" w:rsidRDefault="008F27E3" w:rsidP="00AD21D3">
            <w:pPr>
              <w:pStyle w:val="TAC"/>
              <w:rPr>
                <w:lang w:val="en-US" w:eastAsia="fi-FI"/>
              </w:rPr>
            </w:pPr>
            <w:r w:rsidRPr="00AE4694">
              <w:rPr>
                <w:lang w:val="en-US" w:eastAsia="fi-FI"/>
              </w:rPr>
              <w:t>DC_42A_n79C</w:t>
            </w:r>
          </w:p>
        </w:tc>
        <w:tc>
          <w:tcPr>
            <w:tcW w:w="2280" w:type="dxa"/>
            <w:vAlign w:val="center"/>
          </w:tcPr>
          <w:p w:rsidR="008F27E3" w:rsidRPr="00AE4694" w:rsidRDefault="008F27E3" w:rsidP="00AD21D3">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42A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t>DC_42C_n77A</w:t>
            </w:r>
            <w:ins w:id="991" w:author="R4-1902161" w:date="2019-03-06T21:10:00Z">
              <w:r w:rsidRPr="00A14C4D">
                <w:rPr>
                  <w:vertAlign w:val="superscript"/>
                  <w:lang w:val="en-US" w:eastAsia="fi-FI"/>
                </w:rPr>
                <w:t>3</w:t>
              </w:r>
            </w:ins>
            <w:ins w:id="992"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t>CA_42C</w:t>
            </w:r>
          </w:p>
        </w:tc>
        <w:tc>
          <w:tcPr>
            <w:tcW w:w="2359" w:type="dxa"/>
            <w:vAlign w:val="center"/>
          </w:tcPr>
          <w:p w:rsidR="008F27E3" w:rsidRPr="00AE4694" w:rsidRDefault="008F27E3" w:rsidP="00AD21D3">
            <w:pPr>
              <w:pStyle w:val="TAC"/>
              <w:rPr>
                <w:lang w:val="fi-FI" w:eastAsia="fi-FI"/>
              </w:rPr>
            </w:pPr>
            <w:r w:rsidRPr="00AE4694">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t>DC_42C_n78A</w:t>
            </w:r>
            <w:ins w:id="993" w:author="R4-1902161" w:date="2019-03-06T21:10:00Z">
              <w:r w:rsidRPr="00A14C4D">
                <w:rPr>
                  <w:vertAlign w:val="superscript"/>
                  <w:lang w:val="en-US" w:eastAsia="fi-FI"/>
                </w:rPr>
                <w:t>3</w:t>
              </w:r>
            </w:ins>
            <w:ins w:id="994"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t>CA_42C</w:t>
            </w:r>
          </w:p>
        </w:tc>
        <w:tc>
          <w:tcPr>
            <w:tcW w:w="2359" w:type="dxa"/>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t>DC_42C_n79A</w:t>
            </w:r>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t>CA_42C</w:t>
            </w:r>
          </w:p>
        </w:tc>
        <w:tc>
          <w:tcPr>
            <w:tcW w:w="2359" w:type="dxa"/>
            <w:vAlign w:val="center"/>
          </w:tcPr>
          <w:p w:rsidR="008F27E3" w:rsidRPr="00AE4694" w:rsidRDefault="008F27E3" w:rsidP="00AD21D3">
            <w:pPr>
              <w:pStyle w:val="TAC"/>
              <w:rPr>
                <w:lang w:val="fi-FI" w:eastAsia="fi-FI"/>
              </w:rPr>
            </w:pPr>
            <w:r w:rsidRPr="00AE4694">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zh-CN"/>
              </w:rPr>
              <w:t>DC_42C_n77C</w:t>
            </w:r>
            <w:ins w:id="995" w:author="R4-1902161" w:date="2019-03-06T21:10:00Z">
              <w:r w:rsidRPr="00A14C4D">
                <w:rPr>
                  <w:vertAlign w:val="superscript"/>
                  <w:lang w:val="en-US" w:eastAsia="fi-FI"/>
                </w:rPr>
                <w:t>3</w:t>
              </w:r>
            </w:ins>
            <w:ins w:id="996"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noProof/>
                <w:lang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noProof/>
                <w:lang w:eastAsia="zh-CN"/>
              </w:rPr>
              <w:t>CA_42C</w:t>
            </w:r>
          </w:p>
        </w:tc>
        <w:tc>
          <w:tcPr>
            <w:tcW w:w="2359" w:type="dxa"/>
            <w:vAlign w:val="center"/>
          </w:tcPr>
          <w:p w:rsidR="008F27E3" w:rsidRPr="00AE4694" w:rsidRDefault="008F27E3" w:rsidP="00AD21D3">
            <w:pPr>
              <w:pStyle w:val="TAC"/>
              <w:rPr>
                <w:lang w:val="fi-FI" w:eastAsia="fi-FI"/>
              </w:rPr>
            </w:pPr>
            <w:r w:rsidRPr="00AE4694">
              <w:rPr>
                <w:noProof/>
                <w:lang w:eastAsia="zh-CN"/>
              </w:rPr>
              <w:t>CA 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zh-CN"/>
              </w:rPr>
              <w:t>DC_42C_n78C</w:t>
            </w:r>
            <w:ins w:id="997" w:author="R4-1902161" w:date="2019-03-06T21:10:00Z">
              <w:r w:rsidRPr="00A14C4D">
                <w:rPr>
                  <w:vertAlign w:val="superscript"/>
                  <w:lang w:val="en-US" w:eastAsia="fi-FI"/>
                </w:rPr>
                <w:t>3</w:t>
              </w:r>
            </w:ins>
            <w:ins w:id="998"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noProof/>
                <w:lang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noProof/>
                <w:lang w:eastAsia="zh-CN"/>
              </w:rPr>
              <w:t>CA_42C</w:t>
            </w:r>
          </w:p>
        </w:tc>
        <w:tc>
          <w:tcPr>
            <w:tcW w:w="2359" w:type="dxa"/>
            <w:vAlign w:val="center"/>
          </w:tcPr>
          <w:p w:rsidR="008F27E3" w:rsidRPr="00AE4694" w:rsidRDefault="008F27E3" w:rsidP="00AD21D3">
            <w:pPr>
              <w:pStyle w:val="TAC"/>
              <w:rPr>
                <w:lang w:val="fi-FI" w:eastAsia="fi-FI"/>
              </w:rPr>
            </w:pPr>
            <w:r w:rsidRPr="00AE4694">
              <w:rPr>
                <w:noProof/>
                <w:lang w:eastAsia="zh-CN"/>
              </w:rPr>
              <w:t>CA 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zh-CN"/>
              </w:rPr>
              <w:t>DC_42C_n79C</w:t>
            </w:r>
          </w:p>
        </w:tc>
        <w:tc>
          <w:tcPr>
            <w:tcW w:w="2280" w:type="dxa"/>
            <w:vAlign w:val="center"/>
          </w:tcPr>
          <w:p w:rsidR="008F27E3" w:rsidRPr="00AE4694" w:rsidRDefault="008F27E3" w:rsidP="00AD21D3">
            <w:pPr>
              <w:pStyle w:val="TAC"/>
              <w:rPr>
                <w:lang w:val="fi-FI" w:eastAsia="fi-FI"/>
              </w:rPr>
            </w:pPr>
            <w:r w:rsidRPr="00AE4694">
              <w:rPr>
                <w:noProof/>
                <w:lang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noProof/>
                <w:lang w:eastAsia="zh-CN"/>
              </w:rPr>
              <w:t>CA_42C</w:t>
            </w:r>
          </w:p>
        </w:tc>
        <w:tc>
          <w:tcPr>
            <w:tcW w:w="2359" w:type="dxa"/>
            <w:vAlign w:val="center"/>
          </w:tcPr>
          <w:p w:rsidR="008F27E3" w:rsidRPr="00AE4694" w:rsidRDefault="008F27E3" w:rsidP="00AD21D3">
            <w:pPr>
              <w:pStyle w:val="TAC"/>
              <w:rPr>
                <w:lang w:val="fi-FI" w:eastAsia="fi-FI"/>
              </w:rPr>
            </w:pPr>
            <w:r w:rsidRPr="00AE4694">
              <w:rPr>
                <w:noProof/>
                <w:lang w:eastAsia="zh-CN"/>
              </w:rPr>
              <w:t>CA 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DC_42D_n77A</w:t>
            </w:r>
            <w:ins w:id="999" w:author="R4-1902161" w:date="2019-03-06T21:11:00Z">
              <w:r w:rsidRPr="00A14C4D">
                <w:rPr>
                  <w:vertAlign w:val="superscript"/>
                  <w:lang w:val="en-US" w:eastAsia="fi-FI"/>
                </w:rPr>
                <w:t>3</w:t>
              </w:r>
            </w:ins>
            <w:ins w:id="1000"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CA_42D</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DC_42D_n78A</w:t>
            </w:r>
            <w:ins w:id="1001" w:author="R4-1902161" w:date="2019-03-06T21:11:00Z">
              <w:r w:rsidRPr="00A14C4D">
                <w:rPr>
                  <w:vertAlign w:val="superscript"/>
                  <w:lang w:val="en-US" w:eastAsia="fi-FI"/>
                </w:rPr>
                <w:t>3</w:t>
              </w:r>
            </w:ins>
            <w:ins w:id="1002"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CA_42D</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DC_42D_n79A</w:t>
            </w:r>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CA_42D</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cs="Arial"/>
                <w:lang w:eastAsia="ja-JP"/>
              </w:rPr>
              <w:lastRenderedPageBreak/>
              <w:t>DC</w:t>
            </w:r>
            <w:r w:rsidRPr="00AE4694">
              <w:rPr>
                <w:rFonts w:cs="Arial"/>
              </w:rPr>
              <w:t>_</w:t>
            </w:r>
            <w:r w:rsidRPr="00AE4694">
              <w:rPr>
                <w:rFonts w:cs="Arial"/>
                <w:lang w:eastAsia="ja-JP"/>
              </w:rPr>
              <w:t>42E_n77A</w:t>
            </w:r>
            <w:ins w:id="1003" w:author="R4-1902161" w:date="2019-03-06T21:11:00Z">
              <w:r w:rsidRPr="00A14C4D">
                <w:rPr>
                  <w:vertAlign w:val="superscript"/>
                  <w:lang w:val="en-US" w:eastAsia="fi-FI"/>
                </w:rPr>
                <w:t>3</w:t>
              </w:r>
            </w:ins>
            <w:ins w:id="1004"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tcPr>
          <w:p w:rsidR="008F27E3" w:rsidRPr="00AE4694" w:rsidRDefault="008F27E3" w:rsidP="00AD21D3">
            <w:pPr>
              <w:pStyle w:val="TAC"/>
              <w:rPr>
                <w:lang w:val="fi-FI" w:eastAsia="fi-FI"/>
              </w:rPr>
            </w:pPr>
            <w:r w:rsidRPr="00AE4694">
              <w:rPr>
                <w:lang w:val="fi-FI" w:eastAsia="fi-FI"/>
              </w:rPr>
              <w:t>CA_42E</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42E_n78A</w:t>
            </w:r>
            <w:ins w:id="1005" w:author="R4-1902161" w:date="2019-03-06T21:11:00Z">
              <w:r w:rsidRPr="00A14C4D">
                <w:rPr>
                  <w:vertAlign w:val="superscript"/>
                  <w:lang w:val="en-US" w:eastAsia="fi-FI"/>
                </w:rPr>
                <w:t>3</w:t>
              </w:r>
            </w:ins>
            <w:ins w:id="1006"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tcPr>
          <w:p w:rsidR="008F27E3" w:rsidRPr="00AE4694" w:rsidRDefault="008F27E3" w:rsidP="00AD21D3">
            <w:pPr>
              <w:pStyle w:val="TAC"/>
              <w:rPr>
                <w:lang w:val="fi-FI" w:eastAsia="fi-FI"/>
              </w:rPr>
            </w:pPr>
            <w:r w:rsidRPr="00AE4694">
              <w:rPr>
                <w:lang w:val="fi-FI" w:eastAsia="fi-FI"/>
              </w:rPr>
              <w:t>CA_42E</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tcPr>
          <w:p w:rsidR="008F27E3" w:rsidRPr="00AE4694" w:rsidRDefault="008F27E3" w:rsidP="00AD21D3">
            <w:pPr>
              <w:pStyle w:val="TAC"/>
              <w:rPr>
                <w:lang w:val="fi-FI" w:eastAsia="fi-FI"/>
              </w:rPr>
            </w:pPr>
            <w:r w:rsidRPr="00AE4694">
              <w:rPr>
                <w:lang w:val="fi-FI" w:eastAsia="fi-FI"/>
              </w:rPr>
              <w:t>CA_42E</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46A</w:t>
            </w:r>
          </w:p>
        </w:tc>
        <w:tc>
          <w:tcPr>
            <w:tcW w:w="2359" w:type="dxa"/>
            <w:vAlign w:val="center"/>
          </w:tcPr>
          <w:p w:rsidR="008F27E3" w:rsidRPr="00AE4694" w:rsidRDefault="008F27E3" w:rsidP="00AD21D3">
            <w:pPr>
              <w:pStyle w:val="TAC"/>
              <w:rPr>
                <w:lang w:val="fi-FI" w:eastAsia="fi-FI"/>
              </w:rPr>
            </w:pPr>
            <w:r w:rsidRPr="00AE4694">
              <w:rPr>
                <w:rFonts w:hint="eastAsia"/>
                <w:lang w:val="fi-FI" w:eastAsia="zh-CN"/>
              </w:rPr>
              <w:t>n7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CA_46C</w:t>
            </w:r>
          </w:p>
        </w:tc>
        <w:tc>
          <w:tcPr>
            <w:tcW w:w="2359" w:type="dxa"/>
            <w:vAlign w:val="center"/>
          </w:tcPr>
          <w:p w:rsidR="008F27E3" w:rsidRPr="00AE4694" w:rsidRDefault="008F27E3" w:rsidP="00AD21D3">
            <w:pPr>
              <w:pStyle w:val="TAC"/>
              <w:rPr>
                <w:lang w:val="fi-FI" w:eastAsia="fi-FI"/>
              </w:rPr>
            </w:pPr>
            <w:r w:rsidRPr="00AE4694">
              <w:rPr>
                <w:rFonts w:hint="eastAsia"/>
                <w:lang w:val="fi-FI" w:eastAsia="zh-CN"/>
              </w:rPr>
              <w:t>n7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CA_46D</w:t>
            </w:r>
          </w:p>
        </w:tc>
        <w:tc>
          <w:tcPr>
            <w:tcW w:w="2359" w:type="dxa"/>
            <w:vAlign w:val="center"/>
          </w:tcPr>
          <w:p w:rsidR="008F27E3" w:rsidRPr="00AE4694" w:rsidRDefault="008F27E3" w:rsidP="00AD21D3">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CA_46E</w:t>
            </w:r>
          </w:p>
        </w:tc>
        <w:tc>
          <w:tcPr>
            <w:tcW w:w="2359" w:type="dxa"/>
            <w:vAlign w:val="center"/>
          </w:tcPr>
          <w:p w:rsidR="008F27E3" w:rsidRPr="00AE4694" w:rsidRDefault="008F27E3" w:rsidP="00AD21D3">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eastAsia="ja-JP"/>
              </w:rPr>
              <w:t>DC_66A_n5A</w:t>
            </w:r>
          </w:p>
        </w:tc>
        <w:tc>
          <w:tcPr>
            <w:tcW w:w="2280" w:type="dxa"/>
            <w:vAlign w:val="center"/>
          </w:tcPr>
          <w:p w:rsidR="008F27E3" w:rsidRPr="00AE4694" w:rsidRDefault="008F27E3" w:rsidP="00AD21D3">
            <w:pPr>
              <w:pStyle w:val="TAC"/>
              <w:rPr>
                <w:lang w:val="fi-FI" w:eastAsia="fi-FI"/>
              </w:rPr>
            </w:pPr>
            <w:r w:rsidRPr="00AE4694">
              <w:rPr>
                <w:lang w:eastAsia="ja-JP"/>
              </w:rPr>
              <w:t>DC_66A_n5A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66A</w:t>
            </w:r>
          </w:p>
        </w:tc>
        <w:tc>
          <w:tcPr>
            <w:tcW w:w="2359" w:type="dxa"/>
            <w:vAlign w:val="center"/>
          </w:tcPr>
          <w:p w:rsidR="008F27E3" w:rsidRPr="00AE4694" w:rsidRDefault="008F27E3" w:rsidP="00AD21D3">
            <w:pPr>
              <w:pStyle w:val="TAC"/>
              <w:rPr>
                <w:lang w:val="fi-FI" w:eastAsia="fi-FI"/>
              </w:rPr>
            </w:pPr>
            <w:r w:rsidRPr="00AE4694">
              <w:rPr>
                <w:lang w:eastAsia="ja-JP"/>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rsidR="008F27E3" w:rsidRPr="00AE4694" w:rsidRDefault="008F27E3" w:rsidP="00AD21D3">
            <w:pPr>
              <w:pStyle w:val="TAC"/>
              <w:rPr>
                <w:lang w:val="fi-FI" w:eastAsia="fi-FI"/>
              </w:rPr>
            </w:pPr>
            <w:r w:rsidRPr="00AE4694">
              <w:rPr>
                <w:lang w:eastAsia="ja-JP"/>
              </w:rPr>
              <w:t>DC_66A_n71A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66A</w:t>
            </w:r>
          </w:p>
        </w:tc>
        <w:tc>
          <w:tcPr>
            <w:tcW w:w="2359" w:type="dxa"/>
            <w:vAlign w:val="center"/>
          </w:tcPr>
          <w:p w:rsidR="008F27E3" w:rsidRPr="00AE4694" w:rsidRDefault="008F27E3" w:rsidP="00AD21D3">
            <w:pPr>
              <w:pStyle w:val="TAC"/>
              <w:rPr>
                <w:lang w:val="fi-FI" w:eastAsia="fi-FI"/>
              </w:rPr>
            </w:pPr>
            <w:r w:rsidRPr="00AE4694">
              <w:rPr>
                <w:lang w:eastAsia="ja-JP"/>
              </w:rPr>
              <w:t>n71A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eastAsia="ja-JP"/>
              </w:rPr>
              <w:t>DC_66A_n78A</w:t>
            </w:r>
          </w:p>
        </w:tc>
        <w:tc>
          <w:tcPr>
            <w:tcW w:w="2280" w:type="dxa"/>
            <w:vAlign w:val="center"/>
          </w:tcPr>
          <w:p w:rsidR="008F27E3" w:rsidRPr="00AE4694" w:rsidRDefault="008F27E3" w:rsidP="00AD21D3">
            <w:pPr>
              <w:pStyle w:val="TAC"/>
              <w:rPr>
                <w:lang w:eastAsia="ja-JP"/>
              </w:rPr>
            </w:pPr>
            <w:r w:rsidRPr="00AE4694">
              <w:rPr>
                <w:lang w:eastAsia="ja-JP"/>
              </w:rPr>
              <w:t>DC_66A_n78A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66A</w:t>
            </w:r>
          </w:p>
        </w:tc>
        <w:tc>
          <w:tcPr>
            <w:tcW w:w="2359" w:type="dxa"/>
            <w:vAlign w:val="center"/>
          </w:tcPr>
          <w:p w:rsidR="008F27E3" w:rsidRPr="00AE4694" w:rsidRDefault="008F27E3" w:rsidP="00AD21D3">
            <w:pPr>
              <w:pStyle w:val="TAC"/>
              <w:rPr>
                <w:lang w:eastAsia="ja-JP"/>
              </w:rPr>
            </w:pPr>
            <w:r w:rsidRPr="00AE4694">
              <w:rPr>
                <w:lang w:eastAsia="ja-JP"/>
              </w:rPr>
              <w:t>n78A</w:t>
            </w:r>
          </w:p>
        </w:tc>
      </w:tr>
      <w:tr w:rsidR="008F27E3" w:rsidRPr="00AE4694" w:rsidTr="00AD21D3">
        <w:trPr>
          <w:trHeight w:val="288"/>
          <w:jc w:val="center"/>
        </w:trPr>
        <w:tc>
          <w:tcPr>
            <w:tcW w:w="9816" w:type="dxa"/>
            <w:gridSpan w:val="4"/>
            <w:shd w:val="clear" w:color="auto" w:fill="auto"/>
            <w:noWrap/>
            <w:vAlign w:val="center"/>
          </w:tcPr>
          <w:p w:rsidR="008F27E3" w:rsidRPr="0035697A" w:rsidRDefault="008F27E3" w:rsidP="00AD21D3">
            <w:pPr>
              <w:pStyle w:val="TAN"/>
            </w:pPr>
            <w:r w:rsidRPr="0035697A">
              <w:t>NOTE 1:</w:t>
            </w:r>
            <w:r w:rsidRPr="0035697A">
              <w:tab/>
              <w:t>Uplink CA configurations are the configurations supported by the present release of specifications.</w:t>
            </w:r>
          </w:p>
          <w:p w:rsidR="008F27E3" w:rsidRPr="001A6115" w:rsidRDefault="008F27E3" w:rsidP="00AD21D3">
            <w:pPr>
              <w:pStyle w:val="TAN"/>
              <w:rPr>
                <w:ins w:id="1007" w:author="R4-1902161" w:date="2019-03-06T21:10:00Z"/>
                <w:rPrChange w:id="1008" w:author="R4-1902161" w:date="2019-03-06T21:10:00Z">
                  <w:rPr>
                    <w:ins w:id="1009" w:author="R4-1902161" w:date="2019-03-06T21:10:00Z"/>
                    <w:rStyle w:val="TANChar"/>
                  </w:rPr>
                </w:rPrChange>
              </w:rPr>
              <w:pPrChange w:id="1010" w:author="R4-1902161" w:date="2019-03-06T21:10:00Z">
                <w:pPr>
                  <w:pStyle w:val="TAN"/>
                  <w:ind w:left="825" w:hanging="825"/>
                </w:pPr>
              </w:pPrChange>
            </w:pPr>
            <w:r w:rsidRPr="0035697A">
              <w:rPr>
                <w:rFonts w:hint="eastAsia"/>
              </w:rPr>
              <w:t>N</w:t>
            </w:r>
            <w:r w:rsidRPr="001A6115">
              <w:rPr>
                <w:rPrChange w:id="1011" w:author="R4-1902161" w:date="2019-03-06T21:10:00Z">
                  <w:rPr>
                    <w:lang w:eastAsia="zh-CN"/>
                  </w:rPr>
                </w:rPrChange>
              </w:rPr>
              <w:t xml:space="preserve">OTE </w:t>
            </w:r>
            <w:r w:rsidRPr="0035697A">
              <w:rPr>
                <w:rFonts w:hint="eastAsia"/>
              </w:rPr>
              <w:t>2:</w:t>
            </w:r>
            <w:r w:rsidRPr="0035697A">
              <w:tab/>
              <w:t>Restricted</w:t>
            </w:r>
            <w:r w:rsidRPr="001A6115">
              <w:rPr>
                <w:rPrChange w:id="1012" w:author="R4-1902161" w:date="2019-03-06T21:10:00Z">
                  <w:rPr>
                    <w:rStyle w:val="TANChar"/>
                  </w:rPr>
                </w:rPrChange>
              </w:rPr>
              <w:t xml:space="preserve"> to E-UTRA operation when inter-band carrier aggregation is configured. The downlink operating band for Band 46 is paired with the uplink operating band (external E-UTRA band) of the carrier aggregation configuration that is supporting the configured Pcell.</w:t>
            </w:r>
          </w:p>
          <w:p w:rsidR="008F27E3" w:rsidRDefault="008F27E3" w:rsidP="00AD21D3">
            <w:pPr>
              <w:pStyle w:val="TAN"/>
              <w:rPr>
                <w:ins w:id="1013" w:author="R4-1902163" w:date="2019-03-06T21:16:00Z"/>
              </w:rPr>
            </w:pPr>
            <w:ins w:id="1014" w:author="R4-1902161" w:date="2019-03-06T21:10:00Z">
              <w:r w:rsidRPr="0035697A">
                <w:t>NOTE 3: The minimum requirements apply only when there is non-simultaneous Tx/Rx operation between E-UTRA and NR carriers. This restriction applies also for these carriers when applicable EN-DC cong\figuration is part of a higher order EN-DC configuration.</w:t>
              </w:r>
            </w:ins>
          </w:p>
          <w:p w:rsidR="008F27E3" w:rsidRPr="0035697A" w:rsidRDefault="008F27E3" w:rsidP="00AD21D3">
            <w:pPr>
              <w:pStyle w:val="TAN"/>
              <w:ind w:left="825" w:hanging="825"/>
            </w:pPr>
            <w:ins w:id="1015" w:author="R4-1902163" w:date="2019-03-06T21:16:00Z">
              <w:r>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tc>
      </w:tr>
    </w:tbl>
    <w:p w:rsidR="008F27E3" w:rsidRPr="00AE4694" w:rsidRDefault="008F27E3" w:rsidP="008F27E3"/>
    <w:p w:rsidR="008F27E3" w:rsidRPr="00AE4694" w:rsidRDefault="008F27E3" w:rsidP="008F27E3">
      <w:pPr>
        <w:pStyle w:val="40"/>
      </w:pPr>
      <w:bookmarkStart w:id="1016" w:name="_Toc535319277"/>
      <w:r w:rsidRPr="00AE4694">
        <w:lastRenderedPageBreak/>
        <w:t>5.5B.4.2</w:t>
      </w:r>
      <w:r w:rsidRPr="00AE4694">
        <w:tab/>
        <w:t>Inter-band EN-DC configurations within FR1 (three bands)</w:t>
      </w:r>
      <w:bookmarkEnd w:id="1016"/>
    </w:p>
    <w:p w:rsidR="008F27E3" w:rsidRPr="00AE4694" w:rsidRDefault="008F27E3" w:rsidP="008F27E3">
      <w:pPr>
        <w:pStyle w:val="TH"/>
      </w:pPr>
      <w:r w:rsidRPr="00AE4694">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1"/>
        <w:gridCol w:w="2017"/>
        <w:gridCol w:w="1771"/>
        <w:tblGridChange w:id="1017">
          <w:tblGrid>
            <w:gridCol w:w="2739"/>
            <w:gridCol w:w="3101"/>
            <w:gridCol w:w="1"/>
            <w:gridCol w:w="2016"/>
            <w:gridCol w:w="2"/>
            <w:gridCol w:w="1769"/>
            <w:gridCol w:w="3"/>
          </w:tblGrid>
        </w:tblGridChange>
      </w:tblGrid>
      <w:tr w:rsidR="008F27E3" w:rsidRPr="00AE4694" w:rsidTr="00AD21D3">
        <w:trPr>
          <w:trHeight w:val="288"/>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DC_1A-</w:t>
            </w:r>
            <w:r w:rsidRPr="00AE4694">
              <w:rPr>
                <w:rFonts w:eastAsia="맑은 고딕"/>
              </w:rPr>
              <w:t>3A_</w:t>
            </w:r>
            <w:r w:rsidRPr="00AE4694">
              <w:t>n</w:t>
            </w:r>
            <w:r w:rsidRPr="00AE4694">
              <w:rPr>
                <w:rFonts w:eastAsia="맑은 고딕"/>
              </w:rPr>
              <w:t>28</w:t>
            </w:r>
            <w:r w:rsidRPr="00AE4694">
              <w:t>A</w:t>
            </w:r>
          </w:p>
        </w:tc>
        <w:tc>
          <w:tcPr>
            <w:tcW w:w="0" w:type="auto"/>
            <w:vAlign w:val="center"/>
          </w:tcPr>
          <w:p w:rsidR="008F27E3" w:rsidRPr="00AE4694" w:rsidRDefault="008F27E3" w:rsidP="00AD21D3">
            <w:pPr>
              <w:pStyle w:val="TAC"/>
            </w:pPr>
            <w:r w:rsidRPr="00AE4694">
              <w:t>DC_1A_n28A</w:t>
            </w:r>
          </w:p>
          <w:p w:rsidR="008F27E3" w:rsidRPr="00AE4694" w:rsidRDefault="008F27E3" w:rsidP="00AD21D3">
            <w:pPr>
              <w:pStyle w:val="TAC"/>
            </w:pPr>
            <w:r w:rsidRPr="00AE4694">
              <w:t>DC_3A_n28A</w:t>
            </w:r>
          </w:p>
        </w:tc>
        <w:tc>
          <w:tcPr>
            <w:tcW w:w="0" w:type="auto"/>
            <w:shd w:val="clear" w:color="auto" w:fill="auto"/>
            <w:noWrap/>
            <w:vAlign w:val="center"/>
          </w:tcPr>
          <w:p w:rsidR="008F27E3" w:rsidRPr="00AE4694" w:rsidRDefault="008F27E3" w:rsidP="00AD21D3">
            <w:pPr>
              <w:pStyle w:val="TAC"/>
            </w:pPr>
            <w:r w:rsidRPr="00AE4694">
              <w:t>CA_1A-3A</w:t>
            </w:r>
          </w:p>
        </w:tc>
        <w:tc>
          <w:tcPr>
            <w:tcW w:w="0" w:type="auto"/>
            <w:vAlign w:val="center"/>
          </w:tcPr>
          <w:p w:rsidR="008F27E3" w:rsidRPr="00AE4694" w:rsidRDefault="008F27E3" w:rsidP="00AD21D3">
            <w:pPr>
              <w:pStyle w:val="TAC"/>
            </w:pPr>
            <w:r w:rsidRPr="00AE4694">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DC_1A-3A_n77A</w:t>
            </w:r>
          </w:p>
          <w:p w:rsidR="008F27E3" w:rsidRPr="00AE4694" w:rsidRDefault="008F27E3" w:rsidP="00AD21D3">
            <w:pPr>
              <w:pStyle w:val="TAC"/>
            </w:pPr>
            <w:r w:rsidRPr="00AE4694">
              <w:rPr>
                <w:noProof/>
                <w:lang w:eastAsia="zh-CN"/>
              </w:rPr>
              <w:t>DC_1A-3A_n77C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lang w:val="en-US" w:eastAsia="fi-FI"/>
              </w:rPr>
            </w:pPr>
            <w:r w:rsidRPr="00AE4694">
              <w:rPr>
                <w:noProof/>
                <w:lang w:eastAsia="zh-CN"/>
              </w:rPr>
              <w:t>DC_3A_n77A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DC_1A-3A_n78A</w:t>
            </w:r>
          </w:p>
          <w:p w:rsidR="008F27E3" w:rsidRPr="00AE4694" w:rsidRDefault="008F27E3" w:rsidP="00AD21D3">
            <w:pPr>
              <w:pStyle w:val="TAC"/>
              <w:rPr>
                <w:noProof/>
                <w:lang w:eastAsia="zh-CN"/>
              </w:rPr>
            </w:pPr>
            <w:r w:rsidRPr="00AE4694">
              <w:rPr>
                <w:noProof/>
                <w:lang w:eastAsia="zh-CN"/>
              </w:rPr>
              <w:t>DC_1A-3A_n78C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DC_3A_n78A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DC_1A-3A_n79A</w:t>
            </w:r>
          </w:p>
          <w:p w:rsidR="008F27E3" w:rsidRPr="00AE4694" w:rsidRDefault="008F27E3" w:rsidP="00AD21D3">
            <w:pPr>
              <w:pStyle w:val="TAC"/>
              <w:rPr>
                <w:noProof/>
                <w:lang w:eastAsia="zh-CN"/>
              </w:rPr>
            </w:pPr>
            <w:r w:rsidRPr="00AE4694">
              <w:rPr>
                <w:noProof/>
                <w:lang w:eastAsia="zh-CN"/>
              </w:rPr>
              <w:t>DC_1A-3A_n79C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DC_3A_n79A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18"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19" w:author="Editor_#40" w:date="2019-02-15T10:59:00Z">
            <w:trPr>
              <w:trHeight w:val="288"/>
              <w:jc w:val="center"/>
            </w:trPr>
          </w:trPrChange>
        </w:trPr>
        <w:tc>
          <w:tcPr>
            <w:tcW w:w="0" w:type="auto"/>
            <w:shd w:val="clear" w:color="auto" w:fill="auto"/>
            <w:noWrap/>
            <w:vAlign w:val="center"/>
            <w:tcPrChange w:id="1020"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lang w:eastAsia="zh-CN"/>
              </w:rPr>
              <w:t>DC_1A-3C_n78A</w:t>
            </w:r>
          </w:p>
        </w:tc>
        <w:tc>
          <w:tcPr>
            <w:tcW w:w="0" w:type="auto"/>
            <w:tcPrChange w:id="1021" w:author="Editor_#40" w:date="2019-02-15T10:59:00Z">
              <w:tcPr>
                <w:tcW w:w="0" w:type="auto"/>
                <w:gridSpan w:val="2"/>
              </w:tcPr>
            </w:tcPrChange>
          </w:tcPr>
          <w:p w:rsidR="008F27E3" w:rsidRPr="00AE4694" w:rsidRDefault="008F27E3" w:rsidP="00AD21D3">
            <w:pPr>
              <w:pStyle w:val="TAC"/>
              <w:rPr>
                <w:lang w:eastAsia="zh-CN"/>
              </w:rPr>
            </w:pPr>
            <w:r w:rsidRPr="00AE4694">
              <w:rPr>
                <w:lang w:eastAsia="zh-CN"/>
              </w:rPr>
              <w:t>DC_1A_n78A</w:t>
            </w:r>
          </w:p>
          <w:p w:rsidR="008F27E3" w:rsidRPr="00AE4694" w:rsidRDefault="008F27E3" w:rsidP="00AD21D3">
            <w:pPr>
              <w:pStyle w:val="TAC"/>
              <w:rPr>
                <w:noProof/>
                <w:lang w:eastAsia="zh-CN"/>
              </w:rPr>
            </w:pPr>
            <w:r w:rsidRPr="00AE4694">
              <w:rPr>
                <w:lang w:eastAsia="zh-CN"/>
              </w:rPr>
              <w:t>DC_3A_n78A</w:t>
            </w:r>
          </w:p>
        </w:tc>
        <w:tc>
          <w:tcPr>
            <w:tcW w:w="0" w:type="auto"/>
            <w:shd w:val="clear" w:color="auto" w:fill="auto"/>
            <w:noWrap/>
            <w:vAlign w:val="center"/>
            <w:tcPrChange w:id="1022"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lang w:eastAsia="zh-CN"/>
              </w:rPr>
              <w:t>CA_1A-3C</w:t>
            </w:r>
          </w:p>
        </w:tc>
        <w:tc>
          <w:tcPr>
            <w:tcW w:w="0" w:type="auto"/>
            <w:vAlign w:val="center"/>
            <w:tcPrChange w:id="1023" w:author="Editor_#40" w:date="2019-02-15T10:59:00Z">
              <w:tcPr>
                <w:tcW w:w="0" w:type="auto"/>
                <w:gridSpan w:val="2"/>
              </w:tcPr>
            </w:tcPrChange>
          </w:tcPr>
          <w:p w:rsidR="008F27E3" w:rsidRPr="00AE4694" w:rsidRDefault="008F27E3" w:rsidP="00AD21D3">
            <w:pPr>
              <w:pStyle w:val="TAC"/>
              <w:rPr>
                <w:noProof/>
                <w:lang w:eastAsia="zh-CN"/>
              </w:rPr>
            </w:pPr>
            <w:r w:rsidRPr="00AE4694">
              <w:rPr>
                <w:lang w:eastAsia="zh-CN"/>
              </w:rPr>
              <w:t>n78A</w:t>
            </w:r>
          </w:p>
        </w:tc>
      </w:tr>
      <w:tr w:rsidR="008F27E3" w:rsidRPr="00AE4694" w:rsidTr="008C42A4">
        <w:trPr>
          <w:trHeight w:val="288"/>
          <w:jc w:val="center"/>
          <w:ins w:id="1024" w:author="Suhwan Lim" w:date="2019-04-18T12:14:00Z"/>
        </w:trPr>
        <w:tc>
          <w:tcPr>
            <w:tcW w:w="0" w:type="auto"/>
            <w:shd w:val="clear" w:color="auto" w:fill="auto"/>
            <w:noWrap/>
            <w:vAlign w:val="center"/>
          </w:tcPr>
          <w:p w:rsidR="008F27E3" w:rsidRPr="00AE4694" w:rsidRDefault="008F27E3" w:rsidP="00AD21D3">
            <w:pPr>
              <w:pStyle w:val="TAC"/>
              <w:rPr>
                <w:ins w:id="1025" w:author="Suhwan Lim" w:date="2019-04-18T12:14:00Z"/>
                <w:lang w:eastAsia="zh-CN"/>
              </w:rPr>
            </w:pPr>
            <w:ins w:id="1026" w:author="Suhwan Lim" w:date="2019-04-18T12:14:00Z">
              <w:r w:rsidRPr="001B0F7A">
                <w:rPr>
                  <w:rFonts w:eastAsia="맑은 고딕"/>
                  <w:lang w:eastAsia="ko-KR"/>
                </w:rPr>
                <w:t>DC_1A_n3A-n78A</w:t>
              </w:r>
            </w:ins>
          </w:p>
        </w:tc>
        <w:tc>
          <w:tcPr>
            <w:tcW w:w="0" w:type="auto"/>
            <w:vAlign w:val="center"/>
          </w:tcPr>
          <w:p w:rsidR="008F27E3" w:rsidRPr="001B0F7A" w:rsidRDefault="008F27E3" w:rsidP="00AD21D3">
            <w:pPr>
              <w:pStyle w:val="TAC"/>
              <w:rPr>
                <w:ins w:id="1027" w:author="Suhwan Lim" w:date="2019-04-18T12:14:00Z"/>
                <w:rFonts w:eastAsia="맑은 고딕"/>
                <w:lang w:eastAsia="ko-KR"/>
              </w:rPr>
            </w:pPr>
            <w:ins w:id="1028" w:author="Suhwan Lim" w:date="2019-04-18T12:14:00Z">
              <w:r w:rsidRPr="001B0F7A">
                <w:rPr>
                  <w:rFonts w:eastAsia="맑은 고딕"/>
                  <w:lang w:eastAsia="ko-KR"/>
                </w:rPr>
                <w:t>DC_1A_n3A</w:t>
              </w:r>
            </w:ins>
          </w:p>
          <w:p w:rsidR="008F27E3" w:rsidRPr="00AE4694" w:rsidRDefault="008F27E3" w:rsidP="00AD21D3">
            <w:pPr>
              <w:pStyle w:val="TAC"/>
              <w:rPr>
                <w:ins w:id="1029" w:author="Suhwan Lim" w:date="2019-04-18T12:14:00Z"/>
                <w:lang w:eastAsia="zh-CN"/>
              </w:rPr>
            </w:pPr>
            <w:ins w:id="1030" w:author="Suhwan Lim" w:date="2019-04-18T12:14:00Z">
              <w:r w:rsidRPr="001B0F7A">
                <w:rPr>
                  <w:rFonts w:eastAsia="맑은 고딕"/>
                  <w:lang w:eastAsia="ko-KR"/>
                </w:rPr>
                <w:t>DC_1A_n78A</w:t>
              </w:r>
            </w:ins>
          </w:p>
        </w:tc>
        <w:tc>
          <w:tcPr>
            <w:tcW w:w="0" w:type="auto"/>
            <w:shd w:val="clear" w:color="auto" w:fill="auto"/>
            <w:noWrap/>
            <w:vAlign w:val="center"/>
          </w:tcPr>
          <w:p w:rsidR="008F27E3" w:rsidRPr="00AE4694" w:rsidRDefault="008F27E3" w:rsidP="00AD21D3">
            <w:pPr>
              <w:pStyle w:val="TAC"/>
              <w:rPr>
                <w:ins w:id="1031" w:author="Suhwan Lim" w:date="2019-04-18T12:14:00Z"/>
                <w:lang w:eastAsia="zh-CN"/>
              </w:rPr>
            </w:pPr>
            <w:ins w:id="1032" w:author="Suhwan Lim" w:date="2019-04-18T12:14:00Z">
              <w:r w:rsidRPr="001B0F7A">
                <w:rPr>
                  <w:lang w:eastAsia="zh-CN"/>
                </w:rPr>
                <w:t>1A</w:t>
              </w:r>
            </w:ins>
          </w:p>
        </w:tc>
        <w:tc>
          <w:tcPr>
            <w:tcW w:w="0" w:type="auto"/>
            <w:vAlign w:val="center"/>
          </w:tcPr>
          <w:p w:rsidR="008F27E3" w:rsidRPr="00AE4694" w:rsidRDefault="008F27E3" w:rsidP="00AD21D3">
            <w:pPr>
              <w:pStyle w:val="TAC"/>
              <w:rPr>
                <w:ins w:id="1033" w:author="Suhwan Lim" w:date="2019-04-18T12:14:00Z"/>
                <w:lang w:eastAsia="zh-CN"/>
              </w:rPr>
            </w:pPr>
            <w:ins w:id="1034" w:author="Suhwan Lim" w:date="2019-04-18T12:14:00Z">
              <w:r w:rsidRPr="001B0F7A">
                <w:rPr>
                  <w:rFonts w:eastAsia="맑은 고딕"/>
                  <w:lang w:eastAsia="ko-KR"/>
                </w:rPr>
                <w:t>CA_n3A-n78A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DC_1A-5A_n78A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DC_5A_n78A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CA_1A-5A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DC_1A-7A_n28A</w:t>
            </w:r>
          </w:p>
        </w:tc>
        <w:tc>
          <w:tcPr>
            <w:tcW w:w="0" w:type="auto"/>
            <w:vAlign w:val="center"/>
          </w:tcPr>
          <w:p w:rsidR="008F27E3" w:rsidRPr="00AE4694" w:rsidRDefault="008F27E3" w:rsidP="00AD21D3">
            <w:pPr>
              <w:pStyle w:val="TAC"/>
              <w:rPr>
                <w:noProof/>
                <w:lang w:eastAsia="zh-CN"/>
              </w:rPr>
            </w:pPr>
            <w:r w:rsidRPr="00AE4694">
              <w:rPr>
                <w:noProof/>
                <w:lang w:eastAsia="zh-CN"/>
              </w:rPr>
              <w:t>DC_1A_n28A</w:t>
            </w:r>
          </w:p>
          <w:p w:rsidR="008F27E3" w:rsidRPr="00AE4694" w:rsidRDefault="008F27E3" w:rsidP="00AD21D3">
            <w:pPr>
              <w:pStyle w:val="TAC"/>
              <w:rPr>
                <w:noProof/>
                <w:lang w:eastAsia="zh-CN"/>
              </w:rPr>
            </w:pPr>
            <w:r w:rsidRPr="00AE4694">
              <w:rPr>
                <w:noProof/>
                <w:lang w:eastAsia="zh-CN"/>
              </w:rPr>
              <w:t>DC_7A_n28A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CA_1A-7A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DC_1A-7A-7A_n78A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CA_1A-7A-7A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ins w:id="1035" w:author="Suhwan Lim" w:date="2019-04-18T12:14:00Z"/>
        </w:trPr>
        <w:tc>
          <w:tcPr>
            <w:tcW w:w="0" w:type="auto"/>
            <w:shd w:val="clear" w:color="auto" w:fill="auto"/>
            <w:noWrap/>
            <w:vAlign w:val="center"/>
          </w:tcPr>
          <w:p w:rsidR="008F27E3" w:rsidRPr="00AE4694" w:rsidRDefault="008F27E3" w:rsidP="00AD21D3">
            <w:pPr>
              <w:pStyle w:val="TAC"/>
              <w:rPr>
                <w:ins w:id="1036" w:author="Suhwan Lim" w:date="2019-04-18T12:14:00Z"/>
                <w:noProof/>
                <w:lang w:eastAsia="zh-CN"/>
              </w:rPr>
            </w:pPr>
            <w:ins w:id="1037" w:author="Suhwan Lim" w:date="2019-04-18T12:15:00Z">
              <w:r>
                <w:rPr>
                  <w:rFonts w:hint="eastAsia"/>
                  <w:noProof/>
                  <w:lang w:eastAsia="ko-KR"/>
                </w:rPr>
                <w:t>DC_1A_n7A-n78A</w:t>
              </w:r>
            </w:ins>
          </w:p>
        </w:tc>
        <w:tc>
          <w:tcPr>
            <w:tcW w:w="0" w:type="auto"/>
            <w:vAlign w:val="center"/>
          </w:tcPr>
          <w:p w:rsidR="008F27E3" w:rsidRPr="001B0F7A" w:rsidRDefault="008F27E3" w:rsidP="00AD21D3">
            <w:pPr>
              <w:pStyle w:val="TAC"/>
              <w:rPr>
                <w:ins w:id="1038" w:author="Suhwan Lim" w:date="2019-04-18T12:15:00Z"/>
                <w:rFonts w:eastAsia="맑은 고딕"/>
                <w:lang w:eastAsia="ko-KR"/>
              </w:rPr>
            </w:pPr>
            <w:ins w:id="1039" w:author="Suhwan Lim" w:date="2019-04-18T12:15:00Z">
              <w:r>
                <w:rPr>
                  <w:rFonts w:eastAsia="맑은 고딕"/>
                  <w:lang w:eastAsia="ko-KR"/>
                </w:rPr>
                <w:t>DC_1A_n7</w:t>
              </w:r>
              <w:r w:rsidRPr="001B0F7A">
                <w:rPr>
                  <w:rFonts w:eastAsia="맑은 고딕"/>
                  <w:lang w:eastAsia="ko-KR"/>
                </w:rPr>
                <w:t>A</w:t>
              </w:r>
            </w:ins>
          </w:p>
          <w:p w:rsidR="008F27E3" w:rsidRPr="00AE4694" w:rsidRDefault="008F27E3" w:rsidP="00AD21D3">
            <w:pPr>
              <w:pStyle w:val="TAC"/>
              <w:rPr>
                <w:ins w:id="1040" w:author="Suhwan Lim" w:date="2019-04-18T12:14:00Z"/>
                <w:noProof/>
                <w:lang w:eastAsia="zh-CN"/>
              </w:rPr>
            </w:pPr>
            <w:ins w:id="1041" w:author="Suhwan Lim" w:date="2019-04-18T12:15:00Z">
              <w:r w:rsidRPr="001B0F7A">
                <w:rPr>
                  <w:rFonts w:eastAsia="맑은 고딕"/>
                  <w:lang w:eastAsia="ko-KR"/>
                </w:rPr>
                <w:t>DC_1A_n78A</w:t>
              </w:r>
            </w:ins>
          </w:p>
        </w:tc>
        <w:tc>
          <w:tcPr>
            <w:tcW w:w="0" w:type="auto"/>
            <w:shd w:val="clear" w:color="auto" w:fill="auto"/>
            <w:noWrap/>
            <w:vAlign w:val="center"/>
          </w:tcPr>
          <w:p w:rsidR="008F27E3" w:rsidRPr="00AE4694" w:rsidRDefault="008F27E3" w:rsidP="00AD21D3">
            <w:pPr>
              <w:pStyle w:val="TAC"/>
              <w:rPr>
                <w:ins w:id="1042" w:author="Suhwan Lim" w:date="2019-04-18T12:14:00Z"/>
                <w:noProof/>
                <w:lang w:eastAsia="zh-CN"/>
              </w:rPr>
            </w:pPr>
            <w:ins w:id="1043" w:author="Suhwan Lim" w:date="2019-04-18T12:15:00Z">
              <w:r w:rsidRPr="001B0F7A">
                <w:rPr>
                  <w:lang w:eastAsia="zh-CN"/>
                </w:rPr>
                <w:t>1A</w:t>
              </w:r>
            </w:ins>
          </w:p>
        </w:tc>
        <w:tc>
          <w:tcPr>
            <w:tcW w:w="0" w:type="auto"/>
            <w:vAlign w:val="center"/>
          </w:tcPr>
          <w:p w:rsidR="008F27E3" w:rsidRPr="00AE4694" w:rsidRDefault="008F27E3" w:rsidP="00AD21D3">
            <w:pPr>
              <w:pStyle w:val="TAC"/>
              <w:rPr>
                <w:ins w:id="1044" w:author="Suhwan Lim" w:date="2019-04-18T12:14:00Z"/>
                <w:noProof/>
                <w:lang w:eastAsia="zh-CN"/>
              </w:rPr>
            </w:pPr>
            <w:ins w:id="1045" w:author="Suhwan Lim" w:date="2019-04-18T12:15:00Z">
              <w:r>
                <w:rPr>
                  <w:rFonts w:eastAsia="맑은 고딕"/>
                  <w:lang w:eastAsia="ko-KR"/>
                </w:rPr>
                <w:t>CA_n7</w:t>
              </w:r>
              <w:r w:rsidRPr="001B0F7A">
                <w:rPr>
                  <w:rFonts w:eastAsia="맑은 고딕"/>
                  <w:lang w:eastAsia="ko-KR"/>
                </w:rPr>
                <w:t>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DC_1A-8A_n78A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DC_1A-18A_n77A</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DC_18A_n77A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CA_1A-18A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DC_1A-18A_n78A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rPr>
              <w:t>DC_1A-18A_n79A</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DC_18A_n79A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CA_1A-18A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DC_1A-19A_n77A</w:t>
            </w:r>
          </w:p>
          <w:p w:rsidR="008F27E3" w:rsidRPr="00AE4694" w:rsidRDefault="008F27E3" w:rsidP="00AD21D3">
            <w:pPr>
              <w:pStyle w:val="TAC"/>
              <w:rPr>
                <w:noProof/>
                <w:lang w:eastAsia="zh-CN"/>
              </w:rPr>
            </w:pPr>
            <w:r w:rsidRPr="00AE4694">
              <w:rPr>
                <w:noProof/>
                <w:lang w:eastAsia="zh-CN"/>
              </w:rPr>
              <w:t>DC_1A-19A_n77C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DC_1A-19A_n78A</w:t>
            </w:r>
          </w:p>
          <w:p w:rsidR="008F27E3" w:rsidRPr="00AE4694" w:rsidRDefault="008F27E3" w:rsidP="00AD21D3">
            <w:pPr>
              <w:pStyle w:val="TAC"/>
              <w:rPr>
                <w:noProof/>
                <w:lang w:eastAsia="zh-CN"/>
              </w:rPr>
            </w:pPr>
            <w:r w:rsidRPr="00AE4694">
              <w:rPr>
                <w:noProof/>
                <w:lang w:eastAsia="zh-CN"/>
              </w:rPr>
              <w:t>DC_1A-19A_n78C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DC_19A_n78A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DC_1A-19A_n79A</w:t>
            </w:r>
          </w:p>
          <w:p w:rsidR="008F27E3" w:rsidRPr="00AE4694" w:rsidRDefault="008F27E3" w:rsidP="00AD21D3">
            <w:pPr>
              <w:pStyle w:val="TAC"/>
              <w:rPr>
                <w:noProof/>
                <w:lang w:eastAsia="zh-CN"/>
              </w:rPr>
            </w:pPr>
            <w:r w:rsidRPr="00AE4694">
              <w:rPr>
                <w:noProof/>
                <w:lang w:eastAsia="zh-CN"/>
              </w:rPr>
              <w:t>DC_1A-19A_n79C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DC_19A_n79A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DC_1A-19A_n77A</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 19A_n77A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CA_1A-19A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DC_19A_n78A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CA_1A-19A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DC_1A-19A_n79A</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DC_19A_n79A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CA_1A-19A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DC_1A-20A_n28A</w:t>
            </w:r>
          </w:p>
        </w:tc>
        <w:tc>
          <w:tcPr>
            <w:tcW w:w="0" w:type="auto"/>
            <w:vAlign w:val="center"/>
          </w:tcPr>
          <w:p w:rsidR="008F27E3" w:rsidRPr="00AE4694" w:rsidRDefault="008F27E3" w:rsidP="00AD21D3">
            <w:pPr>
              <w:pStyle w:val="TAC"/>
              <w:rPr>
                <w:noProof/>
                <w:lang w:eastAsia="zh-CN"/>
              </w:rPr>
            </w:pPr>
            <w:r w:rsidRPr="00AE4694">
              <w:rPr>
                <w:noProof/>
                <w:lang w:eastAsia="zh-CN"/>
              </w:rPr>
              <w:t>DC_1A_n28A</w:t>
            </w:r>
          </w:p>
          <w:p w:rsidR="008F27E3" w:rsidRPr="00AE4694" w:rsidRDefault="008F27E3" w:rsidP="00AD21D3">
            <w:pPr>
              <w:pStyle w:val="TAC"/>
              <w:rPr>
                <w:noProof/>
                <w:lang w:eastAsia="zh-CN"/>
              </w:rPr>
            </w:pPr>
            <w:r w:rsidRPr="00AE4694">
              <w:rPr>
                <w:noProof/>
                <w:lang w:eastAsia="zh-CN"/>
              </w:rPr>
              <w:t>DC_20A_n28A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CA_1A-20A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DC_1A-20A_n78A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DC_20A_n78A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CA_1A-20A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DC_1A-21A_n77A</w:t>
            </w:r>
          </w:p>
          <w:p w:rsidR="008F27E3" w:rsidRPr="00AE4694" w:rsidRDefault="008F27E3" w:rsidP="00AD21D3">
            <w:pPr>
              <w:pStyle w:val="TAC"/>
              <w:rPr>
                <w:noProof/>
                <w:lang w:eastAsia="zh-CN"/>
              </w:rPr>
            </w:pPr>
            <w:r w:rsidRPr="00AE4694">
              <w:rPr>
                <w:noProof/>
                <w:lang w:eastAsia="zh-CN"/>
              </w:rPr>
              <w:t>DC_1A-21A_n77C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DC_21A_n77A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DC_1A-21A_n78A</w:t>
            </w:r>
          </w:p>
          <w:p w:rsidR="008F27E3" w:rsidRPr="00AE4694" w:rsidRDefault="008F27E3" w:rsidP="00AD21D3">
            <w:pPr>
              <w:pStyle w:val="TAC"/>
              <w:rPr>
                <w:noProof/>
                <w:lang w:eastAsia="zh-CN"/>
              </w:rPr>
            </w:pPr>
            <w:r w:rsidRPr="00AE4694">
              <w:rPr>
                <w:noProof/>
                <w:lang w:eastAsia="zh-CN"/>
              </w:rPr>
              <w:t>DC_1A-21A_n78C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DC_1A-21A_n79A</w:t>
            </w:r>
          </w:p>
          <w:p w:rsidR="008F27E3" w:rsidRPr="00AE4694" w:rsidRDefault="008F27E3" w:rsidP="00AD21D3">
            <w:pPr>
              <w:pStyle w:val="TAC"/>
              <w:rPr>
                <w:noProof/>
                <w:lang w:eastAsia="zh-CN"/>
              </w:rPr>
            </w:pPr>
            <w:r w:rsidRPr="00AE4694">
              <w:rPr>
                <w:noProof/>
                <w:lang w:eastAsia="zh-CN"/>
              </w:rPr>
              <w:t>DC_1A-21A_n79C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DC_21A_n79A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DC_1A-21A_n77A</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DC_21A_n77A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CA_1A-21A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DC_1A-21A_n79A</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DC_21A_n79A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CA_1A-21A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DC_1A-28A_n77A</w:t>
            </w:r>
          </w:p>
          <w:p w:rsidR="008F27E3" w:rsidRPr="00AE4694" w:rsidRDefault="008F27E3" w:rsidP="00AD21D3">
            <w:pPr>
              <w:pStyle w:val="TAC"/>
              <w:rPr>
                <w:noProof/>
                <w:lang w:eastAsia="zh-CN"/>
              </w:rPr>
            </w:pPr>
            <w:r w:rsidRPr="00AE4694">
              <w:rPr>
                <w:noProof/>
                <w:lang w:eastAsia="zh-CN"/>
              </w:rPr>
              <w:t>DC_1A-28A_n77C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DC_28A_n77A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CA_1A-28A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DC_1A-28A_n78A</w:t>
            </w:r>
          </w:p>
          <w:p w:rsidR="008F27E3" w:rsidRPr="00AE4694" w:rsidRDefault="008F27E3" w:rsidP="00AD21D3">
            <w:pPr>
              <w:pStyle w:val="TAC"/>
              <w:rPr>
                <w:noProof/>
                <w:lang w:eastAsia="zh-CN"/>
              </w:rPr>
            </w:pPr>
            <w:r w:rsidRPr="00AE4694">
              <w:rPr>
                <w:noProof/>
                <w:lang w:eastAsia="zh-CN"/>
              </w:rPr>
              <w:t>DC_1A-28A_n78C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DC_1A-28A_n79A</w:t>
            </w:r>
          </w:p>
          <w:p w:rsidR="008F27E3" w:rsidRPr="00AE4694" w:rsidRDefault="008F27E3" w:rsidP="00AD21D3">
            <w:pPr>
              <w:pStyle w:val="TAC"/>
              <w:rPr>
                <w:noProof/>
                <w:lang w:eastAsia="zh-CN"/>
              </w:rPr>
            </w:pPr>
            <w:r w:rsidRPr="00AE4694">
              <w:rPr>
                <w:noProof/>
                <w:lang w:eastAsia="zh-CN"/>
              </w:rPr>
              <w:t>DC_1A-28A_n79C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DC_28A_n79A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CA_1A-28A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lastRenderedPageBreak/>
              <w:t>DC_1A_n28A-n78A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DC_1A_n28A,</w:t>
            </w:r>
          </w:p>
          <w:p w:rsidR="008F27E3" w:rsidRPr="00AE4694" w:rsidRDefault="008F27E3" w:rsidP="00AD21D3">
            <w:pPr>
              <w:pStyle w:val="TAC"/>
              <w:rPr>
                <w:noProof/>
                <w:lang w:eastAsia="zh-CN"/>
              </w:rPr>
            </w:pPr>
            <w:r w:rsidRPr="00AE4694">
              <w:rPr>
                <w:rFonts w:eastAsia="맑은 고딕"/>
                <w:noProof/>
                <w:lang w:eastAsia="ko-KR"/>
              </w:rPr>
              <w:t>DC_1A_n78A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1A</w:t>
            </w:r>
          </w:p>
        </w:tc>
        <w:tc>
          <w:tcPr>
            <w:tcW w:w="0" w:type="auto"/>
            <w:vAlign w:val="center"/>
          </w:tcPr>
          <w:p w:rsidR="008F27E3" w:rsidRPr="00AE4694" w:rsidRDefault="008F27E3" w:rsidP="00AD21D3">
            <w:pPr>
              <w:pStyle w:val="TAC"/>
              <w:rPr>
                <w:noProof/>
                <w:lang w:eastAsia="zh-CN"/>
              </w:rPr>
            </w:pPr>
            <w:r w:rsidRPr="00AE4694">
              <w:rPr>
                <w:rFonts w:eastAsia="맑은 고딕"/>
                <w:noProof/>
                <w:lang w:eastAsia="ko-KR"/>
              </w:rPr>
              <w:t>CA_n28A-n78A</w:t>
            </w:r>
          </w:p>
        </w:tc>
      </w:tr>
      <w:tr w:rsidR="008F27E3" w:rsidRPr="00AE4694" w:rsidTr="00AD21D3">
        <w:trPr>
          <w:trHeight w:val="288"/>
          <w:jc w:val="center"/>
          <w:ins w:id="1046" w:author="Suhwan Lim" w:date="2019-04-18T12:15:00Z"/>
        </w:trPr>
        <w:tc>
          <w:tcPr>
            <w:tcW w:w="0" w:type="auto"/>
            <w:shd w:val="clear" w:color="auto" w:fill="auto"/>
            <w:noWrap/>
            <w:vAlign w:val="center"/>
          </w:tcPr>
          <w:p w:rsidR="008F27E3" w:rsidRPr="00AE4694" w:rsidRDefault="008F27E3" w:rsidP="00AD21D3">
            <w:pPr>
              <w:pStyle w:val="TAC"/>
              <w:rPr>
                <w:ins w:id="1047" w:author="Suhwan Lim" w:date="2019-04-18T12:15:00Z"/>
                <w:rFonts w:eastAsia="맑은 고딕"/>
                <w:noProof/>
                <w:lang w:eastAsia="ko-KR"/>
              </w:rPr>
            </w:pPr>
            <w:ins w:id="1048" w:author="Suhwan Lim" w:date="2019-04-18T12:15:00Z">
              <w:r>
                <w:rPr>
                  <w:rFonts w:eastAsia="맑은 고딕" w:hint="eastAsia"/>
                  <w:noProof/>
                  <w:lang w:eastAsia="ko-KR"/>
                </w:rPr>
                <w:t>DC_1A_n40A-n78A</w:t>
              </w:r>
            </w:ins>
          </w:p>
        </w:tc>
        <w:tc>
          <w:tcPr>
            <w:tcW w:w="0" w:type="auto"/>
            <w:vAlign w:val="center"/>
          </w:tcPr>
          <w:p w:rsidR="008F27E3" w:rsidRDefault="008F27E3" w:rsidP="00AD21D3">
            <w:pPr>
              <w:pStyle w:val="TAC"/>
              <w:rPr>
                <w:ins w:id="1049" w:author="Suhwan Lim" w:date="2019-04-18T12:15:00Z"/>
                <w:rFonts w:eastAsia="맑은 고딕"/>
                <w:noProof/>
                <w:lang w:eastAsia="ko-KR"/>
              </w:rPr>
            </w:pPr>
            <w:ins w:id="1050" w:author="Suhwan Lim" w:date="2019-04-18T12:15:00Z">
              <w:r>
                <w:rPr>
                  <w:rFonts w:eastAsia="맑은 고딕" w:hint="eastAsia"/>
                  <w:noProof/>
                  <w:lang w:eastAsia="ko-KR"/>
                </w:rPr>
                <w:t>DC_1A_n40A</w:t>
              </w:r>
            </w:ins>
          </w:p>
          <w:p w:rsidR="008F27E3" w:rsidRPr="00AE4694" w:rsidRDefault="008F27E3" w:rsidP="00AD21D3">
            <w:pPr>
              <w:pStyle w:val="TAC"/>
              <w:rPr>
                <w:ins w:id="1051" w:author="Suhwan Lim" w:date="2019-04-18T12:15:00Z"/>
                <w:rFonts w:eastAsia="맑은 고딕"/>
                <w:noProof/>
                <w:lang w:eastAsia="ko-KR"/>
              </w:rPr>
            </w:pPr>
            <w:ins w:id="1052" w:author="Suhwan Lim" w:date="2019-04-18T12:15:00Z">
              <w:r>
                <w:rPr>
                  <w:rFonts w:eastAsia="맑은 고딕"/>
                  <w:noProof/>
                  <w:lang w:eastAsia="ko-KR"/>
                </w:rPr>
                <w:t>DC_1A_n78A</w:t>
              </w:r>
            </w:ins>
          </w:p>
        </w:tc>
        <w:tc>
          <w:tcPr>
            <w:tcW w:w="0" w:type="auto"/>
            <w:shd w:val="clear" w:color="auto" w:fill="auto"/>
            <w:noWrap/>
            <w:vAlign w:val="center"/>
          </w:tcPr>
          <w:p w:rsidR="008F27E3" w:rsidRPr="00AE4694" w:rsidRDefault="008F27E3" w:rsidP="00AD21D3">
            <w:pPr>
              <w:pStyle w:val="TAC"/>
              <w:rPr>
                <w:ins w:id="1053" w:author="Suhwan Lim" w:date="2019-04-18T12:15:00Z"/>
                <w:rFonts w:eastAsia="맑은 고딕"/>
                <w:noProof/>
                <w:lang w:eastAsia="ko-KR"/>
              </w:rPr>
            </w:pPr>
            <w:ins w:id="1054" w:author="Suhwan Lim" w:date="2019-04-18T12:15:00Z">
              <w:r>
                <w:rPr>
                  <w:rFonts w:eastAsia="맑은 고딕"/>
                  <w:noProof/>
                  <w:lang w:eastAsia="ko-KR"/>
                </w:rPr>
                <w:t>1A</w:t>
              </w:r>
            </w:ins>
          </w:p>
        </w:tc>
        <w:tc>
          <w:tcPr>
            <w:tcW w:w="0" w:type="auto"/>
            <w:vAlign w:val="center"/>
          </w:tcPr>
          <w:p w:rsidR="008F27E3" w:rsidRPr="00AE4694" w:rsidRDefault="008F27E3" w:rsidP="00AD21D3">
            <w:pPr>
              <w:pStyle w:val="TAC"/>
              <w:rPr>
                <w:ins w:id="1055" w:author="Suhwan Lim" w:date="2019-04-18T12:15:00Z"/>
                <w:rFonts w:eastAsia="맑은 고딕"/>
                <w:noProof/>
                <w:lang w:eastAsia="ko-KR"/>
              </w:rPr>
            </w:pPr>
            <w:ins w:id="1056" w:author="Suhwan Lim" w:date="2019-04-18T12:15:00Z">
              <w:r>
                <w:rPr>
                  <w:rFonts w:eastAsia="맑은 고딕" w:hint="eastAsia"/>
                  <w:noProof/>
                  <w:lang w:eastAsia="ko-KR"/>
                </w:rPr>
                <w:t>CA_n40A-n78A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DC_1A-41A_n77A</w:t>
            </w:r>
          </w:p>
          <w:p w:rsidR="008F27E3" w:rsidRPr="00AE4694" w:rsidRDefault="008F27E3" w:rsidP="00AD21D3">
            <w:pPr>
              <w:pStyle w:val="TAC"/>
              <w:rPr>
                <w:noProof/>
                <w:lang w:eastAsia="zh-CN"/>
              </w:rPr>
            </w:pPr>
            <w:r w:rsidRPr="00AE4694">
              <w:rPr>
                <w:rFonts w:cs="Arial"/>
                <w:lang w:eastAsia="ja-JP"/>
              </w:rPr>
              <w:t>DC_1A-41C_n77A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DC_1A_n77A</w:t>
            </w:r>
          </w:p>
          <w:p w:rsidR="008F27E3" w:rsidRPr="00AE4694" w:rsidRDefault="008F27E3" w:rsidP="00AD21D3">
            <w:pPr>
              <w:pStyle w:val="TAC"/>
              <w:rPr>
                <w:rFonts w:cs="Arial"/>
                <w:lang w:eastAsia="ja-JP"/>
              </w:rPr>
            </w:pPr>
            <w:r w:rsidRPr="00AE4694">
              <w:rPr>
                <w:rFonts w:cs="Arial"/>
                <w:lang w:eastAsia="ja-JP"/>
              </w:rPr>
              <w:t>DC_41A_n77A</w:t>
            </w:r>
          </w:p>
          <w:p w:rsidR="008F27E3" w:rsidRPr="00AE4694" w:rsidRDefault="008F27E3" w:rsidP="00AD21D3">
            <w:pPr>
              <w:pStyle w:val="TAC"/>
              <w:rPr>
                <w:noProof/>
                <w:lang w:eastAsia="zh-CN"/>
              </w:rPr>
            </w:pPr>
            <w:r w:rsidRPr="00AE4694">
              <w:rPr>
                <w:rFonts w:cs="Arial"/>
                <w:lang w:eastAsia="ja-JP"/>
              </w:rPr>
              <w:t>DC_41C_n77A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CA_1A-41A</w:t>
            </w:r>
          </w:p>
          <w:p w:rsidR="008F27E3" w:rsidRPr="00AE4694" w:rsidRDefault="008F27E3" w:rsidP="00AD21D3">
            <w:pPr>
              <w:pStyle w:val="TAC"/>
              <w:rPr>
                <w:noProof/>
                <w:lang w:eastAsia="zh-CN"/>
              </w:rPr>
            </w:pPr>
            <w:r w:rsidRPr="00AE4694">
              <w:rPr>
                <w:rFonts w:cs="Arial"/>
                <w:lang w:eastAsia="ja-JP"/>
              </w:rPr>
              <w:t>CA_1A-41C</w:t>
            </w:r>
          </w:p>
        </w:tc>
        <w:tc>
          <w:tcPr>
            <w:tcW w:w="0" w:type="auto"/>
            <w:vAlign w:val="center"/>
          </w:tcPr>
          <w:p w:rsidR="008F27E3" w:rsidRPr="00AE4694" w:rsidRDefault="008F27E3" w:rsidP="00AD21D3">
            <w:pPr>
              <w:pStyle w:val="TAC"/>
              <w:rPr>
                <w:noProof/>
                <w:lang w:eastAsia="zh-CN"/>
              </w:rPr>
            </w:pPr>
            <w:r w:rsidRPr="00AE4694">
              <w:rPr>
                <w:rFonts w:cs="Arial"/>
                <w:lang w:eastAsia="ja-JP"/>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DC_1A-41A_n78A</w:t>
            </w:r>
          </w:p>
          <w:p w:rsidR="008F27E3" w:rsidRPr="00AE4694" w:rsidRDefault="008F27E3" w:rsidP="00AD21D3">
            <w:pPr>
              <w:pStyle w:val="TAC"/>
              <w:rPr>
                <w:noProof/>
                <w:lang w:eastAsia="zh-CN"/>
              </w:rPr>
            </w:pPr>
            <w:r w:rsidRPr="00AE4694">
              <w:rPr>
                <w:rFonts w:cs="Arial"/>
                <w:lang w:eastAsia="ja-JP"/>
              </w:rPr>
              <w:t>DC_1A-41C_n78A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DC_1A_n78A</w:t>
            </w:r>
          </w:p>
          <w:p w:rsidR="008F27E3" w:rsidRPr="00AE4694" w:rsidRDefault="008F27E3" w:rsidP="00AD21D3">
            <w:pPr>
              <w:pStyle w:val="TAC"/>
              <w:rPr>
                <w:rFonts w:cs="Arial"/>
                <w:lang w:eastAsia="ja-JP"/>
              </w:rPr>
            </w:pPr>
            <w:r w:rsidRPr="00AE4694">
              <w:rPr>
                <w:rFonts w:cs="Arial"/>
                <w:lang w:eastAsia="ja-JP"/>
              </w:rPr>
              <w:t>DC_41A_n78A</w:t>
            </w:r>
          </w:p>
          <w:p w:rsidR="008F27E3" w:rsidRPr="00AE4694" w:rsidRDefault="008F27E3" w:rsidP="00AD21D3">
            <w:pPr>
              <w:pStyle w:val="TAC"/>
              <w:rPr>
                <w:noProof/>
                <w:lang w:eastAsia="zh-CN"/>
              </w:rPr>
            </w:pPr>
            <w:r w:rsidRPr="00AE4694">
              <w:rPr>
                <w:rFonts w:cs="Arial"/>
                <w:lang w:eastAsia="ja-JP"/>
              </w:rPr>
              <w:t>DC_41C_n78A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CA_1A-41A</w:t>
            </w:r>
          </w:p>
          <w:p w:rsidR="008F27E3" w:rsidRPr="00AE4694" w:rsidRDefault="008F27E3" w:rsidP="00AD21D3">
            <w:pPr>
              <w:pStyle w:val="TAC"/>
              <w:rPr>
                <w:noProof/>
                <w:lang w:eastAsia="zh-CN"/>
              </w:rPr>
            </w:pPr>
            <w:r w:rsidRPr="00AE4694">
              <w:rPr>
                <w:rFonts w:cs="Arial"/>
                <w:lang w:eastAsia="ja-JP"/>
              </w:rPr>
              <w:t>CA_1A-41C</w:t>
            </w:r>
          </w:p>
        </w:tc>
        <w:tc>
          <w:tcPr>
            <w:tcW w:w="0" w:type="auto"/>
            <w:vAlign w:val="center"/>
          </w:tcPr>
          <w:p w:rsidR="008F27E3" w:rsidRPr="00AE4694" w:rsidRDefault="008F27E3" w:rsidP="00AD21D3">
            <w:pPr>
              <w:pStyle w:val="TAC"/>
              <w:rPr>
                <w:noProof/>
                <w:lang w:eastAsia="zh-CN"/>
              </w:rPr>
            </w:pPr>
            <w:r w:rsidRPr="00AE4694">
              <w:rPr>
                <w:rFonts w:cs="Arial"/>
                <w:lang w:eastAsia="ja-JP"/>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DC_1A-41C_n79A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DC_1A_n79A</w:t>
            </w:r>
          </w:p>
          <w:p w:rsidR="008F27E3" w:rsidRPr="00AE4694" w:rsidRDefault="008F27E3" w:rsidP="00AD21D3">
            <w:pPr>
              <w:pStyle w:val="TAC"/>
              <w:rPr>
                <w:noProof/>
                <w:lang w:eastAsia="zh-CN"/>
              </w:rPr>
            </w:pPr>
            <w:r w:rsidRPr="00AE4694">
              <w:rPr>
                <w:rFonts w:cs="Arial"/>
                <w:lang w:eastAsia="ja-JP"/>
              </w:rPr>
              <w:t>DC_41C_n79A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CA_1A-41C</w:t>
            </w:r>
          </w:p>
        </w:tc>
        <w:tc>
          <w:tcPr>
            <w:tcW w:w="0" w:type="auto"/>
            <w:vAlign w:val="center"/>
          </w:tcPr>
          <w:p w:rsidR="008F27E3" w:rsidRPr="00AE4694" w:rsidRDefault="008F27E3" w:rsidP="00AD21D3">
            <w:pPr>
              <w:pStyle w:val="TAC"/>
              <w:rPr>
                <w:noProof/>
                <w:lang w:eastAsia="zh-CN"/>
              </w:rPr>
            </w:pPr>
            <w:r w:rsidRPr="00AE4694">
              <w:rPr>
                <w:rFonts w:cs="Arial"/>
                <w:lang w:eastAsia="ja-JP"/>
              </w:rPr>
              <w:t>n79A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57"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58" w:author="Editor_#40" w:date="2019-02-15T11:03:00Z">
            <w:trPr>
              <w:trHeight w:val="288"/>
              <w:jc w:val="center"/>
            </w:trPr>
          </w:trPrChange>
        </w:trPr>
        <w:tc>
          <w:tcPr>
            <w:tcW w:w="0" w:type="auto"/>
            <w:shd w:val="clear" w:color="auto" w:fill="auto"/>
            <w:noWrap/>
            <w:vAlign w:val="center"/>
            <w:tcPrChange w:id="1059" w:author="Editor_#40" w:date="2019-02-15T11:03:00Z">
              <w:tcPr>
                <w:tcW w:w="0" w:type="auto"/>
                <w:shd w:val="clear" w:color="auto" w:fill="auto"/>
                <w:noWrap/>
                <w:vAlign w:val="center"/>
              </w:tcPr>
            </w:tcPrChange>
          </w:tcPr>
          <w:p w:rsidR="008F27E3" w:rsidRPr="00AE4694" w:rsidRDefault="008F27E3" w:rsidP="00AD21D3">
            <w:pPr>
              <w:pStyle w:val="TAC"/>
              <w:rPr>
                <w:noProof/>
                <w:lang w:eastAsia="zh-CN"/>
              </w:rPr>
            </w:pPr>
            <w:r w:rsidRPr="00AE4694">
              <w:rPr>
                <w:noProof/>
                <w:lang w:eastAsia="zh-CN"/>
              </w:rPr>
              <w:t>DC_1A-42A_n77A</w:t>
            </w:r>
          </w:p>
          <w:p w:rsidR="008F27E3" w:rsidRPr="00AE4694" w:rsidRDefault="008F27E3" w:rsidP="00AD21D3">
            <w:pPr>
              <w:pStyle w:val="TAC"/>
              <w:rPr>
                <w:noProof/>
                <w:lang w:eastAsia="zh-CN"/>
              </w:rPr>
            </w:pPr>
            <w:r w:rsidRPr="00AE4694">
              <w:rPr>
                <w:noProof/>
                <w:lang w:eastAsia="zh-CN"/>
              </w:rPr>
              <w:t>DC_1A-42A_n77C</w:t>
            </w:r>
          </w:p>
        </w:tc>
        <w:tc>
          <w:tcPr>
            <w:tcW w:w="0" w:type="auto"/>
            <w:vAlign w:val="center"/>
            <w:tcPrChange w:id="1060" w:author="Editor_#40" w:date="2019-02-15T11:03:00Z">
              <w:tcPr>
                <w:tcW w:w="0" w:type="auto"/>
                <w:gridSpan w:val="2"/>
                <w:vAlign w:val="center"/>
              </w:tcPr>
            </w:tcPrChange>
          </w:tcPr>
          <w:p w:rsidR="008F27E3" w:rsidRPr="00A91056" w:rsidDel="00A76CE6" w:rsidRDefault="008F27E3" w:rsidP="00AD21D3">
            <w:pPr>
              <w:pStyle w:val="TAC"/>
              <w:rPr>
                <w:del w:id="1061" w:author="MCC" w:date="2019-03-20T15:41:00Z"/>
                <w:rPrChange w:id="1062" w:author="Editor_#40" w:date="2019-02-15T11:03:00Z">
                  <w:rPr>
                    <w:del w:id="1063" w:author="MCC" w:date="2019-03-20T15:41:00Z"/>
                    <w:noProof/>
                    <w:lang w:eastAsia="zh-CN"/>
                  </w:rPr>
                </w:rPrChange>
              </w:rPr>
            </w:pPr>
            <w:r w:rsidRPr="00A91056">
              <w:rPr>
                <w:rPrChange w:id="1064" w:author="Editor_#40" w:date="2019-02-15T11:03:00Z">
                  <w:rPr>
                    <w:noProof/>
                    <w:lang w:eastAsia="zh-CN"/>
                  </w:rPr>
                </w:rPrChange>
              </w:rPr>
              <w:t>DC_1A_n77A</w:t>
            </w:r>
          </w:p>
          <w:p w:rsidR="008F27E3" w:rsidRPr="00A91056" w:rsidRDefault="008F27E3" w:rsidP="00AD21D3">
            <w:pPr>
              <w:pStyle w:val="TAC"/>
              <w:rPr>
                <w:rPrChange w:id="1065" w:author="Editor_#40" w:date="2019-02-15T11:03:00Z">
                  <w:rPr>
                    <w:noProof/>
                    <w:lang w:eastAsia="zh-CN"/>
                  </w:rPr>
                </w:rPrChange>
              </w:rPr>
            </w:pPr>
          </w:p>
        </w:tc>
        <w:tc>
          <w:tcPr>
            <w:tcW w:w="0" w:type="auto"/>
            <w:shd w:val="clear" w:color="auto" w:fill="auto"/>
            <w:noWrap/>
            <w:vAlign w:val="center"/>
            <w:tcPrChange w:id="1066" w:author="Editor_#40" w:date="2019-02-15T11:03:00Z">
              <w:tcPr>
                <w:tcW w:w="0" w:type="auto"/>
                <w:gridSpan w:val="2"/>
                <w:shd w:val="clear" w:color="auto" w:fill="auto"/>
                <w:noWrap/>
                <w:vAlign w:val="center"/>
              </w:tcPr>
            </w:tcPrChange>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_1A-42A</w:t>
            </w:r>
          </w:p>
        </w:tc>
        <w:tc>
          <w:tcPr>
            <w:tcW w:w="0" w:type="auto"/>
            <w:vAlign w:val="center"/>
            <w:tcPrChange w:id="1067" w:author="Editor_#40" w:date="2019-02-15T11:03:00Z">
              <w:tcPr>
                <w:tcW w:w="0" w:type="auto"/>
                <w:gridSpan w:val="2"/>
                <w:vAlign w:val="center"/>
              </w:tcPr>
            </w:tcPrChange>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8"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69" w:author="Editor_#40" w:date="2019-02-15T11:03:00Z">
            <w:trPr>
              <w:trHeight w:val="288"/>
              <w:jc w:val="center"/>
            </w:trPr>
          </w:trPrChange>
        </w:trPr>
        <w:tc>
          <w:tcPr>
            <w:tcW w:w="0" w:type="auto"/>
            <w:shd w:val="clear" w:color="auto" w:fill="auto"/>
            <w:noWrap/>
            <w:vAlign w:val="center"/>
            <w:tcPrChange w:id="1070" w:author="Editor_#40" w:date="2019-02-15T11:03:00Z">
              <w:tcPr>
                <w:tcW w:w="0" w:type="auto"/>
                <w:shd w:val="clear" w:color="auto" w:fill="auto"/>
                <w:noWrap/>
                <w:vAlign w:val="center"/>
              </w:tcPr>
            </w:tcPrChange>
          </w:tcPr>
          <w:p w:rsidR="008F27E3" w:rsidRPr="00AE4694" w:rsidRDefault="008F27E3" w:rsidP="00AD21D3">
            <w:pPr>
              <w:pStyle w:val="TAC"/>
              <w:rPr>
                <w:noProof/>
                <w:lang w:eastAsia="zh-CN"/>
              </w:rPr>
            </w:pPr>
            <w:r w:rsidRPr="00AE4694">
              <w:rPr>
                <w:noProof/>
                <w:lang w:eastAsia="zh-CN"/>
              </w:rPr>
              <w:t>DC_1A-42A_n78A</w:t>
            </w:r>
          </w:p>
          <w:p w:rsidR="008F27E3" w:rsidRPr="00AE4694" w:rsidRDefault="008F27E3" w:rsidP="00AD21D3">
            <w:pPr>
              <w:pStyle w:val="TAC"/>
              <w:rPr>
                <w:noProof/>
                <w:lang w:eastAsia="zh-CN"/>
              </w:rPr>
            </w:pPr>
            <w:r w:rsidRPr="00AE4694">
              <w:rPr>
                <w:noProof/>
                <w:lang w:eastAsia="zh-CN"/>
              </w:rPr>
              <w:t>DC_1A-42A_n78C</w:t>
            </w:r>
          </w:p>
        </w:tc>
        <w:tc>
          <w:tcPr>
            <w:tcW w:w="0" w:type="auto"/>
            <w:vAlign w:val="center"/>
            <w:tcPrChange w:id="1071" w:author="Editor_#40" w:date="2019-02-15T11:03:00Z">
              <w:tcPr>
                <w:tcW w:w="0" w:type="auto"/>
                <w:gridSpan w:val="2"/>
                <w:vAlign w:val="center"/>
              </w:tcPr>
            </w:tcPrChange>
          </w:tcPr>
          <w:p w:rsidR="008F27E3" w:rsidRPr="00A91056" w:rsidDel="00A91056" w:rsidRDefault="008F27E3" w:rsidP="00AD21D3">
            <w:pPr>
              <w:pStyle w:val="TAC"/>
              <w:rPr>
                <w:del w:id="1072" w:author="Editor_#40" w:date="2019-02-15T11:03:00Z"/>
                <w:rPrChange w:id="1073" w:author="Editor_#40" w:date="2019-02-15T11:03:00Z">
                  <w:rPr>
                    <w:del w:id="1074" w:author="Editor_#40" w:date="2019-02-15T11:03:00Z"/>
                    <w:noProof/>
                    <w:lang w:eastAsia="zh-CN"/>
                  </w:rPr>
                </w:rPrChange>
              </w:rPr>
            </w:pPr>
            <w:r w:rsidRPr="00A91056">
              <w:rPr>
                <w:rPrChange w:id="1075" w:author="Editor_#40" w:date="2019-02-15T11:03:00Z">
                  <w:rPr>
                    <w:noProof/>
                    <w:lang w:eastAsia="zh-CN"/>
                  </w:rPr>
                </w:rPrChange>
              </w:rPr>
              <w:t>DC_1A_n78A</w:t>
            </w:r>
          </w:p>
          <w:p w:rsidR="008F27E3" w:rsidRPr="00A91056" w:rsidRDefault="008F27E3" w:rsidP="00AD21D3">
            <w:pPr>
              <w:pStyle w:val="TAC"/>
              <w:rPr>
                <w:rPrChange w:id="1076" w:author="Editor_#40" w:date="2019-02-15T11:03:00Z">
                  <w:rPr>
                    <w:noProof/>
                    <w:lang w:eastAsia="zh-CN"/>
                  </w:rPr>
                </w:rPrChange>
              </w:rPr>
            </w:pPr>
          </w:p>
        </w:tc>
        <w:tc>
          <w:tcPr>
            <w:tcW w:w="0" w:type="auto"/>
            <w:shd w:val="clear" w:color="auto" w:fill="auto"/>
            <w:noWrap/>
            <w:vAlign w:val="center"/>
            <w:tcPrChange w:id="1077" w:author="Editor_#40" w:date="2019-02-15T11:03:00Z">
              <w:tcPr>
                <w:tcW w:w="0" w:type="auto"/>
                <w:gridSpan w:val="2"/>
                <w:shd w:val="clear" w:color="auto" w:fill="auto"/>
                <w:noWrap/>
                <w:vAlign w:val="center"/>
              </w:tcPr>
            </w:tcPrChange>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w:t>
            </w:r>
            <w:r w:rsidRPr="00AE4694">
              <w:rPr>
                <w:rFonts w:hint="eastAsia"/>
                <w:noProof/>
                <w:lang w:eastAsia="zh-CN"/>
              </w:rPr>
              <w:t>42</w:t>
            </w:r>
            <w:r w:rsidRPr="00AE4694">
              <w:rPr>
                <w:noProof/>
                <w:lang w:eastAsia="zh-CN"/>
              </w:rPr>
              <w:t>A</w:t>
            </w:r>
          </w:p>
        </w:tc>
        <w:tc>
          <w:tcPr>
            <w:tcW w:w="0" w:type="auto"/>
            <w:vAlign w:val="center"/>
            <w:tcPrChange w:id="1078" w:author="Editor_#40" w:date="2019-02-15T11:03:00Z">
              <w:tcPr>
                <w:tcW w:w="0" w:type="auto"/>
                <w:gridSpan w:val="2"/>
                <w:vAlign w:val="center"/>
              </w:tcPr>
            </w:tcPrChange>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9"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80" w:author="Editor_#40" w:date="2019-02-15T11:03:00Z">
            <w:trPr>
              <w:trHeight w:val="288"/>
              <w:jc w:val="center"/>
            </w:trPr>
          </w:trPrChange>
        </w:trPr>
        <w:tc>
          <w:tcPr>
            <w:tcW w:w="0" w:type="auto"/>
            <w:shd w:val="clear" w:color="auto" w:fill="auto"/>
            <w:noWrap/>
            <w:vAlign w:val="center"/>
            <w:tcPrChange w:id="1081" w:author="Editor_#40" w:date="2019-02-15T11:03:00Z">
              <w:tcPr>
                <w:tcW w:w="0" w:type="auto"/>
                <w:shd w:val="clear" w:color="auto" w:fill="auto"/>
                <w:noWrap/>
                <w:vAlign w:val="center"/>
              </w:tcPr>
            </w:tcPrChange>
          </w:tcPr>
          <w:p w:rsidR="008F27E3" w:rsidRPr="00AE4694" w:rsidRDefault="008F27E3" w:rsidP="00AD21D3">
            <w:pPr>
              <w:pStyle w:val="TAC"/>
              <w:rPr>
                <w:noProof/>
                <w:lang w:eastAsia="zh-CN"/>
              </w:rPr>
            </w:pPr>
            <w:r w:rsidRPr="00AE4694">
              <w:rPr>
                <w:noProof/>
                <w:lang w:eastAsia="zh-CN"/>
              </w:rPr>
              <w:t>DC_1A-42A_n79A</w:t>
            </w:r>
          </w:p>
          <w:p w:rsidR="008F27E3" w:rsidRPr="00AE4694" w:rsidRDefault="008F27E3" w:rsidP="00AD21D3">
            <w:pPr>
              <w:pStyle w:val="TAC"/>
              <w:rPr>
                <w:noProof/>
                <w:lang w:eastAsia="zh-CN"/>
              </w:rPr>
            </w:pPr>
            <w:r w:rsidRPr="00AE4694">
              <w:rPr>
                <w:noProof/>
                <w:lang w:eastAsia="zh-CN"/>
              </w:rPr>
              <w:t>DC_1A-42A_n79C</w:t>
            </w:r>
          </w:p>
        </w:tc>
        <w:tc>
          <w:tcPr>
            <w:tcW w:w="0" w:type="auto"/>
            <w:vAlign w:val="center"/>
            <w:tcPrChange w:id="1082" w:author="Editor_#40" w:date="2019-02-15T11:03:00Z">
              <w:tcPr>
                <w:tcW w:w="0" w:type="auto"/>
                <w:gridSpan w:val="2"/>
                <w:vAlign w:val="center"/>
              </w:tcPr>
            </w:tcPrChange>
          </w:tcPr>
          <w:p w:rsidR="008F27E3" w:rsidRPr="00A91056" w:rsidDel="00A91056" w:rsidRDefault="008F27E3" w:rsidP="00AD21D3">
            <w:pPr>
              <w:pStyle w:val="TAC"/>
              <w:rPr>
                <w:del w:id="1083" w:author="Editor_#40" w:date="2019-02-15T11:03:00Z"/>
                <w:rPrChange w:id="1084" w:author="Editor_#40" w:date="2019-02-15T11:03:00Z">
                  <w:rPr>
                    <w:del w:id="1085" w:author="Editor_#40" w:date="2019-02-15T11:03:00Z"/>
                    <w:noProof/>
                    <w:lang w:eastAsia="zh-CN"/>
                  </w:rPr>
                </w:rPrChange>
              </w:rPr>
            </w:pPr>
            <w:r w:rsidRPr="00A91056">
              <w:rPr>
                <w:rPrChange w:id="1086" w:author="Editor_#40" w:date="2019-02-15T11:03:00Z">
                  <w:rPr>
                    <w:noProof/>
                    <w:lang w:eastAsia="zh-CN"/>
                  </w:rPr>
                </w:rPrChange>
              </w:rPr>
              <w:t>DC_1A_n79A</w:t>
            </w:r>
          </w:p>
          <w:p w:rsidR="008F27E3" w:rsidRPr="00A91056" w:rsidRDefault="008F27E3" w:rsidP="00AD21D3">
            <w:pPr>
              <w:pStyle w:val="TAC"/>
              <w:rPr>
                <w:rPrChange w:id="1087" w:author="Editor_#40" w:date="2019-02-15T11:03:00Z">
                  <w:rPr>
                    <w:noProof/>
                    <w:lang w:eastAsia="zh-CN"/>
                  </w:rPr>
                </w:rPrChange>
              </w:rPr>
            </w:pPr>
          </w:p>
        </w:tc>
        <w:tc>
          <w:tcPr>
            <w:tcW w:w="0" w:type="auto"/>
            <w:shd w:val="clear" w:color="auto" w:fill="auto"/>
            <w:noWrap/>
            <w:vAlign w:val="center"/>
            <w:tcPrChange w:id="1088" w:author="Editor_#40" w:date="2019-02-15T11:03:00Z">
              <w:tcPr>
                <w:tcW w:w="0" w:type="auto"/>
                <w:gridSpan w:val="2"/>
                <w:shd w:val="clear" w:color="auto" w:fill="auto"/>
                <w:noWrap/>
                <w:vAlign w:val="center"/>
              </w:tcPr>
            </w:tcPrChange>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w:t>
            </w:r>
            <w:r w:rsidRPr="00AE4694">
              <w:rPr>
                <w:rFonts w:hint="eastAsia"/>
                <w:noProof/>
                <w:lang w:eastAsia="zh-CN"/>
              </w:rPr>
              <w:t>42</w:t>
            </w:r>
            <w:r w:rsidRPr="00AE4694">
              <w:rPr>
                <w:noProof/>
                <w:lang w:eastAsia="zh-CN"/>
              </w:rPr>
              <w:t>A</w:t>
            </w:r>
          </w:p>
        </w:tc>
        <w:tc>
          <w:tcPr>
            <w:tcW w:w="0" w:type="auto"/>
            <w:vAlign w:val="center"/>
            <w:tcPrChange w:id="1089" w:author="Editor_#40" w:date="2019-02-15T11:03:00Z">
              <w:tcPr>
                <w:tcW w:w="0" w:type="auto"/>
                <w:gridSpan w:val="2"/>
                <w:vAlign w:val="center"/>
              </w:tcPr>
            </w:tcPrChange>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DC_1A-42C_n77A</w:t>
            </w:r>
          </w:p>
          <w:p w:rsidR="008F27E3" w:rsidRPr="00AE4694" w:rsidRDefault="008F27E3" w:rsidP="00AD21D3">
            <w:pPr>
              <w:pStyle w:val="TAC"/>
              <w:rPr>
                <w:rFonts w:cs="Arial"/>
                <w:lang w:eastAsia="ja-JP"/>
              </w:rPr>
            </w:pPr>
            <w:r w:rsidRPr="00AE4694">
              <w:rPr>
                <w:rFonts w:cs="Arial"/>
                <w:lang w:eastAsia="ja-JP"/>
              </w:rPr>
              <w:t>DC_1A-42C_n77C</w:t>
            </w:r>
          </w:p>
        </w:tc>
        <w:tc>
          <w:tcPr>
            <w:tcW w:w="0" w:type="auto"/>
            <w:vAlign w:val="center"/>
          </w:tcPr>
          <w:p w:rsidR="008F27E3" w:rsidRPr="00AE4694" w:rsidRDefault="008F27E3" w:rsidP="00AD21D3">
            <w:pPr>
              <w:pStyle w:val="TAC"/>
              <w:rPr>
                <w:noProof/>
                <w:lang w:eastAsia="zh-CN"/>
              </w:rPr>
            </w:pPr>
            <w:r w:rsidRPr="00AE4694">
              <w:rPr>
                <w:rFonts w:cs="Arial"/>
                <w:lang w:eastAsia="ja-JP"/>
              </w:rPr>
              <w:t>DC_1A_n77A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DC_1A-42C_n78A</w:t>
            </w:r>
          </w:p>
          <w:p w:rsidR="008F27E3" w:rsidRPr="00AE4694" w:rsidRDefault="008F27E3" w:rsidP="00AD21D3">
            <w:pPr>
              <w:pStyle w:val="TAC"/>
              <w:rPr>
                <w:noProof/>
                <w:lang w:eastAsia="zh-CN"/>
              </w:rPr>
            </w:pPr>
            <w:r w:rsidRPr="00AE4694">
              <w:rPr>
                <w:rFonts w:cs="Arial"/>
                <w:lang w:eastAsia="ja-JP"/>
              </w:rPr>
              <w:t>DC_1A-42C_n78C</w:t>
            </w:r>
          </w:p>
        </w:tc>
        <w:tc>
          <w:tcPr>
            <w:tcW w:w="0" w:type="auto"/>
            <w:vAlign w:val="center"/>
          </w:tcPr>
          <w:p w:rsidR="008F27E3" w:rsidRPr="00AE4694" w:rsidRDefault="008F27E3" w:rsidP="00AD21D3">
            <w:pPr>
              <w:pStyle w:val="TAC"/>
              <w:rPr>
                <w:noProof/>
                <w:lang w:eastAsia="zh-CN"/>
              </w:rPr>
            </w:pPr>
            <w:r w:rsidRPr="00AE4694">
              <w:rPr>
                <w:rFonts w:cs="Arial"/>
                <w:lang w:eastAsia="ja-JP"/>
              </w:rPr>
              <w:t>DC_1A_n78A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DC_1A-42C_n79A</w:t>
            </w:r>
          </w:p>
          <w:p w:rsidR="008F27E3" w:rsidRPr="00AE4694" w:rsidRDefault="008F27E3" w:rsidP="00AD21D3">
            <w:pPr>
              <w:pStyle w:val="TAC"/>
              <w:rPr>
                <w:noProof/>
                <w:lang w:eastAsia="zh-CN"/>
              </w:rPr>
            </w:pPr>
            <w:r w:rsidRPr="00AE4694">
              <w:rPr>
                <w:rFonts w:cs="Arial"/>
                <w:lang w:eastAsia="ja-JP"/>
              </w:rPr>
              <w:t>DC_1A-42C_n79C</w:t>
            </w:r>
          </w:p>
        </w:tc>
        <w:tc>
          <w:tcPr>
            <w:tcW w:w="0" w:type="auto"/>
            <w:vAlign w:val="center"/>
          </w:tcPr>
          <w:p w:rsidR="008F27E3" w:rsidRPr="00AE4694" w:rsidRDefault="008F27E3" w:rsidP="00AD21D3">
            <w:pPr>
              <w:pStyle w:val="TAC"/>
              <w:rPr>
                <w:noProof/>
                <w:lang w:eastAsia="zh-CN"/>
              </w:rPr>
            </w:pPr>
            <w:r w:rsidRPr="00AE4694">
              <w:rPr>
                <w:rFonts w:cs="Arial"/>
                <w:lang w:eastAsia="ja-JP"/>
              </w:rPr>
              <w:t>DC_1A_n79A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DC_1A-42D_n77A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CA_1A-42D</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DC_1A-42D_n78A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DC_1A_n78A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CA_1A-42D</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DC_1A-42D_n79A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DC_1A_n79A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CA_1A-42D</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DC_1A-42E_n77A</w:t>
            </w:r>
          </w:p>
        </w:tc>
        <w:tc>
          <w:tcPr>
            <w:tcW w:w="0" w:type="auto"/>
          </w:tcPr>
          <w:p w:rsidR="008F27E3" w:rsidRPr="00AE4694" w:rsidRDefault="008F27E3" w:rsidP="00AD21D3">
            <w:pPr>
              <w:pStyle w:val="TAC"/>
              <w:rPr>
                <w:rFonts w:eastAsia="맑은 고딕" w:cs="Arial"/>
                <w:lang w:eastAsia="ko-KR"/>
              </w:rPr>
            </w:pPr>
            <w:r w:rsidRPr="00AE4694">
              <w:rPr>
                <w:rFonts w:hint="eastAsia"/>
                <w:lang w:eastAsia="zh-CN"/>
              </w:rPr>
              <w:t>DC_1A_n77A</w:t>
            </w:r>
          </w:p>
        </w:tc>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rsidR="008F27E3" w:rsidRPr="00AE4694" w:rsidRDefault="008F27E3" w:rsidP="00AD21D3">
            <w:pPr>
              <w:pStyle w:val="TAC"/>
              <w:rPr>
                <w:rFonts w:eastAsia="맑은 고딕" w:cs="Arial"/>
                <w:lang w:eastAsia="ko-KR"/>
              </w:rPr>
            </w:pPr>
            <w:r w:rsidRPr="00AE4694">
              <w:rPr>
                <w:rFonts w:hint="eastAsia"/>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DC_1A-42E_n78A</w:t>
            </w:r>
          </w:p>
        </w:tc>
        <w:tc>
          <w:tcPr>
            <w:tcW w:w="0" w:type="auto"/>
          </w:tcPr>
          <w:p w:rsidR="008F27E3" w:rsidRPr="00AE4694" w:rsidRDefault="008F27E3" w:rsidP="00AD21D3">
            <w:pPr>
              <w:pStyle w:val="TAC"/>
              <w:rPr>
                <w:rFonts w:eastAsia="맑은 고딕" w:cs="Arial"/>
                <w:lang w:eastAsia="ko-KR"/>
              </w:rPr>
            </w:pPr>
            <w:r w:rsidRPr="00AE4694">
              <w:rPr>
                <w:rFonts w:hint="eastAsia"/>
                <w:lang w:eastAsia="zh-CN"/>
              </w:rPr>
              <w:t>DC_1A_n78A</w:t>
            </w:r>
          </w:p>
        </w:tc>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rsidR="008F27E3" w:rsidRPr="00AE4694" w:rsidRDefault="008F27E3" w:rsidP="00AD21D3">
            <w:pPr>
              <w:pStyle w:val="TAC"/>
              <w:rPr>
                <w:rFonts w:eastAsia="맑은 고딕" w:cs="Arial"/>
                <w:lang w:eastAsia="ko-KR"/>
              </w:rPr>
            </w:pPr>
            <w:r w:rsidRPr="00AE4694">
              <w:rPr>
                <w:rFonts w:hint="eastAsia"/>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DC_1A-42E_n79A</w:t>
            </w:r>
          </w:p>
        </w:tc>
        <w:tc>
          <w:tcPr>
            <w:tcW w:w="0" w:type="auto"/>
          </w:tcPr>
          <w:p w:rsidR="008F27E3" w:rsidRPr="00AE4694" w:rsidRDefault="008F27E3" w:rsidP="00AD21D3">
            <w:pPr>
              <w:pStyle w:val="TAC"/>
              <w:rPr>
                <w:rFonts w:eastAsia="맑은 고딕" w:cs="Arial"/>
                <w:lang w:eastAsia="ko-KR"/>
              </w:rPr>
            </w:pPr>
            <w:r w:rsidRPr="00AE4694">
              <w:rPr>
                <w:rFonts w:hint="eastAsia"/>
                <w:lang w:eastAsia="zh-CN"/>
              </w:rPr>
              <w:t>DC_1A_n79A</w:t>
            </w:r>
          </w:p>
        </w:tc>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rsidR="008F27E3" w:rsidRPr="00AE4694" w:rsidRDefault="008F27E3" w:rsidP="00AD21D3">
            <w:pPr>
              <w:pStyle w:val="TAC"/>
              <w:rPr>
                <w:rFonts w:eastAsia="맑은 고딕" w:cs="Arial"/>
                <w:lang w:eastAsia="ko-KR"/>
              </w:rPr>
            </w:pPr>
            <w:r w:rsidRPr="00AE4694">
              <w:rPr>
                <w:rFonts w:hint="eastAsia"/>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DC_1A_n77A-n79</w:t>
            </w:r>
            <w:r w:rsidRPr="00AE4694">
              <w:rPr>
                <w:rFonts w:eastAsia="맑은 고딕" w:cs="Arial"/>
                <w:lang w:eastAsia="ko-KR"/>
              </w:rPr>
              <w:t>A</w:t>
            </w:r>
          </w:p>
        </w:tc>
        <w:tc>
          <w:tcPr>
            <w:tcW w:w="0" w:type="auto"/>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DC_1A_n77A</w:t>
            </w:r>
          </w:p>
          <w:p w:rsidR="008F27E3" w:rsidRPr="00AE4694" w:rsidRDefault="008F27E3" w:rsidP="00AD21D3">
            <w:pPr>
              <w:pStyle w:val="TAC"/>
              <w:rPr>
                <w:rFonts w:cs="Arial"/>
                <w:lang w:eastAsia="ja-JP"/>
              </w:rPr>
            </w:pPr>
            <w:r w:rsidRPr="00AE4694">
              <w:rPr>
                <w:rFonts w:eastAsia="맑은 고딕" w:cs="Arial"/>
                <w:lang w:eastAsia="ko-KR"/>
              </w:rPr>
              <w:t>DC_1A_n79A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1A</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CA_n77A-n79A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DC_1A_n78A-n79A</w:t>
            </w:r>
          </w:p>
        </w:tc>
        <w:tc>
          <w:tcPr>
            <w:tcW w:w="0" w:type="auto"/>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DC_1A_n78A</w:t>
            </w:r>
          </w:p>
          <w:p w:rsidR="008F27E3" w:rsidRPr="00AE4694" w:rsidRDefault="008F27E3" w:rsidP="00AD21D3">
            <w:pPr>
              <w:pStyle w:val="TAC"/>
              <w:rPr>
                <w:rFonts w:cs="Arial"/>
                <w:lang w:eastAsia="ja-JP"/>
              </w:rPr>
            </w:pPr>
            <w:r w:rsidRPr="00AE4694">
              <w:rPr>
                <w:rFonts w:eastAsia="맑은 고딕" w:cs="Arial"/>
                <w:lang w:eastAsia="ko-KR"/>
              </w:rPr>
              <w:t>DC_1A_n79A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1A</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CA_n78A-n79A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rsidR="008F27E3" w:rsidRPr="00AE4694" w:rsidRDefault="008F27E3" w:rsidP="00AD21D3">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rsidR="008F27E3" w:rsidRPr="00AE4694" w:rsidRDefault="008F27E3" w:rsidP="00AD21D3">
            <w:pPr>
              <w:pStyle w:val="TAC"/>
              <w:rPr>
                <w:lang w:eastAsia="zh-CN"/>
              </w:rPr>
            </w:pPr>
            <w:r w:rsidRPr="00AE4694">
              <w:t>DC_</w:t>
            </w:r>
            <w:r w:rsidRPr="00AE4694">
              <w:rPr>
                <w:lang w:eastAsia="zh-CN"/>
              </w:rPr>
              <w:t>1A</w:t>
            </w:r>
            <w:r w:rsidRPr="00AE4694">
              <w:t>_n84A_ULSUP-TDM_n78</w:t>
            </w:r>
            <w:r w:rsidRPr="00AE4694">
              <w:rPr>
                <w:lang w:eastAsia="zh-CN"/>
              </w:rPr>
              <w:t>A,</w:t>
            </w:r>
          </w:p>
          <w:p w:rsidR="008F27E3" w:rsidRPr="00AE4694" w:rsidRDefault="008F27E3" w:rsidP="00AD21D3">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val="fi-FI" w:eastAsia="zh-CN"/>
              </w:rPr>
              <w:t>1A</w:t>
            </w:r>
          </w:p>
        </w:tc>
        <w:tc>
          <w:tcPr>
            <w:tcW w:w="0" w:type="auto"/>
            <w:vAlign w:val="center"/>
          </w:tcPr>
          <w:p w:rsidR="008F27E3" w:rsidRPr="00AE4694" w:rsidRDefault="008F27E3" w:rsidP="00AD21D3">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DC_2A-5A_n66A</w:t>
            </w:r>
          </w:p>
        </w:tc>
        <w:tc>
          <w:tcPr>
            <w:tcW w:w="0" w:type="auto"/>
            <w:vAlign w:val="center"/>
          </w:tcPr>
          <w:p w:rsidR="008F27E3" w:rsidRPr="00AE4694" w:rsidRDefault="008F27E3" w:rsidP="00AD21D3">
            <w:pPr>
              <w:pStyle w:val="TAC"/>
              <w:rPr>
                <w:noProof/>
                <w:lang w:eastAsia="zh-CN"/>
              </w:rPr>
            </w:pPr>
            <w:r w:rsidRPr="00AE4694">
              <w:rPr>
                <w:noProof/>
                <w:lang w:eastAsia="zh-CN"/>
              </w:rPr>
              <w:t>DC_2A_n66A</w:t>
            </w:r>
          </w:p>
          <w:p w:rsidR="008F27E3" w:rsidRPr="00AE4694" w:rsidRDefault="008F27E3" w:rsidP="00AD21D3">
            <w:pPr>
              <w:pStyle w:val="TAC"/>
              <w:rPr>
                <w:lang w:val="en-US" w:eastAsia="fi-FI"/>
              </w:rPr>
            </w:pPr>
            <w:r w:rsidRPr="00AE4694">
              <w:rPr>
                <w:noProof/>
                <w:lang w:eastAsia="zh-CN"/>
              </w:rPr>
              <w:t>DC_5A_n66A</w:t>
            </w:r>
          </w:p>
        </w:tc>
        <w:tc>
          <w:tcPr>
            <w:tcW w:w="0" w:type="auto"/>
            <w:shd w:val="clear" w:color="auto" w:fill="auto"/>
            <w:noWrap/>
            <w:vAlign w:val="center"/>
          </w:tcPr>
          <w:p w:rsidR="008F27E3" w:rsidRPr="00AE4694" w:rsidRDefault="008F27E3" w:rsidP="00AD21D3">
            <w:pPr>
              <w:pStyle w:val="TAC"/>
              <w:rPr>
                <w:lang w:val="fi-FI" w:eastAsia="zh-CN"/>
              </w:rPr>
            </w:pPr>
            <w:r w:rsidRPr="00AE4694">
              <w:rPr>
                <w:rFonts w:cs="맑은 고딕"/>
                <w:lang w:eastAsia="zh-CN"/>
              </w:rPr>
              <w:t>CA</w:t>
            </w:r>
            <w:r w:rsidRPr="00AE4694">
              <w:rPr>
                <w:rFonts w:cs="맑은 고딕"/>
              </w:rPr>
              <w:t>_</w:t>
            </w:r>
            <w:r w:rsidRPr="00AE4694">
              <w:rPr>
                <w:rFonts w:cs="맑은 고딕"/>
                <w:lang w:eastAsia="zh-CN"/>
              </w:rPr>
              <w:t>2</w:t>
            </w:r>
            <w:r w:rsidRPr="00AE4694">
              <w:rPr>
                <w:rFonts w:cs="맑은 고딕"/>
              </w:rPr>
              <w:t>A-</w:t>
            </w:r>
            <w:r w:rsidRPr="00AE4694">
              <w:rPr>
                <w:rFonts w:cs="맑은 고딕"/>
                <w:lang w:eastAsia="zh-CN"/>
              </w:rPr>
              <w:t>5A</w:t>
            </w:r>
          </w:p>
        </w:tc>
        <w:tc>
          <w:tcPr>
            <w:tcW w:w="0" w:type="auto"/>
            <w:vAlign w:val="center"/>
          </w:tcPr>
          <w:p w:rsidR="008F27E3" w:rsidRPr="00AE4694" w:rsidRDefault="008F27E3" w:rsidP="00AD21D3">
            <w:pPr>
              <w:pStyle w:val="TAC"/>
            </w:pPr>
            <w:r w:rsidRPr="00AE4694">
              <w:rPr>
                <w:noProof/>
                <w:lang w:eastAsia="zh-CN"/>
              </w:rPr>
              <w:t>n66A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DC_2A-12A_n66A</w:t>
            </w:r>
          </w:p>
        </w:tc>
        <w:tc>
          <w:tcPr>
            <w:tcW w:w="0" w:type="auto"/>
            <w:vAlign w:val="center"/>
          </w:tcPr>
          <w:p w:rsidR="008F27E3" w:rsidRPr="00AE4694" w:rsidRDefault="008F27E3" w:rsidP="00AD21D3">
            <w:pPr>
              <w:pStyle w:val="TAC"/>
              <w:rPr>
                <w:noProof/>
                <w:lang w:eastAsia="zh-CN"/>
              </w:rPr>
            </w:pPr>
            <w:r w:rsidRPr="00AE4694">
              <w:rPr>
                <w:noProof/>
                <w:lang w:eastAsia="zh-CN"/>
              </w:rPr>
              <w:t>DC_2A_n66A</w:t>
            </w:r>
          </w:p>
          <w:p w:rsidR="008F27E3" w:rsidRPr="00AE4694" w:rsidRDefault="008F27E3" w:rsidP="00AD21D3">
            <w:pPr>
              <w:pStyle w:val="TAC"/>
              <w:rPr>
                <w:lang w:val="en-US" w:eastAsia="fi-FI"/>
              </w:rPr>
            </w:pPr>
            <w:r w:rsidRPr="00AE4694">
              <w:rPr>
                <w:noProof/>
                <w:lang w:eastAsia="zh-CN"/>
              </w:rPr>
              <w:t>DC_12A_n66A</w:t>
            </w:r>
          </w:p>
        </w:tc>
        <w:tc>
          <w:tcPr>
            <w:tcW w:w="0" w:type="auto"/>
            <w:shd w:val="clear" w:color="auto" w:fill="auto"/>
            <w:noWrap/>
            <w:vAlign w:val="center"/>
          </w:tcPr>
          <w:p w:rsidR="008F27E3" w:rsidRPr="00AE4694" w:rsidRDefault="008F27E3" w:rsidP="00AD21D3">
            <w:pPr>
              <w:pStyle w:val="TAC"/>
              <w:rPr>
                <w:lang w:val="fi-FI" w:eastAsia="zh-CN"/>
              </w:rPr>
            </w:pPr>
            <w:r w:rsidRPr="00AE4694">
              <w:rPr>
                <w:rFonts w:cs="맑은 고딕"/>
                <w:lang w:eastAsia="zh-CN"/>
              </w:rPr>
              <w:t>CA</w:t>
            </w:r>
            <w:r w:rsidRPr="00AE4694">
              <w:rPr>
                <w:rFonts w:cs="맑은 고딕"/>
              </w:rPr>
              <w:t>_</w:t>
            </w:r>
            <w:r w:rsidRPr="00AE4694">
              <w:rPr>
                <w:rFonts w:cs="맑은 고딕"/>
                <w:lang w:eastAsia="zh-CN"/>
              </w:rPr>
              <w:t>2</w:t>
            </w:r>
            <w:r w:rsidRPr="00AE4694">
              <w:rPr>
                <w:rFonts w:cs="맑은 고딕"/>
              </w:rPr>
              <w:t>A-</w:t>
            </w:r>
            <w:r w:rsidRPr="00AE4694">
              <w:rPr>
                <w:rFonts w:cs="맑은 고딕"/>
                <w:lang w:eastAsia="zh-CN"/>
              </w:rPr>
              <w:t>12A</w:t>
            </w:r>
          </w:p>
        </w:tc>
        <w:tc>
          <w:tcPr>
            <w:tcW w:w="0" w:type="auto"/>
            <w:vAlign w:val="center"/>
          </w:tcPr>
          <w:p w:rsidR="008F27E3" w:rsidRPr="00AE4694" w:rsidRDefault="008F27E3" w:rsidP="00AD21D3">
            <w:pPr>
              <w:pStyle w:val="TAC"/>
            </w:pPr>
            <w:r w:rsidRPr="00AE4694">
              <w:rPr>
                <w:noProof/>
                <w:lang w:eastAsia="zh-CN"/>
              </w:rPr>
              <w:t>n66A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DC_2A-30A_n66A</w:t>
            </w:r>
          </w:p>
        </w:tc>
        <w:tc>
          <w:tcPr>
            <w:tcW w:w="0" w:type="auto"/>
            <w:vAlign w:val="center"/>
          </w:tcPr>
          <w:p w:rsidR="008F27E3" w:rsidRPr="00AE4694" w:rsidRDefault="008F27E3" w:rsidP="00AD21D3">
            <w:pPr>
              <w:pStyle w:val="TAC"/>
              <w:rPr>
                <w:noProof/>
                <w:lang w:eastAsia="zh-CN"/>
              </w:rPr>
            </w:pPr>
            <w:r w:rsidRPr="00AE4694">
              <w:rPr>
                <w:noProof/>
                <w:lang w:eastAsia="zh-CN"/>
              </w:rPr>
              <w:t>DC_2A_n66A</w:t>
            </w:r>
          </w:p>
          <w:p w:rsidR="008F27E3" w:rsidRPr="00AE4694" w:rsidRDefault="008F27E3" w:rsidP="00AD21D3">
            <w:pPr>
              <w:pStyle w:val="TAC"/>
              <w:rPr>
                <w:lang w:val="en-US" w:eastAsia="fi-FI"/>
              </w:rPr>
            </w:pPr>
            <w:r w:rsidRPr="00AE4694">
              <w:rPr>
                <w:noProof/>
                <w:lang w:eastAsia="zh-CN"/>
              </w:rPr>
              <w:t>DC_30A_n66A</w:t>
            </w:r>
          </w:p>
        </w:tc>
        <w:tc>
          <w:tcPr>
            <w:tcW w:w="0" w:type="auto"/>
            <w:shd w:val="clear" w:color="auto" w:fill="auto"/>
            <w:noWrap/>
            <w:vAlign w:val="center"/>
          </w:tcPr>
          <w:p w:rsidR="008F27E3" w:rsidRPr="00AE4694" w:rsidRDefault="008F27E3" w:rsidP="00AD21D3">
            <w:pPr>
              <w:pStyle w:val="TAC"/>
              <w:rPr>
                <w:lang w:val="fi-FI" w:eastAsia="zh-CN"/>
              </w:rPr>
            </w:pPr>
            <w:r w:rsidRPr="00AE4694">
              <w:rPr>
                <w:rFonts w:cs="맑은 고딕"/>
                <w:lang w:eastAsia="zh-CN"/>
              </w:rPr>
              <w:t>CA</w:t>
            </w:r>
            <w:r w:rsidRPr="00AE4694">
              <w:rPr>
                <w:rFonts w:cs="맑은 고딕"/>
              </w:rPr>
              <w:t>_</w:t>
            </w:r>
            <w:r w:rsidRPr="00AE4694">
              <w:rPr>
                <w:rFonts w:cs="맑은 고딕"/>
                <w:lang w:eastAsia="zh-CN"/>
              </w:rPr>
              <w:t>2</w:t>
            </w:r>
            <w:r w:rsidRPr="00AE4694">
              <w:rPr>
                <w:rFonts w:cs="맑은 고딕"/>
              </w:rPr>
              <w:t>A-</w:t>
            </w:r>
            <w:r w:rsidRPr="00AE4694">
              <w:rPr>
                <w:rFonts w:cs="맑은 고딕"/>
                <w:lang w:eastAsia="zh-CN"/>
              </w:rPr>
              <w:t>30A</w:t>
            </w:r>
          </w:p>
        </w:tc>
        <w:tc>
          <w:tcPr>
            <w:tcW w:w="0" w:type="auto"/>
            <w:vAlign w:val="center"/>
          </w:tcPr>
          <w:p w:rsidR="008F27E3" w:rsidRPr="00AE4694" w:rsidRDefault="008F27E3" w:rsidP="00AD21D3">
            <w:pPr>
              <w:pStyle w:val="TAC"/>
            </w:pPr>
            <w:r w:rsidRPr="00AE4694">
              <w:rPr>
                <w:noProof/>
                <w:lang w:eastAsia="zh-CN"/>
              </w:rPr>
              <w:t>n66A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rsidR="008F27E3" w:rsidRPr="00AE4694" w:rsidRDefault="008F27E3" w:rsidP="00AD21D3">
            <w:pPr>
              <w:pStyle w:val="TAC"/>
              <w:rPr>
                <w:noProof/>
                <w:lang w:eastAsia="zh-CN"/>
              </w:rPr>
            </w:pPr>
            <w:r w:rsidRPr="00AE4694">
              <w:rPr>
                <w:noProof/>
                <w:lang w:eastAsia="zh-CN"/>
              </w:rPr>
              <w:t>DC_2A_n71A</w:t>
            </w:r>
          </w:p>
          <w:p w:rsidR="008F27E3" w:rsidRPr="00AE4694" w:rsidRDefault="008F27E3" w:rsidP="00AD21D3">
            <w:pPr>
              <w:pStyle w:val="TAC"/>
              <w:rPr>
                <w:noProof/>
                <w:lang w:eastAsia="zh-CN"/>
              </w:rPr>
            </w:pPr>
            <w:r w:rsidRPr="00AE4694">
              <w:rPr>
                <w:noProof/>
                <w:lang w:eastAsia="zh-CN"/>
              </w:rPr>
              <w:t>DC_66A_n71A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rsidR="008F27E3" w:rsidRPr="00AE4694" w:rsidRDefault="008F27E3" w:rsidP="00AD21D3">
            <w:pPr>
              <w:pStyle w:val="TAC"/>
              <w:rPr>
                <w:noProof/>
                <w:lang w:eastAsia="zh-CN"/>
              </w:rPr>
            </w:pPr>
            <w:r w:rsidRPr="00AE4694">
              <w:rPr>
                <w:noProof/>
                <w:lang w:eastAsia="zh-CN"/>
              </w:rPr>
              <w:t>n71A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DC_2A-(n)71AA</w:t>
            </w:r>
          </w:p>
        </w:tc>
        <w:tc>
          <w:tcPr>
            <w:tcW w:w="0" w:type="auto"/>
            <w:vAlign w:val="center"/>
          </w:tcPr>
          <w:p w:rsidR="008F27E3" w:rsidRPr="00AE4694" w:rsidRDefault="008F27E3" w:rsidP="00AD21D3">
            <w:pPr>
              <w:pStyle w:val="TAC"/>
              <w:rPr>
                <w:noProof/>
                <w:lang w:eastAsia="zh-CN"/>
              </w:rPr>
            </w:pPr>
            <w:r w:rsidRPr="00AE4694">
              <w:rPr>
                <w:noProof/>
                <w:lang w:eastAsia="zh-CN"/>
              </w:rPr>
              <w:t>DC_2A_n71A</w:t>
            </w:r>
          </w:p>
          <w:p w:rsidR="008F27E3" w:rsidRPr="00AE4694" w:rsidRDefault="008F27E3" w:rsidP="00AD21D3">
            <w:pPr>
              <w:pStyle w:val="TAC"/>
              <w:rPr>
                <w:noProof/>
                <w:lang w:eastAsia="zh-CN"/>
              </w:rPr>
            </w:pPr>
            <w:r w:rsidRPr="00AE4694">
              <w:rPr>
                <w:noProof/>
                <w:lang w:eastAsia="zh-CN"/>
              </w:rPr>
              <w:t>DC_(n)71AA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8F27E3" w:rsidRPr="00AE4694" w:rsidTr="00AD21D3">
        <w:trPr>
          <w:trHeight w:val="288"/>
          <w:jc w:val="center"/>
          <w:ins w:id="1090" w:author="Suhwan Lim" w:date="2019-04-18T12:15:00Z"/>
        </w:trPr>
        <w:tc>
          <w:tcPr>
            <w:tcW w:w="0" w:type="auto"/>
            <w:shd w:val="clear" w:color="auto" w:fill="auto"/>
            <w:noWrap/>
            <w:vAlign w:val="center"/>
          </w:tcPr>
          <w:p w:rsidR="008F27E3" w:rsidRPr="00AE4694" w:rsidRDefault="008F27E3" w:rsidP="00AD21D3">
            <w:pPr>
              <w:pStyle w:val="TAC"/>
              <w:rPr>
                <w:ins w:id="1091" w:author="Suhwan Lim" w:date="2019-04-18T12:15:00Z"/>
                <w:noProof/>
                <w:lang w:eastAsia="zh-CN"/>
              </w:rPr>
            </w:pPr>
            <w:ins w:id="1092" w:author="Suhwan Lim" w:date="2019-04-18T12:15:00Z">
              <w:r w:rsidRPr="001B0F7A">
                <w:rPr>
                  <w:rFonts w:eastAsia="맑은 고딕" w:cs="Arial"/>
                  <w:lang w:eastAsia="ko-KR"/>
                </w:rPr>
                <w:t>DC_3A_n1A-n77A</w:t>
              </w:r>
            </w:ins>
          </w:p>
        </w:tc>
        <w:tc>
          <w:tcPr>
            <w:tcW w:w="0" w:type="auto"/>
            <w:vAlign w:val="center"/>
          </w:tcPr>
          <w:p w:rsidR="008F27E3" w:rsidRPr="001B0F7A" w:rsidRDefault="008F27E3" w:rsidP="00AD21D3">
            <w:pPr>
              <w:pStyle w:val="TAC"/>
              <w:rPr>
                <w:ins w:id="1093" w:author="Suhwan Lim" w:date="2019-04-18T12:15:00Z"/>
                <w:rFonts w:eastAsia="맑은 고딕"/>
                <w:noProof/>
                <w:lang w:eastAsia="ko-KR"/>
              </w:rPr>
            </w:pPr>
            <w:ins w:id="1094" w:author="Suhwan Lim" w:date="2019-04-18T12:15:00Z">
              <w:r w:rsidRPr="001B0F7A">
                <w:rPr>
                  <w:rFonts w:eastAsia="맑은 고딕"/>
                  <w:noProof/>
                  <w:lang w:eastAsia="ko-KR"/>
                </w:rPr>
                <w:t>DC_3A_n1A</w:t>
              </w:r>
            </w:ins>
          </w:p>
          <w:p w:rsidR="008F27E3" w:rsidRPr="00AE4694" w:rsidRDefault="008F27E3" w:rsidP="00AD21D3">
            <w:pPr>
              <w:pStyle w:val="TAC"/>
              <w:rPr>
                <w:ins w:id="1095" w:author="Suhwan Lim" w:date="2019-04-18T12:15:00Z"/>
                <w:noProof/>
                <w:lang w:eastAsia="zh-CN"/>
              </w:rPr>
            </w:pPr>
            <w:ins w:id="1096" w:author="Suhwan Lim" w:date="2019-04-18T12:15:00Z">
              <w:r w:rsidRPr="001B0F7A">
                <w:rPr>
                  <w:rFonts w:eastAsia="PMingLiU"/>
                  <w:noProof/>
                  <w:lang w:eastAsia="zh-TW"/>
                </w:rPr>
                <w:t>DC_3A_n77A</w:t>
              </w:r>
            </w:ins>
          </w:p>
        </w:tc>
        <w:tc>
          <w:tcPr>
            <w:tcW w:w="0" w:type="auto"/>
            <w:shd w:val="clear" w:color="auto" w:fill="auto"/>
            <w:noWrap/>
            <w:vAlign w:val="center"/>
          </w:tcPr>
          <w:p w:rsidR="008F27E3" w:rsidRPr="00AE4694" w:rsidRDefault="008F27E3" w:rsidP="00AD21D3">
            <w:pPr>
              <w:pStyle w:val="TAC"/>
              <w:rPr>
                <w:ins w:id="1097" w:author="Suhwan Lim" w:date="2019-04-18T12:15:00Z"/>
                <w:noProof/>
                <w:lang w:eastAsia="zh-CN"/>
              </w:rPr>
            </w:pPr>
            <w:ins w:id="1098" w:author="Suhwan Lim" w:date="2019-04-18T12:15:00Z">
              <w:r w:rsidRPr="001B0F7A">
                <w:rPr>
                  <w:rFonts w:eastAsia="맑은 고딕"/>
                  <w:noProof/>
                  <w:lang w:eastAsia="ko-KR"/>
                </w:rPr>
                <w:t>3A</w:t>
              </w:r>
            </w:ins>
          </w:p>
        </w:tc>
        <w:tc>
          <w:tcPr>
            <w:tcW w:w="0" w:type="auto"/>
            <w:vAlign w:val="center"/>
          </w:tcPr>
          <w:p w:rsidR="008F27E3" w:rsidRPr="00AE4694" w:rsidRDefault="008F27E3" w:rsidP="00AD21D3">
            <w:pPr>
              <w:pStyle w:val="TAC"/>
              <w:rPr>
                <w:ins w:id="1099" w:author="Suhwan Lim" w:date="2019-04-18T12:15:00Z"/>
                <w:noProof/>
                <w:lang w:eastAsia="zh-CN"/>
              </w:rPr>
            </w:pPr>
            <w:ins w:id="1100" w:author="Suhwan Lim" w:date="2019-04-18T12:15:00Z">
              <w:r w:rsidRPr="001B0F7A">
                <w:rPr>
                  <w:rFonts w:eastAsia="맑은 고딕"/>
                  <w:noProof/>
                  <w:lang w:eastAsia="ko-KR"/>
                </w:rPr>
                <w:t>CA_n1A-n77A</w:t>
              </w:r>
            </w:ins>
          </w:p>
        </w:tc>
      </w:tr>
      <w:tr w:rsidR="008F27E3" w:rsidRPr="00AE4694" w:rsidTr="00AD21D3">
        <w:trPr>
          <w:trHeight w:val="288"/>
          <w:jc w:val="center"/>
          <w:ins w:id="1101" w:author="Suhwan Lim" w:date="2019-04-18T12:15:00Z"/>
        </w:trPr>
        <w:tc>
          <w:tcPr>
            <w:tcW w:w="0" w:type="auto"/>
            <w:shd w:val="clear" w:color="auto" w:fill="auto"/>
            <w:noWrap/>
            <w:vAlign w:val="center"/>
          </w:tcPr>
          <w:p w:rsidR="008F27E3" w:rsidRPr="00AE4694" w:rsidRDefault="008F27E3" w:rsidP="00AD21D3">
            <w:pPr>
              <w:pStyle w:val="TAC"/>
              <w:rPr>
                <w:ins w:id="1102" w:author="Suhwan Lim" w:date="2019-04-18T12:15:00Z"/>
                <w:noProof/>
                <w:lang w:eastAsia="zh-CN"/>
              </w:rPr>
            </w:pPr>
            <w:ins w:id="1103" w:author="Suhwan Lim" w:date="2019-04-18T12:15:00Z">
              <w:r w:rsidRPr="001B0F7A">
                <w:rPr>
                  <w:rFonts w:eastAsia="맑은 고딕" w:cs="Arial"/>
                  <w:lang w:eastAsia="ko-KR"/>
                </w:rPr>
                <w:t>DC_3A_n1A-n78A</w:t>
              </w:r>
            </w:ins>
          </w:p>
        </w:tc>
        <w:tc>
          <w:tcPr>
            <w:tcW w:w="0" w:type="auto"/>
            <w:vAlign w:val="center"/>
          </w:tcPr>
          <w:p w:rsidR="008F27E3" w:rsidRPr="001B0F7A" w:rsidRDefault="008F27E3" w:rsidP="00AD21D3">
            <w:pPr>
              <w:pStyle w:val="TAC"/>
              <w:rPr>
                <w:ins w:id="1104" w:author="Suhwan Lim" w:date="2019-04-18T12:15:00Z"/>
                <w:rFonts w:eastAsia="맑은 고딕"/>
                <w:noProof/>
                <w:lang w:eastAsia="ko-KR"/>
              </w:rPr>
            </w:pPr>
            <w:ins w:id="1105" w:author="Suhwan Lim" w:date="2019-04-18T12:15:00Z">
              <w:r w:rsidRPr="001B0F7A">
                <w:rPr>
                  <w:rFonts w:eastAsia="맑은 고딕"/>
                  <w:noProof/>
                  <w:lang w:eastAsia="ko-KR"/>
                </w:rPr>
                <w:t>DC_3A_n1A</w:t>
              </w:r>
            </w:ins>
          </w:p>
          <w:p w:rsidR="008F27E3" w:rsidRPr="00AE4694" w:rsidRDefault="008F27E3" w:rsidP="00AD21D3">
            <w:pPr>
              <w:pStyle w:val="TAC"/>
              <w:rPr>
                <w:ins w:id="1106" w:author="Suhwan Lim" w:date="2019-04-18T12:15:00Z"/>
                <w:noProof/>
                <w:lang w:eastAsia="zh-CN"/>
              </w:rPr>
            </w:pPr>
            <w:ins w:id="1107" w:author="Suhwan Lim" w:date="2019-04-18T12:15:00Z">
              <w:r w:rsidRPr="001B0F7A">
                <w:rPr>
                  <w:rFonts w:eastAsia="PMingLiU"/>
                  <w:noProof/>
                  <w:lang w:eastAsia="zh-TW"/>
                </w:rPr>
                <w:t>DC_3A_n78A</w:t>
              </w:r>
            </w:ins>
          </w:p>
        </w:tc>
        <w:tc>
          <w:tcPr>
            <w:tcW w:w="0" w:type="auto"/>
            <w:shd w:val="clear" w:color="auto" w:fill="auto"/>
            <w:noWrap/>
            <w:vAlign w:val="center"/>
          </w:tcPr>
          <w:p w:rsidR="008F27E3" w:rsidRPr="00AE4694" w:rsidRDefault="008F27E3" w:rsidP="00AD21D3">
            <w:pPr>
              <w:pStyle w:val="TAC"/>
              <w:rPr>
                <w:ins w:id="1108" w:author="Suhwan Lim" w:date="2019-04-18T12:15:00Z"/>
                <w:noProof/>
                <w:lang w:eastAsia="zh-CN"/>
              </w:rPr>
            </w:pPr>
            <w:ins w:id="1109" w:author="Suhwan Lim" w:date="2019-04-18T12:15:00Z">
              <w:r w:rsidRPr="001B0F7A">
                <w:rPr>
                  <w:rFonts w:eastAsia="맑은 고딕"/>
                  <w:noProof/>
                  <w:lang w:eastAsia="ko-KR"/>
                </w:rPr>
                <w:t>3A</w:t>
              </w:r>
            </w:ins>
          </w:p>
        </w:tc>
        <w:tc>
          <w:tcPr>
            <w:tcW w:w="0" w:type="auto"/>
            <w:vAlign w:val="center"/>
          </w:tcPr>
          <w:p w:rsidR="008F27E3" w:rsidRPr="00AE4694" w:rsidRDefault="008F27E3" w:rsidP="00AD21D3">
            <w:pPr>
              <w:pStyle w:val="TAC"/>
              <w:rPr>
                <w:ins w:id="1110" w:author="Suhwan Lim" w:date="2019-04-18T12:15:00Z"/>
                <w:noProof/>
                <w:lang w:eastAsia="zh-CN"/>
              </w:rPr>
            </w:pPr>
            <w:ins w:id="1111" w:author="Suhwan Lim" w:date="2019-04-18T12:15:00Z">
              <w:r w:rsidRPr="001B0F7A">
                <w:rPr>
                  <w:rFonts w:eastAsia="맑은 고딕"/>
                  <w:noProof/>
                  <w:lang w:eastAsia="ko-KR"/>
                </w:rPr>
                <w:t>CA_n1A-n78A</w:t>
              </w:r>
            </w:ins>
          </w:p>
        </w:tc>
      </w:tr>
      <w:tr w:rsidR="008F27E3" w:rsidRPr="00AE4694" w:rsidTr="00AD21D3">
        <w:trPr>
          <w:trHeight w:val="288"/>
          <w:jc w:val="center"/>
          <w:ins w:id="1112" w:author="Suhwan Lim" w:date="2019-04-18T12:15:00Z"/>
        </w:trPr>
        <w:tc>
          <w:tcPr>
            <w:tcW w:w="0" w:type="auto"/>
            <w:shd w:val="clear" w:color="auto" w:fill="auto"/>
            <w:noWrap/>
            <w:vAlign w:val="center"/>
          </w:tcPr>
          <w:p w:rsidR="008F27E3" w:rsidRPr="00AE4694" w:rsidRDefault="008F27E3" w:rsidP="00AD21D3">
            <w:pPr>
              <w:pStyle w:val="TAC"/>
              <w:rPr>
                <w:ins w:id="1113" w:author="Suhwan Lim" w:date="2019-04-18T12:15:00Z"/>
                <w:noProof/>
                <w:lang w:eastAsia="zh-CN"/>
              </w:rPr>
            </w:pPr>
            <w:ins w:id="1114" w:author="Suhwan Lim" w:date="2019-04-18T12:15:00Z">
              <w:r>
                <w:rPr>
                  <w:rFonts w:eastAsia="맑은 고딕" w:cs="Arial"/>
                  <w:lang w:eastAsia="ko-KR"/>
                </w:rPr>
                <w:t>DC_3A_n1A-n79</w:t>
              </w:r>
              <w:r w:rsidRPr="001B0F7A">
                <w:rPr>
                  <w:rFonts w:eastAsia="맑은 고딕" w:cs="Arial"/>
                  <w:lang w:eastAsia="ko-KR"/>
                </w:rPr>
                <w:t>A</w:t>
              </w:r>
            </w:ins>
          </w:p>
        </w:tc>
        <w:tc>
          <w:tcPr>
            <w:tcW w:w="0" w:type="auto"/>
            <w:vAlign w:val="center"/>
          </w:tcPr>
          <w:p w:rsidR="008F27E3" w:rsidRPr="001B0F7A" w:rsidRDefault="008F27E3" w:rsidP="00AD21D3">
            <w:pPr>
              <w:pStyle w:val="TAC"/>
              <w:rPr>
                <w:ins w:id="1115" w:author="Suhwan Lim" w:date="2019-04-18T12:15:00Z"/>
                <w:rFonts w:eastAsia="맑은 고딕"/>
                <w:noProof/>
                <w:lang w:eastAsia="ko-KR"/>
              </w:rPr>
            </w:pPr>
            <w:ins w:id="1116" w:author="Suhwan Lim" w:date="2019-04-18T12:15:00Z">
              <w:r w:rsidRPr="001B0F7A">
                <w:rPr>
                  <w:rFonts w:eastAsia="맑은 고딕"/>
                  <w:noProof/>
                  <w:lang w:eastAsia="ko-KR"/>
                </w:rPr>
                <w:t>DC_3A_n1A</w:t>
              </w:r>
            </w:ins>
          </w:p>
          <w:p w:rsidR="008F27E3" w:rsidRPr="00AE4694" w:rsidRDefault="008F27E3" w:rsidP="00AD21D3">
            <w:pPr>
              <w:pStyle w:val="TAC"/>
              <w:rPr>
                <w:ins w:id="1117" w:author="Suhwan Lim" w:date="2019-04-18T12:15:00Z"/>
                <w:noProof/>
                <w:lang w:eastAsia="zh-CN"/>
              </w:rPr>
            </w:pPr>
            <w:ins w:id="1118" w:author="Suhwan Lim" w:date="2019-04-18T12:15:00Z">
              <w:r>
                <w:rPr>
                  <w:rFonts w:eastAsia="PMingLiU"/>
                  <w:noProof/>
                  <w:lang w:eastAsia="zh-TW"/>
                </w:rPr>
                <w:t>DC_3A_n79</w:t>
              </w:r>
              <w:r w:rsidRPr="001B0F7A">
                <w:rPr>
                  <w:rFonts w:eastAsia="PMingLiU"/>
                  <w:noProof/>
                  <w:lang w:eastAsia="zh-TW"/>
                </w:rPr>
                <w:t>A</w:t>
              </w:r>
            </w:ins>
          </w:p>
        </w:tc>
        <w:tc>
          <w:tcPr>
            <w:tcW w:w="0" w:type="auto"/>
            <w:shd w:val="clear" w:color="auto" w:fill="auto"/>
            <w:noWrap/>
            <w:vAlign w:val="center"/>
          </w:tcPr>
          <w:p w:rsidR="008F27E3" w:rsidRPr="00AE4694" w:rsidRDefault="008F27E3" w:rsidP="00AD21D3">
            <w:pPr>
              <w:pStyle w:val="TAC"/>
              <w:rPr>
                <w:ins w:id="1119" w:author="Suhwan Lim" w:date="2019-04-18T12:15:00Z"/>
                <w:noProof/>
                <w:lang w:eastAsia="zh-CN"/>
              </w:rPr>
            </w:pPr>
            <w:ins w:id="1120" w:author="Suhwan Lim" w:date="2019-04-18T12:15:00Z">
              <w:r w:rsidRPr="001B0F7A">
                <w:rPr>
                  <w:rFonts w:eastAsia="맑은 고딕"/>
                  <w:noProof/>
                  <w:lang w:eastAsia="ko-KR"/>
                </w:rPr>
                <w:t>3A</w:t>
              </w:r>
            </w:ins>
          </w:p>
        </w:tc>
        <w:tc>
          <w:tcPr>
            <w:tcW w:w="0" w:type="auto"/>
            <w:vAlign w:val="center"/>
          </w:tcPr>
          <w:p w:rsidR="008F27E3" w:rsidRPr="00AE4694" w:rsidRDefault="008F27E3" w:rsidP="00AD21D3">
            <w:pPr>
              <w:pStyle w:val="TAC"/>
              <w:rPr>
                <w:ins w:id="1121" w:author="Suhwan Lim" w:date="2019-04-18T12:15:00Z"/>
                <w:noProof/>
                <w:lang w:eastAsia="zh-CN"/>
              </w:rPr>
            </w:pPr>
            <w:ins w:id="1122" w:author="Suhwan Lim" w:date="2019-04-18T12:15:00Z">
              <w:r>
                <w:rPr>
                  <w:rFonts w:eastAsia="맑은 고딕"/>
                  <w:noProof/>
                  <w:lang w:eastAsia="ko-KR"/>
                </w:rPr>
                <w:t>CA_n1A-n79</w:t>
              </w:r>
              <w:r w:rsidRPr="001B0F7A">
                <w:rPr>
                  <w:rFonts w:eastAsia="맑은 고딕"/>
                  <w:noProof/>
                  <w:lang w:eastAsia="ko-KR"/>
                </w:rPr>
                <w:t>A</w:t>
              </w:r>
            </w:ins>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23"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24" w:author="Editor_#40" w:date="2019-02-15T10:59:00Z">
            <w:trPr>
              <w:trHeight w:val="288"/>
              <w:jc w:val="center"/>
            </w:trPr>
          </w:trPrChange>
        </w:trPr>
        <w:tc>
          <w:tcPr>
            <w:tcW w:w="0" w:type="auto"/>
            <w:shd w:val="clear" w:color="auto" w:fill="auto"/>
            <w:noWrap/>
            <w:vAlign w:val="center"/>
            <w:tcPrChange w:id="1125"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rFonts w:eastAsia="맑은 고딕" w:cs="Arial" w:hint="eastAsia"/>
                <w:lang w:eastAsia="ko-KR"/>
              </w:rPr>
              <w:t>DC_3A_n3A-n77A</w:t>
            </w:r>
          </w:p>
        </w:tc>
        <w:tc>
          <w:tcPr>
            <w:tcW w:w="0" w:type="auto"/>
            <w:tcPrChange w:id="1126" w:author="Editor_#40" w:date="2019-02-15T10:59:00Z">
              <w:tcPr>
                <w:tcW w:w="0" w:type="auto"/>
                <w:gridSpan w:val="2"/>
              </w:tcPr>
            </w:tcPrChange>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DC_3A_n77A</w:t>
            </w:r>
          </w:p>
          <w:p w:rsidR="008F27E3" w:rsidRPr="00AE4694" w:rsidRDefault="008F27E3" w:rsidP="00AD21D3">
            <w:pPr>
              <w:pStyle w:val="TAC"/>
              <w:rPr>
                <w:noProof/>
                <w:lang w:eastAsia="zh-CN"/>
              </w:rPr>
            </w:pPr>
            <w:r w:rsidRPr="00AE4694">
              <w:rPr>
                <w:rFonts w:eastAsia="PMingLiU" w:hint="eastAsia"/>
                <w:noProof/>
                <w:lang w:eastAsia="zh-TW"/>
              </w:rPr>
              <w:t>DC_3A_n3A</w:t>
            </w:r>
            <w:del w:id="1127"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1128"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1129"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rFonts w:eastAsia="맑은 고딕" w:hint="eastAsia"/>
                <w:noProof/>
                <w:lang w:eastAsia="ko-KR"/>
              </w:rPr>
              <w:t>3A</w:t>
            </w:r>
          </w:p>
        </w:tc>
        <w:tc>
          <w:tcPr>
            <w:tcW w:w="0" w:type="auto"/>
            <w:vAlign w:val="center"/>
            <w:tcPrChange w:id="1130" w:author="Editor_#40" w:date="2019-02-15T10:59:00Z">
              <w:tcPr>
                <w:tcW w:w="0" w:type="auto"/>
                <w:gridSpan w:val="2"/>
              </w:tcPr>
            </w:tcPrChange>
          </w:tcPr>
          <w:p w:rsidR="008F27E3" w:rsidRPr="00AE4694" w:rsidRDefault="008F27E3" w:rsidP="00AD21D3">
            <w:pPr>
              <w:pStyle w:val="TAC"/>
              <w:rPr>
                <w:noProof/>
                <w:lang w:eastAsia="zh-CN"/>
              </w:rPr>
            </w:pPr>
            <w:r w:rsidRPr="00AE4694">
              <w:rPr>
                <w:rFonts w:eastAsia="맑은 고딕" w:hint="eastAsia"/>
                <w:noProof/>
                <w:lang w:eastAsia="ko-KR"/>
              </w:rPr>
              <w:t>CA_n3A-n77A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1"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32" w:author="Editor_#40" w:date="2019-02-15T10:59:00Z">
            <w:trPr>
              <w:trHeight w:val="288"/>
              <w:jc w:val="center"/>
            </w:trPr>
          </w:trPrChange>
        </w:trPr>
        <w:tc>
          <w:tcPr>
            <w:tcW w:w="0" w:type="auto"/>
            <w:shd w:val="clear" w:color="auto" w:fill="auto"/>
            <w:noWrap/>
            <w:vAlign w:val="center"/>
            <w:tcPrChange w:id="1133"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rFonts w:eastAsia="맑은 고딕" w:cs="Arial" w:hint="eastAsia"/>
                <w:lang w:eastAsia="ko-KR"/>
              </w:rPr>
              <w:t>DC_3A_n3A-n78A</w:t>
            </w:r>
          </w:p>
        </w:tc>
        <w:tc>
          <w:tcPr>
            <w:tcW w:w="0" w:type="auto"/>
            <w:tcPrChange w:id="1134" w:author="Editor_#40" w:date="2019-02-15T10:59:00Z">
              <w:tcPr>
                <w:tcW w:w="0" w:type="auto"/>
                <w:gridSpan w:val="2"/>
              </w:tcPr>
            </w:tcPrChange>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DC_3A_n78A</w:t>
            </w:r>
          </w:p>
          <w:p w:rsidR="008F27E3" w:rsidRPr="00AE4694" w:rsidRDefault="008F27E3" w:rsidP="00AD21D3">
            <w:pPr>
              <w:pStyle w:val="TAC"/>
              <w:rPr>
                <w:noProof/>
                <w:lang w:eastAsia="zh-CN"/>
              </w:rPr>
            </w:pPr>
            <w:r w:rsidRPr="00AE4694">
              <w:rPr>
                <w:rFonts w:eastAsia="PMingLiU" w:hint="eastAsia"/>
                <w:noProof/>
                <w:lang w:eastAsia="zh-TW"/>
              </w:rPr>
              <w:t>DC_3A_n3A</w:t>
            </w:r>
            <w:del w:id="1135"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1136"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1137"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rFonts w:eastAsia="맑은 고딕" w:hint="eastAsia"/>
                <w:noProof/>
                <w:lang w:eastAsia="ko-KR"/>
              </w:rPr>
              <w:t>3A</w:t>
            </w:r>
          </w:p>
        </w:tc>
        <w:tc>
          <w:tcPr>
            <w:tcW w:w="0" w:type="auto"/>
            <w:vAlign w:val="center"/>
            <w:tcPrChange w:id="1138" w:author="Editor_#40" w:date="2019-02-15T10:59:00Z">
              <w:tcPr>
                <w:tcW w:w="0" w:type="auto"/>
                <w:gridSpan w:val="2"/>
              </w:tcPr>
            </w:tcPrChange>
          </w:tcPr>
          <w:p w:rsidR="008F27E3" w:rsidRPr="00AE4694" w:rsidRDefault="008F27E3" w:rsidP="00AD21D3">
            <w:pPr>
              <w:pStyle w:val="TAC"/>
              <w:rPr>
                <w:noProof/>
                <w:lang w:eastAsia="zh-CN"/>
              </w:rPr>
            </w:pPr>
            <w:r w:rsidRPr="00AE4694">
              <w:rPr>
                <w:rFonts w:eastAsia="맑은 고딕" w:hint="eastAsia"/>
                <w:noProof/>
                <w:lang w:eastAsia="ko-KR"/>
              </w:rPr>
              <w:t>CA_n3A-n78A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DC_3A-5A_n78A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DC_5A_n78A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CA_3A-5A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DC_3A-7A-7A_n78A</w:t>
            </w:r>
          </w:p>
        </w:tc>
        <w:tc>
          <w:tcPr>
            <w:tcW w:w="0" w:type="auto"/>
            <w:vAlign w:val="center"/>
          </w:tcPr>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noProof/>
                <w:lang w:eastAsia="zh-CN"/>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t>CA_3A-7A-7A</w:t>
            </w:r>
          </w:p>
        </w:tc>
        <w:tc>
          <w:tcPr>
            <w:tcW w:w="0" w:type="auto"/>
            <w:vAlign w:val="center"/>
          </w:tcPr>
          <w:p w:rsidR="008F27E3" w:rsidRPr="00AE4694" w:rsidRDefault="008F27E3" w:rsidP="00AD21D3">
            <w:pPr>
              <w:pStyle w:val="TAC"/>
              <w:rPr>
                <w:noProof/>
                <w:lang w:eastAsia="zh-CN"/>
              </w:rPr>
            </w:pPr>
            <w:r w:rsidRPr="00AE4694">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lastRenderedPageBreak/>
              <w:t>DC_3A-7A_n28A</w:t>
            </w:r>
          </w:p>
        </w:tc>
        <w:tc>
          <w:tcPr>
            <w:tcW w:w="0" w:type="auto"/>
            <w:vAlign w:val="center"/>
          </w:tcPr>
          <w:p w:rsidR="008F27E3" w:rsidRPr="00AE4694" w:rsidRDefault="008F27E3" w:rsidP="00AD21D3">
            <w:pPr>
              <w:pStyle w:val="TAC"/>
              <w:rPr>
                <w:noProof/>
                <w:lang w:eastAsia="zh-CN"/>
              </w:rPr>
            </w:pPr>
            <w:r w:rsidRPr="00AE4694">
              <w:rPr>
                <w:noProof/>
                <w:lang w:eastAsia="zh-CN"/>
              </w:rPr>
              <w:t>DC_3A_n28A</w:t>
            </w:r>
          </w:p>
          <w:p w:rsidR="008F27E3" w:rsidRPr="00AE4694" w:rsidRDefault="008F27E3" w:rsidP="00AD21D3">
            <w:pPr>
              <w:pStyle w:val="TAC"/>
              <w:rPr>
                <w:noProof/>
                <w:lang w:eastAsia="zh-CN"/>
              </w:rPr>
            </w:pPr>
            <w:r w:rsidRPr="00AE4694">
              <w:rPr>
                <w:noProof/>
                <w:lang w:eastAsia="zh-CN"/>
              </w:rPr>
              <w:t>DC_7A_n28A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CA_3A-7A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DC_3A-7C_n78A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DC_7C_n78A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CA_3A-7C</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rsidR="008F27E3" w:rsidRPr="00AE4694" w:rsidRDefault="008F27E3" w:rsidP="00AD21D3">
            <w:pPr>
              <w:pStyle w:val="TAC"/>
              <w:rPr>
                <w:noProof/>
                <w:lang w:eastAsia="zh-CN"/>
              </w:rPr>
            </w:pPr>
            <w:r w:rsidRPr="00AE4694">
              <w:rPr>
                <w:noProof/>
                <w:lang w:eastAsia="zh-CN"/>
              </w:rPr>
              <w:t>DC_7C_n</w:t>
            </w:r>
            <w:r w:rsidRPr="00AE4694">
              <w:rPr>
                <w:rFonts w:hint="eastAsia"/>
                <w:noProof/>
                <w:lang w:eastAsia="zh-CN"/>
              </w:rPr>
              <w:t>78</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_3C-7C</w:t>
            </w:r>
          </w:p>
        </w:tc>
        <w:tc>
          <w:tcPr>
            <w:tcW w:w="0" w:type="auto"/>
            <w:vAlign w:val="center"/>
          </w:tcPr>
          <w:p w:rsidR="008F27E3" w:rsidRPr="00AE4694" w:rsidRDefault="008F27E3" w:rsidP="00AD21D3">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9"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40" w:author="Editor_#40" w:date="2019-02-15T10:59:00Z">
            <w:trPr>
              <w:trHeight w:val="288"/>
              <w:jc w:val="center"/>
            </w:trPr>
          </w:trPrChange>
        </w:trPr>
        <w:tc>
          <w:tcPr>
            <w:tcW w:w="0" w:type="auto"/>
            <w:shd w:val="clear" w:color="auto" w:fill="auto"/>
            <w:noWrap/>
            <w:vAlign w:val="center"/>
            <w:tcPrChange w:id="1141"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lang w:eastAsia="zh-CN"/>
              </w:rPr>
              <w:t>DC_3C-7A_n78A</w:t>
            </w:r>
          </w:p>
        </w:tc>
        <w:tc>
          <w:tcPr>
            <w:tcW w:w="0" w:type="auto"/>
            <w:vAlign w:val="center"/>
            <w:tcPrChange w:id="1142" w:author="Editor_#40" w:date="2019-02-15T10:59:00Z">
              <w:tcPr>
                <w:tcW w:w="0" w:type="auto"/>
                <w:gridSpan w:val="2"/>
              </w:tcPr>
            </w:tcPrChange>
          </w:tcPr>
          <w:p w:rsidR="008F27E3" w:rsidRPr="00AE4694" w:rsidRDefault="008F27E3" w:rsidP="00AD21D3">
            <w:pPr>
              <w:pStyle w:val="TAC"/>
              <w:rPr>
                <w:lang w:eastAsia="zh-CN"/>
              </w:rPr>
            </w:pPr>
            <w:r w:rsidRPr="00AE4694">
              <w:rPr>
                <w:lang w:eastAsia="zh-CN"/>
              </w:rPr>
              <w:t>DC_3A_n78A</w:t>
            </w:r>
          </w:p>
          <w:p w:rsidR="008F27E3" w:rsidRPr="00AE4694" w:rsidRDefault="008F27E3" w:rsidP="00AD21D3">
            <w:pPr>
              <w:pStyle w:val="TAC"/>
              <w:rPr>
                <w:noProof/>
                <w:lang w:eastAsia="zh-CN"/>
              </w:rPr>
            </w:pPr>
            <w:r w:rsidRPr="00AE4694">
              <w:rPr>
                <w:lang w:eastAsia="zh-CN"/>
              </w:rPr>
              <w:t>DC_7A_n78A</w:t>
            </w:r>
          </w:p>
        </w:tc>
        <w:tc>
          <w:tcPr>
            <w:tcW w:w="0" w:type="auto"/>
            <w:shd w:val="clear" w:color="auto" w:fill="auto"/>
            <w:noWrap/>
            <w:vAlign w:val="center"/>
            <w:tcPrChange w:id="1143"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lang w:eastAsia="zh-CN"/>
              </w:rPr>
              <w:t>CA_3C-7A</w:t>
            </w:r>
          </w:p>
        </w:tc>
        <w:tc>
          <w:tcPr>
            <w:tcW w:w="0" w:type="auto"/>
            <w:vAlign w:val="center"/>
            <w:tcPrChange w:id="1144" w:author="Editor_#40" w:date="2019-02-15T10:59:00Z">
              <w:tcPr>
                <w:tcW w:w="0" w:type="auto"/>
                <w:gridSpan w:val="2"/>
              </w:tcPr>
            </w:tcPrChange>
          </w:tcPr>
          <w:p w:rsidR="008F27E3" w:rsidRPr="00AE4694" w:rsidRDefault="008F27E3" w:rsidP="00AD21D3">
            <w:pPr>
              <w:pStyle w:val="TAC"/>
              <w:rPr>
                <w:noProof/>
                <w:lang w:eastAsia="zh-CN"/>
              </w:rPr>
            </w:pPr>
            <w:r w:rsidRPr="00AE4694">
              <w:rPr>
                <w:lang w:eastAsia="zh-CN"/>
              </w:rPr>
              <w:t>n78A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45" w:author="Suhwan Lim" w:date="2019-04-18T12: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146" w:author="Suhwan Lim" w:date="2019-04-18T12:16:00Z"/>
          <w:trPrChange w:id="1147" w:author="Suhwan Lim" w:date="2019-04-18T12:16:00Z">
            <w:trPr>
              <w:gridAfter w:val="0"/>
              <w:trHeight w:val="288"/>
              <w:jc w:val="center"/>
            </w:trPr>
          </w:trPrChange>
        </w:trPr>
        <w:tc>
          <w:tcPr>
            <w:tcW w:w="0" w:type="auto"/>
            <w:shd w:val="clear" w:color="auto" w:fill="auto"/>
            <w:noWrap/>
            <w:tcPrChange w:id="1148" w:author="Suhwan Lim" w:date="2019-04-18T12:16:00Z">
              <w:tcPr>
                <w:tcW w:w="0" w:type="auto"/>
                <w:shd w:val="clear" w:color="auto" w:fill="auto"/>
                <w:noWrap/>
                <w:vAlign w:val="center"/>
              </w:tcPr>
            </w:tcPrChange>
          </w:tcPr>
          <w:p w:rsidR="008F27E3" w:rsidRDefault="008F27E3" w:rsidP="00AD21D3">
            <w:pPr>
              <w:pStyle w:val="TAC"/>
              <w:rPr>
                <w:ins w:id="1149" w:author="Suhwan Lim" w:date="2019-04-18T12:16:00Z"/>
                <w:lang w:eastAsia="zh-CN"/>
              </w:rPr>
            </w:pPr>
            <w:ins w:id="1150" w:author="Suhwan Lim" w:date="2019-04-18T12:16:00Z">
              <w:r>
                <w:rPr>
                  <w:lang w:eastAsia="zh-CN"/>
                </w:rPr>
                <w:t>DC_3A_n7A-</w:t>
              </w:r>
              <w:r w:rsidRPr="001B0F7A">
                <w:rPr>
                  <w:lang w:eastAsia="zh-CN"/>
                </w:rPr>
                <w:t>n78A</w:t>
              </w:r>
            </w:ins>
          </w:p>
          <w:p w:rsidR="008F27E3" w:rsidRPr="00AE4694" w:rsidRDefault="008F27E3" w:rsidP="00AD21D3">
            <w:pPr>
              <w:pStyle w:val="TAC"/>
              <w:rPr>
                <w:ins w:id="1151" w:author="Suhwan Lim" w:date="2019-04-18T12:16:00Z"/>
                <w:lang w:eastAsia="zh-CN"/>
              </w:rPr>
            </w:pPr>
            <w:ins w:id="1152" w:author="Suhwan Lim" w:date="2019-04-18T12:16:00Z">
              <w:r>
                <w:rPr>
                  <w:lang w:eastAsia="zh-CN"/>
                </w:rPr>
                <w:t>DC_3C_n7A-n78A</w:t>
              </w:r>
            </w:ins>
          </w:p>
        </w:tc>
        <w:tc>
          <w:tcPr>
            <w:tcW w:w="0" w:type="auto"/>
            <w:tcPrChange w:id="1153" w:author="Suhwan Lim" w:date="2019-04-18T12:16:00Z">
              <w:tcPr>
                <w:tcW w:w="0" w:type="auto"/>
                <w:vAlign w:val="center"/>
              </w:tcPr>
            </w:tcPrChange>
          </w:tcPr>
          <w:p w:rsidR="008F27E3" w:rsidRPr="001B0F7A" w:rsidRDefault="008F27E3" w:rsidP="00AD21D3">
            <w:pPr>
              <w:pStyle w:val="TAC"/>
              <w:rPr>
                <w:ins w:id="1154" w:author="Suhwan Lim" w:date="2019-04-18T12:16:00Z"/>
                <w:lang w:eastAsia="zh-CN"/>
              </w:rPr>
            </w:pPr>
            <w:ins w:id="1155" w:author="Suhwan Lim" w:date="2019-04-18T12:16:00Z">
              <w:r>
                <w:rPr>
                  <w:lang w:eastAsia="zh-CN"/>
                </w:rPr>
                <w:t>DC_3A_n7</w:t>
              </w:r>
              <w:r w:rsidRPr="001B0F7A">
                <w:rPr>
                  <w:lang w:eastAsia="zh-CN"/>
                </w:rPr>
                <w:t>A</w:t>
              </w:r>
            </w:ins>
          </w:p>
          <w:p w:rsidR="008F27E3" w:rsidRPr="00AE4694" w:rsidRDefault="008F27E3" w:rsidP="00AD21D3">
            <w:pPr>
              <w:pStyle w:val="TAC"/>
              <w:rPr>
                <w:ins w:id="1156" w:author="Suhwan Lim" w:date="2019-04-18T12:16:00Z"/>
                <w:lang w:eastAsia="zh-CN"/>
              </w:rPr>
            </w:pPr>
            <w:ins w:id="1157" w:author="Suhwan Lim" w:date="2019-04-18T12:16:00Z">
              <w:r>
                <w:rPr>
                  <w:lang w:eastAsia="zh-CN"/>
                </w:rPr>
                <w:t>DC_3</w:t>
              </w:r>
              <w:r w:rsidRPr="001B0F7A">
                <w:rPr>
                  <w:lang w:eastAsia="zh-CN"/>
                </w:rPr>
                <w:t>A_n78A</w:t>
              </w:r>
            </w:ins>
          </w:p>
        </w:tc>
        <w:tc>
          <w:tcPr>
            <w:tcW w:w="0" w:type="auto"/>
            <w:shd w:val="clear" w:color="auto" w:fill="auto"/>
            <w:noWrap/>
            <w:vAlign w:val="center"/>
            <w:tcPrChange w:id="1158" w:author="Suhwan Lim" w:date="2019-04-18T12:16:00Z">
              <w:tcPr>
                <w:tcW w:w="0" w:type="auto"/>
                <w:gridSpan w:val="2"/>
                <w:shd w:val="clear" w:color="auto" w:fill="auto"/>
                <w:noWrap/>
                <w:vAlign w:val="center"/>
              </w:tcPr>
            </w:tcPrChange>
          </w:tcPr>
          <w:p w:rsidR="008F27E3" w:rsidRDefault="008F27E3" w:rsidP="00AD21D3">
            <w:pPr>
              <w:pStyle w:val="TAC"/>
              <w:rPr>
                <w:ins w:id="1159" w:author="Suhwan Lim" w:date="2019-04-18T12:16:00Z"/>
                <w:lang w:eastAsia="zh-CN"/>
              </w:rPr>
            </w:pPr>
            <w:ins w:id="1160" w:author="Suhwan Lim" w:date="2019-04-18T12:16:00Z">
              <w:r>
                <w:rPr>
                  <w:lang w:eastAsia="zh-CN"/>
                </w:rPr>
                <w:t>3A,</w:t>
              </w:r>
            </w:ins>
          </w:p>
          <w:p w:rsidR="008F27E3" w:rsidRPr="00AE4694" w:rsidRDefault="008F27E3" w:rsidP="00AD21D3">
            <w:pPr>
              <w:pStyle w:val="TAC"/>
              <w:rPr>
                <w:ins w:id="1161" w:author="Suhwan Lim" w:date="2019-04-18T12:16:00Z"/>
                <w:lang w:eastAsia="zh-CN"/>
              </w:rPr>
            </w:pPr>
            <w:ins w:id="1162" w:author="Suhwan Lim" w:date="2019-04-18T12:16:00Z">
              <w:r>
                <w:rPr>
                  <w:lang w:eastAsia="zh-CN"/>
                </w:rPr>
                <w:t>CA_3C</w:t>
              </w:r>
            </w:ins>
          </w:p>
        </w:tc>
        <w:tc>
          <w:tcPr>
            <w:tcW w:w="0" w:type="auto"/>
            <w:vAlign w:val="center"/>
            <w:tcPrChange w:id="1163" w:author="Suhwan Lim" w:date="2019-04-18T12:16:00Z">
              <w:tcPr>
                <w:tcW w:w="0" w:type="auto"/>
                <w:gridSpan w:val="2"/>
                <w:vAlign w:val="center"/>
              </w:tcPr>
            </w:tcPrChange>
          </w:tcPr>
          <w:p w:rsidR="008F27E3" w:rsidRPr="00AE4694" w:rsidRDefault="008F27E3" w:rsidP="00AD21D3">
            <w:pPr>
              <w:pStyle w:val="TAC"/>
              <w:rPr>
                <w:ins w:id="1164" w:author="Suhwan Lim" w:date="2019-04-18T12:16:00Z"/>
                <w:lang w:eastAsia="zh-CN"/>
              </w:rPr>
            </w:pPr>
            <w:ins w:id="1165" w:author="Suhwan Lim" w:date="2019-04-18T12:16:00Z">
              <w:r>
                <w:rPr>
                  <w:lang w:eastAsia="zh-CN"/>
                </w:rPr>
                <w:t>CA_n7A-</w:t>
              </w:r>
              <w:r w:rsidRPr="001B0F7A">
                <w:rPr>
                  <w:lang w:eastAsia="zh-CN"/>
                </w:rPr>
                <w:t>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DC_3A-8A_n78A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DC_3A-19A_n77A</w:t>
            </w:r>
          </w:p>
          <w:p w:rsidR="008F27E3" w:rsidRPr="00AE4694" w:rsidRDefault="008F27E3" w:rsidP="00AD21D3">
            <w:pPr>
              <w:pStyle w:val="TAC"/>
              <w:rPr>
                <w:noProof/>
                <w:lang w:eastAsia="zh-CN"/>
              </w:rPr>
            </w:pPr>
            <w:r w:rsidRPr="00AE4694">
              <w:rPr>
                <w:noProof/>
                <w:lang w:eastAsia="zh-CN"/>
              </w:rPr>
              <w:t>DC_3A-19A_n77C</w:t>
            </w:r>
          </w:p>
        </w:tc>
        <w:tc>
          <w:tcPr>
            <w:tcW w:w="0" w:type="auto"/>
            <w:vAlign w:val="center"/>
          </w:tcPr>
          <w:p w:rsidR="008F27E3" w:rsidRPr="00AE4694" w:rsidRDefault="008F27E3" w:rsidP="00AD21D3">
            <w:pPr>
              <w:pStyle w:val="TAC"/>
              <w:rPr>
                <w:noProof/>
                <w:lang w:eastAsia="zh-CN"/>
              </w:rPr>
            </w:pPr>
            <w:r w:rsidRPr="00AE4694">
              <w:rPr>
                <w:noProof/>
                <w:lang w:eastAsia="zh-CN"/>
              </w:rPr>
              <w:t>DC_3A_n77A</w:t>
            </w:r>
          </w:p>
          <w:p w:rsidR="008F27E3" w:rsidRPr="00AE4694" w:rsidRDefault="008F27E3" w:rsidP="00AD21D3">
            <w:pPr>
              <w:pStyle w:val="TAC"/>
              <w:rPr>
                <w:noProof/>
                <w:lang w:eastAsia="zh-CN"/>
              </w:rPr>
            </w:pPr>
            <w:r w:rsidRPr="00AE4694">
              <w:rPr>
                <w:noProof/>
                <w:lang w:eastAsia="zh-CN"/>
              </w:rPr>
              <w:t>DC_19A_n77A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DC_3A-19A_n78A</w:t>
            </w:r>
          </w:p>
          <w:p w:rsidR="008F27E3" w:rsidRPr="00AE4694" w:rsidRDefault="008F27E3" w:rsidP="00AD21D3">
            <w:pPr>
              <w:pStyle w:val="TAC"/>
              <w:rPr>
                <w:noProof/>
                <w:lang w:eastAsia="zh-CN"/>
              </w:rPr>
            </w:pPr>
            <w:r w:rsidRPr="00AE4694">
              <w:rPr>
                <w:noProof/>
                <w:lang w:eastAsia="zh-CN"/>
              </w:rPr>
              <w:t>DC_3A-19A_n78C</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DC_19A_n78A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DC_3A-19A_n79A</w:t>
            </w:r>
          </w:p>
          <w:p w:rsidR="008F27E3" w:rsidRPr="00AE4694" w:rsidRDefault="008F27E3" w:rsidP="00AD21D3">
            <w:pPr>
              <w:pStyle w:val="TAC"/>
              <w:rPr>
                <w:noProof/>
                <w:lang w:eastAsia="zh-CN"/>
              </w:rPr>
            </w:pPr>
            <w:r w:rsidRPr="00AE4694">
              <w:rPr>
                <w:noProof/>
                <w:lang w:eastAsia="zh-CN"/>
              </w:rPr>
              <w:t>DC_3A-19A_n79C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p w:rsidR="008F27E3" w:rsidRPr="00AE4694" w:rsidRDefault="008F27E3" w:rsidP="00AD21D3">
            <w:pPr>
              <w:pStyle w:val="TAC"/>
              <w:rPr>
                <w:noProof/>
                <w:lang w:eastAsia="zh-CN"/>
              </w:rPr>
            </w:pPr>
            <w:r w:rsidRPr="00AE4694">
              <w:rPr>
                <w:noProof/>
                <w:lang w:eastAsia="zh-CN"/>
              </w:rPr>
              <w:t>DC_19A_n79A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DC_3A-20A_n28A</w:t>
            </w:r>
          </w:p>
        </w:tc>
        <w:tc>
          <w:tcPr>
            <w:tcW w:w="0" w:type="auto"/>
            <w:vAlign w:val="center"/>
          </w:tcPr>
          <w:p w:rsidR="008F27E3" w:rsidRPr="00AE4694" w:rsidRDefault="008F27E3" w:rsidP="00AD21D3">
            <w:pPr>
              <w:pStyle w:val="TAC"/>
              <w:rPr>
                <w:noProof/>
                <w:lang w:eastAsia="zh-CN"/>
              </w:rPr>
            </w:pPr>
            <w:r w:rsidRPr="00AE4694">
              <w:rPr>
                <w:noProof/>
                <w:lang w:eastAsia="zh-CN"/>
              </w:rPr>
              <w:t>DC_3A_n28A</w:t>
            </w:r>
          </w:p>
          <w:p w:rsidR="008F27E3" w:rsidRPr="00AE4694" w:rsidRDefault="008F27E3" w:rsidP="00AD21D3">
            <w:pPr>
              <w:pStyle w:val="TAC"/>
              <w:rPr>
                <w:noProof/>
                <w:lang w:eastAsia="zh-CN"/>
              </w:rPr>
            </w:pPr>
            <w:r w:rsidRPr="00AE4694">
              <w:rPr>
                <w:noProof/>
                <w:lang w:eastAsia="zh-CN"/>
              </w:rPr>
              <w:t>DC_20A_n28A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CA_3A-20A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DC_3A-20A_n78A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DC_20A_n78A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CA_3A-20A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66"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67" w:author="Editor_#40" w:date="2019-02-15T11:00:00Z">
            <w:trPr>
              <w:trHeight w:val="288"/>
              <w:jc w:val="center"/>
            </w:trPr>
          </w:trPrChange>
        </w:trPr>
        <w:tc>
          <w:tcPr>
            <w:tcW w:w="0" w:type="auto"/>
            <w:shd w:val="clear" w:color="auto" w:fill="auto"/>
            <w:noWrap/>
            <w:vAlign w:val="center"/>
            <w:tcPrChange w:id="1168" w:author="Editor_#40" w:date="2019-02-15T11:00:00Z">
              <w:tcPr>
                <w:tcW w:w="0" w:type="auto"/>
                <w:shd w:val="clear" w:color="auto" w:fill="auto"/>
                <w:noWrap/>
              </w:tcPr>
            </w:tcPrChange>
          </w:tcPr>
          <w:p w:rsidR="008F27E3" w:rsidRPr="00AE4694" w:rsidRDefault="008F27E3" w:rsidP="00AD21D3">
            <w:pPr>
              <w:pStyle w:val="TAC"/>
              <w:rPr>
                <w:noProof/>
                <w:lang w:eastAsia="zh-CN"/>
              </w:rPr>
            </w:pPr>
            <w:r w:rsidRPr="00AE4694">
              <w:rPr>
                <w:lang w:eastAsia="zh-CN"/>
              </w:rPr>
              <w:t>DC_3C-20A_n78A</w:t>
            </w:r>
          </w:p>
        </w:tc>
        <w:tc>
          <w:tcPr>
            <w:tcW w:w="0" w:type="auto"/>
            <w:vAlign w:val="center"/>
            <w:tcPrChange w:id="1169" w:author="Editor_#40" w:date="2019-02-15T11:00:00Z">
              <w:tcPr>
                <w:tcW w:w="0" w:type="auto"/>
                <w:gridSpan w:val="2"/>
              </w:tcPr>
            </w:tcPrChange>
          </w:tcPr>
          <w:p w:rsidR="008F27E3" w:rsidRPr="00AE4694" w:rsidRDefault="008F27E3" w:rsidP="00AD21D3">
            <w:pPr>
              <w:pStyle w:val="TAC"/>
              <w:rPr>
                <w:lang w:eastAsia="zh-CN"/>
              </w:rPr>
            </w:pPr>
            <w:r w:rsidRPr="00AE4694">
              <w:rPr>
                <w:lang w:eastAsia="zh-CN"/>
              </w:rPr>
              <w:t>DC_3A_n78A</w:t>
            </w:r>
          </w:p>
          <w:p w:rsidR="008F27E3" w:rsidRPr="00AE4694" w:rsidRDefault="008F27E3" w:rsidP="00AD21D3">
            <w:pPr>
              <w:pStyle w:val="TAC"/>
              <w:rPr>
                <w:noProof/>
                <w:lang w:eastAsia="zh-CN"/>
              </w:rPr>
            </w:pPr>
            <w:r w:rsidRPr="00AE4694">
              <w:rPr>
                <w:lang w:eastAsia="zh-CN"/>
              </w:rPr>
              <w:t>DC_20A_n78A</w:t>
            </w:r>
          </w:p>
        </w:tc>
        <w:tc>
          <w:tcPr>
            <w:tcW w:w="0" w:type="auto"/>
            <w:shd w:val="clear" w:color="auto" w:fill="auto"/>
            <w:noWrap/>
            <w:vAlign w:val="center"/>
            <w:tcPrChange w:id="1170" w:author="Editor_#40" w:date="2019-02-15T11:00:00Z">
              <w:tcPr>
                <w:tcW w:w="0" w:type="auto"/>
                <w:gridSpan w:val="2"/>
                <w:shd w:val="clear" w:color="auto" w:fill="auto"/>
                <w:noWrap/>
              </w:tcPr>
            </w:tcPrChange>
          </w:tcPr>
          <w:p w:rsidR="008F27E3" w:rsidRPr="00AE4694" w:rsidRDefault="008F27E3" w:rsidP="00AD21D3">
            <w:pPr>
              <w:pStyle w:val="TAC"/>
              <w:rPr>
                <w:noProof/>
                <w:lang w:eastAsia="zh-CN"/>
              </w:rPr>
            </w:pPr>
            <w:r w:rsidRPr="00AE4694">
              <w:rPr>
                <w:lang w:eastAsia="zh-CN"/>
              </w:rPr>
              <w:t>CA_3C-20A</w:t>
            </w:r>
          </w:p>
        </w:tc>
        <w:tc>
          <w:tcPr>
            <w:tcW w:w="0" w:type="auto"/>
            <w:vAlign w:val="center"/>
            <w:tcPrChange w:id="1171" w:author="Editor_#40" w:date="2019-02-15T11:00:00Z">
              <w:tcPr>
                <w:tcW w:w="0" w:type="auto"/>
                <w:gridSpan w:val="2"/>
              </w:tcPr>
            </w:tcPrChange>
          </w:tcPr>
          <w:p w:rsidR="008F27E3" w:rsidRPr="00AE4694" w:rsidRDefault="008F27E3" w:rsidP="00AD21D3">
            <w:pPr>
              <w:pStyle w:val="TAC"/>
              <w:rPr>
                <w:noProof/>
                <w:lang w:eastAsia="zh-CN"/>
              </w:rPr>
            </w:pPr>
            <w:r w:rsidRPr="00AE4694">
              <w:rPr>
                <w:lang w:eastAsia="zh-CN"/>
              </w:rPr>
              <w:t>n78A</w:t>
            </w:r>
          </w:p>
        </w:tc>
      </w:tr>
      <w:tr w:rsidR="008F27E3" w:rsidRPr="00AE4694" w:rsidTr="00AD21D3">
        <w:trPr>
          <w:trHeight w:val="288"/>
          <w:jc w:val="center"/>
          <w:ins w:id="1172" w:author="Suhwan Lim" w:date="2019-04-18T12:16:00Z"/>
        </w:trPr>
        <w:tc>
          <w:tcPr>
            <w:tcW w:w="0" w:type="auto"/>
            <w:shd w:val="clear" w:color="auto" w:fill="auto"/>
            <w:noWrap/>
            <w:vAlign w:val="center"/>
          </w:tcPr>
          <w:p w:rsidR="008F27E3" w:rsidRPr="00AE4694" w:rsidRDefault="008F27E3" w:rsidP="00AD21D3">
            <w:pPr>
              <w:pStyle w:val="TAC"/>
              <w:rPr>
                <w:ins w:id="1173" w:author="Suhwan Lim" w:date="2019-04-18T12:16:00Z"/>
                <w:lang w:eastAsia="zh-CN"/>
              </w:rPr>
            </w:pPr>
            <w:ins w:id="1174" w:author="Suhwan Lim" w:date="2019-04-18T12:16:00Z">
              <w:r>
                <w:rPr>
                  <w:lang w:eastAsia="zh-CN"/>
                </w:rPr>
                <w:t>DC_3A_n20A-</w:t>
              </w:r>
              <w:r w:rsidRPr="001B0F7A">
                <w:rPr>
                  <w:lang w:eastAsia="zh-CN"/>
                </w:rPr>
                <w:t>n78A</w:t>
              </w:r>
            </w:ins>
          </w:p>
        </w:tc>
        <w:tc>
          <w:tcPr>
            <w:tcW w:w="0" w:type="auto"/>
            <w:vAlign w:val="center"/>
          </w:tcPr>
          <w:p w:rsidR="008F27E3" w:rsidRPr="001B0F7A" w:rsidRDefault="008F27E3" w:rsidP="00AD21D3">
            <w:pPr>
              <w:pStyle w:val="TAC"/>
              <w:rPr>
                <w:ins w:id="1175" w:author="Suhwan Lim" w:date="2019-04-18T12:16:00Z"/>
                <w:lang w:eastAsia="zh-CN"/>
              </w:rPr>
            </w:pPr>
            <w:ins w:id="1176" w:author="Suhwan Lim" w:date="2019-04-18T12:16:00Z">
              <w:r>
                <w:rPr>
                  <w:lang w:eastAsia="zh-CN"/>
                </w:rPr>
                <w:t>DC_3A_n20</w:t>
              </w:r>
              <w:r w:rsidRPr="001B0F7A">
                <w:rPr>
                  <w:lang w:eastAsia="zh-CN"/>
                </w:rPr>
                <w:t>A</w:t>
              </w:r>
            </w:ins>
          </w:p>
          <w:p w:rsidR="008F27E3" w:rsidRPr="00AE4694" w:rsidRDefault="008F27E3" w:rsidP="00AD21D3">
            <w:pPr>
              <w:pStyle w:val="TAC"/>
              <w:rPr>
                <w:ins w:id="1177" w:author="Suhwan Lim" w:date="2019-04-18T12:16:00Z"/>
                <w:lang w:eastAsia="zh-CN"/>
              </w:rPr>
            </w:pPr>
            <w:ins w:id="1178" w:author="Suhwan Lim" w:date="2019-04-18T12:16:00Z">
              <w:r>
                <w:rPr>
                  <w:lang w:eastAsia="zh-CN"/>
                </w:rPr>
                <w:t>DC_3</w:t>
              </w:r>
              <w:r w:rsidRPr="001B0F7A">
                <w:rPr>
                  <w:lang w:eastAsia="zh-CN"/>
                </w:rPr>
                <w:t>A_n78A</w:t>
              </w:r>
            </w:ins>
          </w:p>
        </w:tc>
        <w:tc>
          <w:tcPr>
            <w:tcW w:w="0" w:type="auto"/>
            <w:shd w:val="clear" w:color="auto" w:fill="auto"/>
            <w:noWrap/>
            <w:vAlign w:val="center"/>
          </w:tcPr>
          <w:p w:rsidR="008F27E3" w:rsidRPr="00AE4694" w:rsidRDefault="008F27E3" w:rsidP="00AD21D3">
            <w:pPr>
              <w:pStyle w:val="TAC"/>
              <w:rPr>
                <w:ins w:id="1179" w:author="Suhwan Lim" w:date="2019-04-18T12:16:00Z"/>
                <w:lang w:eastAsia="zh-CN"/>
              </w:rPr>
            </w:pPr>
            <w:ins w:id="1180" w:author="Suhwan Lim" w:date="2019-04-18T12:16:00Z">
              <w:r>
                <w:rPr>
                  <w:lang w:eastAsia="zh-CN"/>
                </w:rPr>
                <w:t>3A</w:t>
              </w:r>
            </w:ins>
          </w:p>
        </w:tc>
        <w:tc>
          <w:tcPr>
            <w:tcW w:w="0" w:type="auto"/>
            <w:vAlign w:val="center"/>
          </w:tcPr>
          <w:p w:rsidR="008F27E3" w:rsidRPr="00AE4694" w:rsidRDefault="008F27E3" w:rsidP="00AD21D3">
            <w:pPr>
              <w:pStyle w:val="TAC"/>
              <w:rPr>
                <w:ins w:id="1181" w:author="Suhwan Lim" w:date="2019-04-18T12:16:00Z"/>
                <w:lang w:eastAsia="zh-CN"/>
              </w:rPr>
            </w:pPr>
            <w:ins w:id="1182" w:author="Suhwan Lim" w:date="2019-04-18T12:16:00Z">
              <w:r>
                <w:rPr>
                  <w:lang w:eastAsia="zh-CN"/>
                </w:rPr>
                <w:t>CA_n20A-</w:t>
              </w:r>
              <w:r w:rsidRPr="001B0F7A">
                <w:rPr>
                  <w:lang w:eastAsia="zh-CN"/>
                </w:rPr>
                <w:t>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DC_3A-21A_n77A</w:t>
            </w:r>
          </w:p>
          <w:p w:rsidR="008F27E3" w:rsidRPr="00AE4694" w:rsidRDefault="008F27E3" w:rsidP="00AD21D3">
            <w:pPr>
              <w:pStyle w:val="TAC"/>
              <w:rPr>
                <w:noProof/>
                <w:lang w:eastAsia="zh-CN"/>
              </w:rPr>
            </w:pPr>
            <w:r w:rsidRPr="00AE4694">
              <w:rPr>
                <w:noProof/>
                <w:lang w:eastAsia="zh-CN"/>
              </w:rPr>
              <w:t>DC_3A-21A_n77C</w:t>
            </w:r>
          </w:p>
        </w:tc>
        <w:tc>
          <w:tcPr>
            <w:tcW w:w="0" w:type="auto"/>
            <w:vAlign w:val="center"/>
          </w:tcPr>
          <w:p w:rsidR="008F27E3" w:rsidRPr="00AE4694" w:rsidRDefault="008F27E3" w:rsidP="00AD21D3">
            <w:pPr>
              <w:pStyle w:val="TAC"/>
              <w:rPr>
                <w:noProof/>
                <w:lang w:eastAsia="zh-CN"/>
              </w:rPr>
            </w:pPr>
            <w:r w:rsidRPr="00AE4694">
              <w:rPr>
                <w:noProof/>
                <w:lang w:eastAsia="zh-CN"/>
              </w:rPr>
              <w:t>DC_3A_n77A</w:t>
            </w:r>
          </w:p>
          <w:p w:rsidR="008F27E3" w:rsidRPr="00AE4694" w:rsidRDefault="008F27E3" w:rsidP="00AD21D3">
            <w:pPr>
              <w:pStyle w:val="TAC"/>
              <w:rPr>
                <w:noProof/>
                <w:lang w:eastAsia="zh-CN"/>
              </w:rPr>
            </w:pPr>
            <w:r w:rsidRPr="00AE4694">
              <w:rPr>
                <w:noProof/>
                <w:lang w:eastAsia="zh-CN"/>
              </w:rPr>
              <w:t>DC_21A_n77A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DC_3A-21A_n78A</w:t>
            </w:r>
          </w:p>
          <w:p w:rsidR="008F27E3" w:rsidRPr="00AE4694" w:rsidRDefault="008F27E3" w:rsidP="00AD21D3">
            <w:pPr>
              <w:pStyle w:val="TAC"/>
              <w:rPr>
                <w:noProof/>
                <w:lang w:eastAsia="zh-CN"/>
              </w:rPr>
            </w:pPr>
            <w:r w:rsidRPr="00AE4694">
              <w:rPr>
                <w:noProof/>
                <w:lang w:eastAsia="zh-CN"/>
              </w:rPr>
              <w:t>DC_3A-21A_n78C</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DC_21A_n78A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DC_3A-21A_n79A</w:t>
            </w:r>
          </w:p>
          <w:p w:rsidR="008F27E3" w:rsidRPr="00AE4694" w:rsidRDefault="008F27E3" w:rsidP="00AD21D3">
            <w:pPr>
              <w:pStyle w:val="TAC"/>
              <w:rPr>
                <w:noProof/>
                <w:lang w:eastAsia="zh-CN"/>
              </w:rPr>
            </w:pPr>
            <w:r w:rsidRPr="00AE4694">
              <w:rPr>
                <w:noProof/>
                <w:lang w:eastAsia="zh-CN"/>
              </w:rPr>
              <w:t>DC_3A-21A_n79C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p w:rsidR="008F27E3" w:rsidRPr="00AE4694" w:rsidRDefault="008F27E3" w:rsidP="00AD21D3">
            <w:pPr>
              <w:pStyle w:val="TAC"/>
              <w:rPr>
                <w:noProof/>
                <w:lang w:eastAsia="zh-CN"/>
              </w:rPr>
            </w:pPr>
            <w:r w:rsidRPr="00AE4694">
              <w:rPr>
                <w:noProof/>
                <w:lang w:eastAsia="zh-CN"/>
              </w:rPr>
              <w:t>DC_21A_n79A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DC_3A-28A_n77A</w:t>
            </w:r>
          </w:p>
          <w:p w:rsidR="008F27E3" w:rsidRPr="00AE4694" w:rsidRDefault="008F27E3" w:rsidP="00AD21D3">
            <w:pPr>
              <w:pStyle w:val="TAC"/>
              <w:rPr>
                <w:noProof/>
                <w:lang w:eastAsia="zh-CN"/>
              </w:rPr>
            </w:pPr>
            <w:r w:rsidRPr="00AE4694">
              <w:rPr>
                <w:noProof/>
                <w:lang w:eastAsia="zh-CN"/>
              </w:rPr>
              <w:t>DC_3A-28A_n77C</w:t>
            </w:r>
          </w:p>
        </w:tc>
        <w:tc>
          <w:tcPr>
            <w:tcW w:w="0" w:type="auto"/>
            <w:vAlign w:val="center"/>
          </w:tcPr>
          <w:p w:rsidR="008F27E3" w:rsidRPr="00AE4694" w:rsidRDefault="008F27E3" w:rsidP="00AD21D3">
            <w:pPr>
              <w:pStyle w:val="TAC"/>
              <w:rPr>
                <w:noProof/>
                <w:lang w:eastAsia="zh-CN"/>
              </w:rPr>
            </w:pPr>
            <w:r w:rsidRPr="00AE4694">
              <w:rPr>
                <w:noProof/>
                <w:lang w:eastAsia="zh-CN"/>
              </w:rPr>
              <w:t>DC_3A_n77A</w:t>
            </w:r>
          </w:p>
          <w:p w:rsidR="008F27E3" w:rsidRPr="00AE4694" w:rsidRDefault="008F27E3" w:rsidP="00AD21D3">
            <w:pPr>
              <w:pStyle w:val="TAC"/>
              <w:rPr>
                <w:noProof/>
                <w:lang w:eastAsia="zh-CN"/>
              </w:rPr>
            </w:pPr>
            <w:r w:rsidRPr="00AE4694">
              <w:rPr>
                <w:noProof/>
                <w:lang w:eastAsia="zh-CN"/>
              </w:rPr>
              <w:t>DC_28A_n77A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CA_3A-28A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DC_3A-28A_n78A</w:t>
            </w:r>
          </w:p>
          <w:p w:rsidR="008F27E3" w:rsidRPr="00AE4694" w:rsidRDefault="008F27E3" w:rsidP="00AD21D3">
            <w:pPr>
              <w:pStyle w:val="TAC"/>
              <w:rPr>
                <w:noProof/>
                <w:lang w:eastAsia="zh-CN"/>
              </w:rPr>
            </w:pPr>
            <w:r w:rsidRPr="00AE4694">
              <w:rPr>
                <w:noProof/>
                <w:lang w:eastAsia="zh-CN"/>
              </w:rPr>
              <w:t>DC_3A-28A_n78C</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DC_3A-28A_n79A</w:t>
            </w:r>
          </w:p>
          <w:p w:rsidR="008F27E3" w:rsidRPr="00AE4694" w:rsidRDefault="008F27E3" w:rsidP="00AD21D3">
            <w:pPr>
              <w:pStyle w:val="TAC"/>
              <w:rPr>
                <w:noProof/>
                <w:lang w:eastAsia="zh-CN"/>
              </w:rPr>
            </w:pPr>
            <w:r w:rsidRPr="00AE4694">
              <w:rPr>
                <w:noProof/>
                <w:lang w:eastAsia="zh-CN"/>
              </w:rPr>
              <w:t>DC_3A-28A_n79C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p w:rsidR="008F27E3" w:rsidRPr="00AE4694" w:rsidRDefault="008F27E3" w:rsidP="00AD21D3">
            <w:pPr>
              <w:pStyle w:val="TAC"/>
              <w:rPr>
                <w:noProof/>
                <w:lang w:eastAsia="zh-CN"/>
              </w:rPr>
            </w:pPr>
            <w:r w:rsidRPr="00AE4694">
              <w:rPr>
                <w:noProof/>
                <w:lang w:eastAsia="zh-CN"/>
              </w:rPr>
              <w:t>DC_28A_n79A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CA_3A-28A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DC_3A_n28A-n78A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DC_3A_n28A,</w:t>
            </w:r>
          </w:p>
          <w:p w:rsidR="008F27E3" w:rsidRPr="00AE4694" w:rsidRDefault="008F27E3" w:rsidP="00AD21D3">
            <w:pPr>
              <w:pStyle w:val="TAC"/>
              <w:rPr>
                <w:noProof/>
                <w:lang w:eastAsia="zh-CN"/>
              </w:rPr>
            </w:pPr>
            <w:r w:rsidRPr="00AE4694">
              <w:rPr>
                <w:rFonts w:eastAsia="맑은 고딕"/>
                <w:noProof/>
                <w:lang w:eastAsia="ko-KR"/>
              </w:rPr>
              <w:t>DC_3A_n78A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3A</w:t>
            </w:r>
          </w:p>
        </w:tc>
        <w:tc>
          <w:tcPr>
            <w:tcW w:w="0" w:type="auto"/>
            <w:vAlign w:val="center"/>
          </w:tcPr>
          <w:p w:rsidR="008F27E3" w:rsidRPr="00AE4694" w:rsidRDefault="008F27E3" w:rsidP="00AD21D3">
            <w:pPr>
              <w:pStyle w:val="TAC"/>
              <w:rPr>
                <w:noProof/>
                <w:lang w:eastAsia="zh-CN"/>
              </w:rPr>
            </w:pPr>
            <w:r w:rsidRPr="00AE4694">
              <w:rPr>
                <w:rFonts w:eastAsia="맑은 고딕"/>
                <w:noProof/>
                <w:lang w:eastAsia="ko-KR"/>
              </w:rPr>
              <w:t>CA_n28A-n78A</w:t>
            </w:r>
          </w:p>
        </w:tc>
      </w:tr>
      <w:tr w:rsidR="008F27E3" w:rsidRPr="00AE4694" w:rsidTr="00AD21D3">
        <w:trPr>
          <w:trHeight w:val="288"/>
          <w:jc w:val="center"/>
          <w:ins w:id="1183" w:author="Suhwan Lim" w:date="2019-04-18T12:17:00Z"/>
        </w:trPr>
        <w:tc>
          <w:tcPr>
            <w:tcW w:w="0" w:type="auto"/>
            <w:shd w:val="clear" w:color="auto" w:fill="auto"/>
            <w:noWrap/>
            <w:vAlign w:val="center"/>
          </w:tcPr>
          <w:p w:rsidR="008F27E3" w:rsidRPr="00AE4694" w:rsidRDefault="008F27E3" w:rsidP="00AD21D3">
            <w:pPr>
              <w:pStyle w:val="TAC"/>
              <w:rPr>
                <w:ins w:id="1184" w:author="Suhwan Lim" w:date="2019-04-18T12:17:00Z"/>
                <w:rFonts w:eastAsia="맑은 고딕"/>
                <w:noProof/>
                <w:lang w:eastAsia="ko-KR"/>
              </w:rPr>
            </w:pPr>
            <w:ins w:id="1185" w:author="Suhwan Lim" w:date="2019-04-18T12:17:00Z">
              <w:r>
                <w:rPr>
                  <w:rFonts w:eastAsia="맑은 고딕"/>
                  <w:noProof/>
                  <w:lang w:eastAsia="ko-KR"/>
                </w:rPr>
                <w:t>DC_3C</w:t>
              </w:r>
              <w:r w:rsidRPr="00AE4694">
                <w:rPr>
                  <w:rFonts w:eastAsia="맑은 고딕"/>
                  <w:noProof/>
                  <w:lang w:eastAsia="ko-KR"/>
                </w:rPr>
                <w:t>_n28A-n78A</w:t>
              </w:r>
            </w:ins>
          </w:p>
        </w:tc>
        <w:tc>
          <w:tcPr>
            <w:tcW w:w="0" w:type="auto"/>
            <w:vAlign w:val="center"/>
          </w:tcPr>
          <w:p w:rsidR="008F27E3" w:rsidRPr="00AE4694" w:rsidRDefault="008F27E3" w:rsidP="00AD21D3">
            <w:pPr>
              <w:pStyle w:val="TAC"/>
              <w:rPr>
                <w:ins w:id="1186" w:author="Suhwan Lim" w:date="2019-04-18T12:17:00Z"/>
                <w:rFonts w:eastAsia="맑은 고딕"/>
                <w:noProof/>
                <w:lang w:eastAsia="ko-KR"/>
              </w:rPr>
            </w:pPr>
            <w:ins w:id="1187" w:author="Suhwan Lim" w:date="2019-04-18T12:17:00Z">
              <w:r w:rsidRPr="00AE4694">
                <w:rPr>
                  <w:rFonts w:eastAsia="맑은 고딕"/>
                  <w:noProof/>
                  <w:lang w:eastAsia="ko-KR"/>
                </w:rPr>
                <w:t>DC_3A_n28A,</w:t>
              </w:r>
            </w:ins>
          </w:p>
          <w:p w:rsidR="008F27E3" w:rsidRPr="00AE4694" w:rsidRDefault="008F27E3" w:rsidP="00AD21D3">
            <w:pPr>
              <w:pStyle w:val="TAC"/>
              <w:rPr>
                <w:ins w:id="1188" w:author="Suhwan Lim" w:date="2019-04-18T12:17:00Z"/>
                <w:rFonts w:eastAsia="맑은 고딕"/>
                <w:noProof/>
                <w:lang w:eastAsia="ko-KR"/>
              </w:rPr>
            </w:pPr>
            <w:ins w:id="1189" w:author="Suhwan Lim" w:date="2019-04-18T12:17:00Z">
              <w:r w:rsidRPr="00AE4694">
                <w:rPr>
                  <w:rFonts w:eastAsia="맑은 고딕"/>
                  <w:noProof/>
                  <w:lang w:eastAsia="ko-KR"/>
                </w:rPr>
                <w:t>DC_3A_n78A</w:t>
              </w:r>
            </w:ins>
          </w:p>
        </w:tc>
        <w:tc>
          <w:tcPr>
            <w:tcW w:w="0" w:type="auto"/>
            <w:shd w:val="clear" w:color="auto" w:fill="auto"/>
            <w:noWrap/>
            <w:vAlign w:val="center"/>
          </w:tcPr>
          <w:p w:rsidR="008F27E3" w:rsidRDefault="008F27E3" w:rsidP="00AD21D3">
            <w:pPr>
              <w:pStyle w:val="TAC"/>
              <w:rPr>
                <w:ins w:id="1190" w:author="Suhwan Lim" w:date="2019-04-18T12:17:00Z"/>
                <w:rFonts w:eastAsia="맑은 고딕"/>
                <w:noProof/>
                <w:lang w:eastAsia="ko-KR"/>
              </w:rPr>
            </w:pPr>
            <w:ins w:id="1191" w:author="Suhwan Lim" w:date="2019-04-18T12:17:00Z">
              <w:r w:rsidRPr="00AE4694">
                <w:rPr>
                  <w:rFonts w:eastAsia="맑은 고딕"/>
                  <w:noProof/>
                  <w:lang w:eastAsia="ko-KR"/>
                </w:rPr>
                <w:t>3A</w:t>
              </w:r>
              <w:r>
                <w:rPr>
                  <w:rFonts w:eastAsia="맑은 고딕"/>
                  <w:noProof/>
                  <w:lang w:eastAsia="ko-KR"/>
                </w:rPr>
                <w:t xml:space="preserve">, </w:t>
              </w:r>
            </w:ins>
          </w:p>
          <w:p w:rsidR="008F27E3" w:rsidRPr="00AE4694" w:rsidRDefault="008F27E3" w:rsidP="00AD21D3">
            <w:pPr>
              <w:pStyle w:val="TAC"/>
              <w:rPr>
                <w:ins w:id="1192" w:author="Suhwan Lim" w:date="2019-04-18T12:17:00Z"/>
                <w:rFonts w:eastAsia="맑은 고딕"/>
                <w:noProof/>
                <w:lang w:eastAsia="ko-KR"/>
              </w:rPr>
            </w:pPr>
            <w:ins w:id="1193" w:author="Suhwan Lim" w:date="2019-04-18T12:17:00Z">
              <w:r>
                <w:rPr>
                  <w:rFonts w:eastAsia="맑은 고딕"/>
                  <w:noProof/>
                  <w:lang w:eastAsia="ko-KR"/>
                </w:rPr>
                <w:t>CA_3C</w:t>
              </w:r>
            </w:ins>
          </w:p>
        </w:tc>
        <w:tc>
          <w:tcPr>
            <w:tcW w:w="0" w:type="auto"/>
            <w:vAlign w:val="center"/>
          </w:tcPr>
          <w:p w:rsidR="008F27E3" w:rsidRPr="00AE4694" w:rsidRDefault="008F27E3" w:rsidP="00AD21D3">
            <w:pPr>
              <w:pStyle w:val="TAC"/>
              <w:rPr>
                <w:ins w:id="1194" w:author="Suhwan Lim" w:date="2019-04-18T12:17:00Z"/>
                <w:rFonts w:eastAsia="맑은 고딕"/>
                <w:noProof/>
                <w:lang w:eastAsia="ko-KR"/>
              </w:rPr>
            </w:pPr>
            <w:ins w:id="1195" w:author="Suhwan Lim" w:date="2019-04-18T12:17:00Z">
              <w:r w:rsidRPr="00AE4694">
                <w:rPr>
                  <w:rFonts w:eastAsia="맑은 고딕"/>
                  <w:noProof/>
                  <w:lang w:eastAsia="ko-KR"/>
                </w:rPr>
                <w:t>CA_n28A-n78A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0"/>
            </w:pPr>
            <w:r w:rsidRPr="00AE4694">
              <w:t>DC_3A-38A_n78A</w:t>
            </w:r>
          </w:p>
        </w:tc>
        <w:tc>
          <w:tcPr>
            <w:tcW w:w="0" w:type="auto"/>
            <w:vAlign w:val="center"/>
          </w:tcPr>
          <w:p w:rsidR="008F27E3" w:rsidRPr="00AE4694" w:rsidRDefault="008F27E3" w:rsidP="00AD21D3">
            <w:pPr>
              <w:pStyle w:val="tac0"/>
            </w:pPr>
            <w:r w:rsidRPr="00AE4694">
              <w:t>DC_3A_n78A</w:t>
            </w:r>
          </w:p>
        </w:tc>
        <w:tc>
          <w:tcPr>
            <w:tcW w:w="0" w:type="auto"/>
            <w:shd w:val="clear" w:color="auto" w:fill="auto"/>
            <w:noWrap/>
            <w:vAlign w:val="center"/>
          </w:tcPr>
          <w:p w:rsidR="008F27E3" w:rsidRPr="00AE4694" w:rsidRDefault="008F27E3" w:rsidP="00AD21D3">
            <w:pPr>
              <w:pStyle w:val="tac0"/>
            </w:pPr>
            <w:r w:rsidRPr="00AE4694">
              <w:t>CA_3A-38A</w:t>
            </w:r>
          </w:p>
        </w:tc>
        <w:tc>
          <w:tcPr>
            <w:tcW w:w="0" w:type="auto"/>
            <w:vAlign w:val="center"/>
          </w:tcPr>
          <w:p w:rsidR="008F27E3" w:rsidRPr="00AE4694" w:rsidRDefault="008F27E3" w:rsidP="00AD21D3">
            <w:pPr>
              <w:pStyle w:val="tac0"/>
            </w:pPr>
            <w:r w:rsidRPr="00AE4694">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DC_3A-41A_n78A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0"/>
            </w:pPr>
            <w:r w:rsidRPr="00AE4694">
              <w:rPr>
                <w:noProof/>
                <w:lang w:eastAsia="zh-CN"/>
              </w:rPr>
              <w:t>DC_41A_n78A</w:t>
            </w:r>
          </w:p>
        </w:tc>
        <w:tc>
          <w:tcPr>
            <w:tcW w:w="0" w:type="auto"/>
            <w:shd w:val="clear" w:color="auto" w:fill="auto"/>
            <w:noWrap/>
            <w:vAlign w:val="center"/>
          </w:tcPr>
          <w:p w:rsidR="008F27E3" w:rsidRPr="00AE4694" w:rsidRDefault="008F27E3" w:rsidP="00AD21D3">
            <w:pPr>
              <w:pStyle w:val="tac0"/>
            </w:pPr>
            <w:r w:rsidRPr="00AE4694">
              <w:rPr>
                <w:rFonts w:hint="eastAsia"/>
                <w:noProof/>
                <w:lang w:eastAsia="zh-CN"/>
              </w:rPr>
              <w:t>CA</w:t>
            </w:r>
            <w:r w:rsidRPr="00AE4694">
              <w:rPr>
                <w:noProof/>
                <w:lang w:eastAsia="zh-CN"/>
              </w:rPr>
              <w:t>_3A-41A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0"/>
            </w:pPr>
          </w:p>
        </w:tc>
      </w:tr>
      <w:tr w:rsidR="008F27E3" w:rsidRPr="00AE4694" w:rsidTr="00AD21D3">
        <w:trPr>
          <w:trHeight w:val="288"/>
          <w:jc w:val="center"/>
          <w:ins w:id="1196" w:author="Suhwan Lim" w:date="2019-04-18T13:28:00Z"/>
        </w:trPr>
        <w:tc>
          <w:tcPr>
            <w:tcW w:w="0" w:type="auto"/>
            <w:shd w:val="clear" w:color="auto" w:fill="auto"/>
            <w:noWrap/>
            <w:vAlign w:val="center"/>
          </w:tcPr>
          <w:p w:rsidR="008F27E3" w:rsidRPr="00AE4694" w:rsidRDefault="008F27E3" w:rsidP="00AD21D3">
            <w:pPr>
              <w:pStyle w:val="TAC"/>
              <w:rPr>
                <w:ins w:id="1197" w:author="Suhwan Lim" w:date="2019-04-18T13:28:00Z"/>
                <w:noProof/>
                <w:lang w:eastAsia="zh-CN"/>
              </w:rPr>
            </w:pPr>
            <w:ins w:id="1198" w:author="Suhwan Lim" w:date="2019-04-18T13:28:00Z">
              <w:r>
                <w:rPr>
                  <w:rFonts w:eastAsia="맑은 고딕"/>
                  <w:lang w:eastAsia="ko-KR"/>
                </w:rPr>
                <w:t>DC_3A_n40</w:t>
              </w:r>
              <w:r w:rsidRPr="001B0F7A">
                <w:rPr>
                  <w:rFonts w:eastAsia="맑은 고딕"/>
                  <w:lang w:eastAsia="ko-KR"/>
                </w:rPr>
                <w:t>A-n78A</w:t>
              </w:r>
            </w:ins>
          </w:p>
        </w:tc>
        <w:tc>
          <w:tcPr>
            <w:tcW w:w="0" w:type="auto"/>
            <w:vAlign w:val="center"/>
          </w:tcPr>
          <w:p w:rsidR="008F27E3" w:rsidRPr="001B0F7A" w:rsidRDefault="008F27E3" w:rsidP="00AD21D3">
            <w:pPr>
              <w:pStyle w:val="TAC"/>
              <w:rPr>
                <w:ins w:id="1199" w:author="Suhwan Lim" w:date="2019-04-18T13:28:00Z"/>
                <w:rFonts w:eastAsia="맑은 고딕"/>
                <w:noProof/>
                <w:lang w:eastAsia="ko-KR"/>
              </w:rPr>
            </w:pPr>
            <w:ins w:id="1200" w:author="Suhwan Lim" w:date="2019-04-18T13:28:00Z">
              <w:r>
                <w:rPr>
                  <w:rFonts w:eastAsia="맑은 고딕"/>
                  <w:noProof/>
                  <w:lang w:eastAsia="ko-KR"/>
                </w:rPr>
                <w:t>DC_3A_n40</w:t>
              </w:r>
              <w:r w:rsidRPr="001B0F7A">
                <w:rPr>
                  <w:rFonts w:eastAsia="맑은 고딕"/>
                  <w:noProof/>
                  <w:lang w:eastAsia="ko-KR"/>
                </w:rPr>
                <w:t>A</w:t>
              </w:r>
            </w:ins>
          </w:p>
          <w:p w:rsidR="008F27E3" w:rsidRPr="00AE4694" w:rsidRDefault="008F27E3" w:rsidP="00AD21D3">
            <w:pPr>
              <w:pStyle w:val="TAC"/>
              <w:rPr>
                <w:ins w:id="1201" w:author="Suhwan Lim" w:date="2019-04-18T13:28:00Z"/>
                <w:noProof/>
                <w:lang w:eastAsia="zh-CN"/>
              </w:rPr>
            </w:pPr>
            <w:ins w:id="1202" w:author="Suhwan Lim" w:date="2019-04-18T13:28:00Z">
              <w:r w:rsidRPr="001B0F7A">
                <w:rPr>
                  <w:rFonts w:eastAsia="PMingLiU"/>
                  <w:noProof/>
                  <w:lang w:eastAsia="zh-TW"/>
                </w:rPr>
                <w:t>DC_3A_n78A</w:t>
              </w:r>
            </w:ins>
          </w:p>
        </w:tc>
        <w:tc>
          <w:tcPr>
            <w:tcW w:w="0" w:type="auto"/>
            <w:shd w:val="clear" w:color="auto" w:fill="auto"/>
            <w:noWrap/>
            <w:vAlign w:val="center"/>
          </w:tcPr>
          <w:p w:rsidR="008F27E3" w:rsidRPr="00AE4694" w:rsidRDefault="008F27E3" w:rsidP="00AD21D3">
            <w:pPr>
              <w:pStyle w:val="tac0"/>
              <w:rPr>
                <w:ins w:id="1203" w:author="Suhwan Lim" w:date="2019-04-18T13:28:00Z"/>
                <w:noProof/>
                <w:lang w:eastAsia="zh-CN"/>
              </w:rPr>
            </w:pPr>
            <w:ins w:id="1204" w:author="Suhwan Lim" w:date="2019-04-18T13:28:00Z">
              <w:r w:rsidRPr="001B0F7A">
                <w:rPr>
                  <w:rFonts w:eastAsia="맑은 고딕"/>
                  <w:noProof/>
                  <w:lang w:eastAsia="ko-KR"/>
                </w:rPr>
                <w:t>3A</w:t>
              </w:r>
            </w:ins>
          </w:p>
        </w:tc>
        <w:tc>
          <w:tcPr>
            <w:tcW w:w="0" w:type="auto"/>
            <w:vAlign w:val="center"/>
          </w:tcPr>
          <w:p w:rsidR="008F27E3" w:rsidRPr="00AE4694" w:rsidRDefault="008F27E3" w:rsidP="00AD21D3">
            <w:pPr>
              <w:pStyle w:val="TAC"/>
              <w:rPr>
                <w:ins w:id="1205" w:author="Suhwan Lim" w:date="2019-04-18T13:28:00Z"/>
                <w:noProof/>
                <w:lang w:eastAsia="zh-CN"/>
              </w:rPr>
            </w:pPr>
            <w:ins w:id="1206" w:author="Suhwan Lim" w:date="2019-04-18T13:28:00Z">
              <w:r>
                <w:rPr>
                  <w:rFonts w:eastAsia="맑은 고딕"/>
                  <w:noProof/>
                  <w:lang w:eastAsia="ko-KR"/>
                </w:rPr>
                <w:t>CA_n40</w:t>
              </w:r>
              <w:r w:rsidRPr="001B0F7A">
                <w:rPr>
                  <w:rFonts w:eastAsia="맑은 고딕"/>
                  <w:noProof/>
                  <w:lang w:eastAsia="ko-KR"/>
                </w:rPr>
                <w:t>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DC_3A-42A_n77A</w:t>
            </w:r>
          </w:p>
          <w:p w:rsidR="008F27E3" w:rsidRPr="00AE4694" w:rsidRDefault="008F27E3" w:rsidP="00AD21D3">
            <w:pPr>
              <w:pStyle w:val="TAC"/>
              <w:rPr>
                <w:noProof/>
                <w:lang w:eastAsia="zh-CN"/>
              </w:rPr>
            </w:pPr>
            <w:r w:rsidRPr="00AE4694">
              <w:rPr>
                <w:noProof/>
                <w:lang w:eastAsia="zh-CN"/>
              </w:rPr>
              <w:t>DC_3A-42A_n77C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DC_3A-42A_n78A</w:t>
            </w:r>
          </w:p>
          <w:p w:rsidR="008F27E3" w:rsidRPr="00AE4694" w:rsidRDefault="008F27E3" w:rsidP="00AD21D3">
            <w:pPr>
              <w:pStyle w:val="TAC"/>
              <w:rPr>
                <w:noProof/>
                <w:lang w:eastAsia="zh-CN"/>
              </w:rPr>
            </w:pPr>
            <w:r w:rsidRPr="00AE4694">
              <w:rPr>
                <w:noProof/>
                <w:lang w:eastAsia="zh-CN"/>
              </w:rPr>
              <w:t>DC_3A-42A_n78C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DC_3A-42A_n79A</w:t>
            </w:r>
          </w:p>
          <w:p w:rsidR="008F27E3" w:rsidRPr="00AE4694" w:rsidRDefault="008F27E3" w:rsidP="00AD21D3">
            <w:pPr>
              <w:pStyle w:val="TAC"/>
              <w:rPr>
                <w:noProof/>
                <w:lang w:eastAsia="zh-CN"/>
              </w:rPr>
            </w:pPr>
            <w:r w:rsidRPr="00AE4694">
              <w:rPr>
                <w:noProof/>
                <w:lang w:eastAsia="zh-CN"/>
              </w:rPr>
              <w:t>DC_3A-42A_n79C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DC_3A-42C_n77A</w:t>
            </w:r>
          </w:p>
          <w:p w:rsidR="008F27E3" w:rsidRPr="00AE4694" w:rsidRDefault="008F27E3" w:rsidP="00AD21D3">
            <w:pPr>
              <w:pStyle w:val="TAC"/>
              <w:rPr>
                <w:rFonts w:cs="Arial"/>
                <w:lang w:eastAsia="ja-JP"/>
              </w:rPr>
            </w:pPr>
            <w:r w:rsidRPr="00AE4694">
              <w:rPr>
                <w:rFonts w:cs="Arial"/>
                <w:lang w:eastAsia="ja-JP"/>
              </w:rPr>
              <w:t>DC_3A-42C_n77C</w:t>
            </w:r>
          </w:p>
        </w:tc>
        <w:tc>
          <w:tcPr>
            <w:tcW w:w="0" w:type="auto"/>
            <w:vAlign w:val="center"/>
          </w:tcPr>
          <w:p w:rsidR="008F27E3" w:rsidRPr="00AE4694" w:rsidRDefault="008F27E3" w:rsidP="00AD21D3">
            <w:pPr>
              <w:pStyle w:val="TAC"/>
              <w:rPr>
                <w:noProof/>
                <w:lang w:eastAsia="zh-CN"/>
              </w:rPr>
            </w:pPr>
            <w:r w:rsidRPr="00AE4694">
              <w:rPr>
                <w:rFonts w:cs="Arial"/>
                <w:lang w:eastAsia="ja-JP"/>
              </w:rPr>
              <w:t>DC_3A_n77A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CA_3A-42C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DC_3A-42C_n78A</w:t>
            </w:r>
          </w:p>
          <w:p w:rsidR="008F27E3" w:rsidRPr="00AE4694" w:rsidRDefault="008F27E3" w:rsidP="00AD21D3">
            <w:pPr>
              <w:pStyle w:val="TAC"/>
              <w:rPr>
                <w:noProof/>
                <w:lang w:eastAsia="zh-CN"/>
              </w:rPr>
            </w:pPr>
            <w:r w:rsidRPr="00AE4694">
              <w:rPr>
                <w:rFonts w:cs="Arial"/>
                <w:lang w:eastAsia="ja-JP"/>
              </w:rPr>
              <w:t>DC_3A-42C_n78C</w:t>
            </w:r>
          </w:p>
        </w:tc>
        <w:tc>
          <w:tcPr>
            <w:tcW w:w="0" w:type="auto"/>
            <w:vAlign w:val="center"/>
          </w:tcPr>
          <w:p w:rsidR="008F27E3" w:rsidRPr="00AE4694" w:rsidRDefault="008F27E3" w:rsidP="00AD21D3">
            <w:pPr>
              <w:pStyle w:val="TAC"/>
              <w:rPr>
                <w:noProof/>
                <w:lang w:eastAsia="zh-CN"/>
              </w:rPr>
            </w:pPr>
            <w:r w:rsidRPr="00AE4694">
              <w:rPr>
                <w:rFonts w:cs="Arial"/>
                <w:lang w:eastAsia="ja-JP"/>
              </w:rPr>
              <w:t>DC_3A_n78A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CA_3A-42C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DC_3A-42C_n79A</w:t>
            </w:r>
          </w:p>
          <w:p w:rsidR="008F27E3" w:rsidRPr="00AE4694" w:rsidRDefault="008F27E3" w:rsidP="00AD21D3">
            <w:pPr>
              <w:pStyle w:val="TAC"/>
              <w:rPr>
                <w:noProof/>
                <w:lang w:eastAsia="zh-CN"/>
              </w:rPr>
            </w:pPr>
            <w:r w:rsidRPr="00AE4694">
              <w:rPr>
                <w:rFonts w:cs="Arial"/>
                <w:lang w:eastAsia="ja-JP"/>
              </w:rPr>
              <w:t>DC_3A-42C_n79C</w:t>
            </w:r>
          </w:p>
        </w:tc>
        <w:tc>
          <w:tcPr>
            <w:tcW w:w="0" w:type="auto"/>
            <w:vAlign w:val="center"/>
          </w:tcPr>
          <w:p w:rsidR="008F27E3" w:rsidRPr="00AE4694" w:rsidRDefault="008F27E3" w:rsidP="00AD21D3">
            <w:pPr>
              <w:pStyle w:val="TAC"/>
              <w:rPr>
                <w:noProof/>
                <w:lang w:eastAsia="zh-CN"/>
              </w:rPr>
            </w:pPr>
            <w:r w:rsidRPr="00AE4694">
              <w:rPr>
                <w:rFonts w:cs="Arial"/>
                <w:lang w:eastAsia="ja-JP"/>
              </w:rPr>
              <w:t>DC_3A_n79A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CA_3A-42C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rPr>
                <w:rFonts w:cs="Arial"/>
                <w:lang w:eastAsia="ja-JP"/>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rPr>
                <w:rFonts w:cs="Arial"/>
                <w:lang w:eastAsia="ja-JP"/>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lastRenderedPageBreak/>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rPr>
                <w:rFonts w:cs="Arial"/>
                <w:lang w:eastAsia="ja-JP"/>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DC_3A-42E_n77A</w:t>
            </w:r>
          </w:p>
        </w:tc>
        <w:tc>
          <w:tcPr>
            <w:tcW w:w="0" w:type="auto"/>
          </w:tcPr>
          <w:p w:rsidR="008F27E3" w:rsidRPr="00AE4694" w:rsidRDefault="008F27E3" w:rsidP="00AD21D3">
            <w:pPr>
              <w:pStyle w:val="TAC"/>
              <w:rPr>
                <w:rFonts w:eastAsia="맑은 고딕"/>
                <w:noProof/>
                <w:lang w:eastAsia="ko-KR"/>
              </w:rPr>
            </w:pPr>
            <w:r w:rsidRPr="00AE4694">
              <w:rPr>
                <w:rFonts w:hint="eastAsia"/>
                <w:lang w:eastAsia="zh-CN"/>
              </w:rPr>
              <w:t>DC_3A_n77A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rsidR="008F27E3" w:rsidRPr="00AE4694" w:rsidRDefault="008F27E3" w:rsidP="00AD21D3">
            <w:pPr>
              <w:pStyle w:val="TAC"/>
              <w:rPr>
                <w:rFonts w:eastAsia="맑은 고딕"/>
                <w:noProof/>
                <w:lang w:eastAsia="ko-KR"/>
              </w:rPr>
            </w:pPr>
            <w:r w:rsidRPr="00AE4694">
              <w:rPr>
                <w:rFonts w:hint="eastAsia"/>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DC_3A-42E_n78A</w:t>
            </w:r>
          </w:p>
        </w:tc>
        <w:tc>
          <w:tcPr>
            <w:tcW w:w="0" w:type="auto"/>
          </w:tcPr>
          <w:p w:rsidR="008F27E3" w:rsidRPr="00AE4694" w:rsidRDefault="008F27E3" w:rsidP="00AD21D3">
            <w:pPr>
              <w:pStyle w:val="TAC"/>
              <w:rPr>
                <w:rFonts w:eastAsia="맑은 고딕"/>
                <w:noProof/>
                <w:lang w:eastAsia="ko-KR"/>
              </w:rPr>
            </w:pPr>
            <w:r w:rsidRPr="00AE4694">
              <w:rPr>
                <w:rFonts w:hint="eastAsia"/>
                <w:lang w:eastAsia="zh-CN"/>
              </w:rPr>
              <w:t>DC_3A_n78A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rsidR="008F27E3" w:rsidRPr="00AE4694" w:rsidRDefault="008F27E3" w:rsidP="00AD21D3">
            <w:pPr>
              <w:pStyle w:val="TAC"/>
              <w:rPr>
                <w:rFonts w:eastAsia="맑은 고딕"/>
                <w:noProof/>
                <w:lang w:eastAsia="ko-KR"/>
              </w:rPr>
            </w:pPr>
            <w:r w:rsidRPr="00AE4694">
              <w:rPr>
                <w:rFonts w:hint="eastAsia"/>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DC_3A-42E_n79A</w:t>
            </w:r>
          </w:p>
        </w:tc>
        <w:tc>
          <w:tcPr>
            <w:tcW w:w="0" w:type="auto"/>
          </w:tcPr>
          <w:p w:rsidR="008F27E3" w:rsidRPr="00AE4694" w:rsidRDefault="008F27E3" w:rsidP="00AD21D3">
            <w:pPr>
              <w:pStyle w:val="TAC"/>
              <w:rPr>
                <w:rFonts w:eastAsia="맑은 고딕"/>
                <w:noProof/>
                <w:lang w:eastAsia="ko-KR"/>
              </w:rPr>
            </w:pPr>
            <w:r w:rsidRPr="00AE4694">
              <w:rPr>
                <w:rFonts w:hint="eastAsia"/>
                <w:lang w:eastAsia="zh-CN"/>
              </w:rPr>
              <w:t>DC_3A_n79A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rPr>
              <w:t>C</w:t>
            </w:r>
            <w:r w:rsidRPr="00AE4694">
              <w:rPr>
                <w:rFonts w:hint="eastAsia"/>
                <w:noProof/>
                <w:lang w:eastAsia="zh-CN"/>
              </w:rPr>
              <w:t>A</w:t>
            </w:r>
            <w:r w:rsidRPr="00AE4694">
              <w:rPr>
                <w:noProof/>
              </w:rPr>
              <w:t>_3A-42E</w:t>
            </w:r>
          </w:p>
        </w:tc>
        <w:tc>
          <w:tcPr>
            <w:tcW w:w="0" w:type="auto"/>
            <w:vAlign w:val="center"/>
          </w:tcPr>
          <w:p w:rsidR="008F27E3" w:rsidRPr="00AE4694" w:rsidRDefault="008F27E3" w:rsidP="00AD21D3">
            <w:pPr>
              <w:pStyle w:val="TAC"/>
              <w:rPr>
                <w:rFonts w:eastAsia="맑은 고딕"/>
                <w:noProof/>
                <w:lang w:eastAsia="ko-KR"/>
              </w:rPr>
            </w:pPr>
            <w:r w:rsidRPr="00AE4694">
              <w:rPr>
                <w:rFonts w:hint="eastAsia"/>
                <w:lang w:eastAsia="zh-CN"/>
              </w:rPr>
              <w:t>n79A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07"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08" w:author="Editor_#40" w:date="2019-02-15T11:00:00Z">
            <w:trPr>
              <w:trHeight w:val="288"/>
              <w:jc w:val="center"/>
            </w:trPr>
          </w:trPrChange>
        </w:trPr>
        <w:tc>
          <w:tcPr>
            <w:tcW w:w="0" w:type="auto"/>
            <w:shd w:val="clear" w:color="auto" w:fill="auto"/>
            <w:noWrap/>
            <w:vAlign w:val="center"/>
            <w:tcPrChange w:id="1209" w:author="Editor_#40" w:date="2019-02-15T11:00:00Z">
              <w:tcPr>
                <w:tcW w:w="0" w:type="auto"/>
                <w:shd w:val="clear" w:color="auto" w:fill="auto"/>
                <w:noWrap/>
              </w:tcPr>
            </w:tcPrChange>
          </w:tcPr>
          <w:p w:rsidR="008F27E3" w:rsidRPr="00AE4694" w:rsidRDefault="008F27E3" w:rsidP="00AD21D3">
            <w:pPr>
              <w:pStyle w:val="TAC"/>
            </w:pPr>
            <w:r w:rsidRPr="00AE4694">
              <w:rPr>
                <w:rFonts w:eastAsia="맑은 고딕" w:cs="Arial" w:hint="eastAsia"/>
                <w:lang w:eastAsia="ko-KR"/>
              </w:rPr>
              <w:t>DC_3A_n77A-n79A</w:t>
            </w:r>
          </w:p>
        </w:tc>
        <w:tc>
          <w:tcPr>
            <w:tcW w:w="0" w:type="auto"/>
            <w:vAlign w:val="center"/>
            <w:tcPrChange w:id="1210" w:author="Editor_#40" w:date="2019-02-15T11:00:00Z">
              <w:tcPr>
                <w:tcW w:w="0" w:type="auto"/>
                <w:gridSpan w:val="2"/>
              </w:tcPr>
            </w:tcPrChange>
          </w:tcPr>
          <w:p w:rsidR="008F27E3" w:rsidRPr="00AE4694" w:rsidRDefault="008F27E3" w:rsidP="00AD21D3">
            <w:pPr>
              <w:pStyle w:val="TAC"/>
              <w:rPr>
                <w:noProof/>
                <w:lang w:eastAsia="ko-KR"/>
              </w:rPr>
            </w:pPr>
            <w:r w:rsidRPr="00AE4694">
              <w:rPr>
                <w:rFonts w:hint="eastAsia"/>
                <w:noProof/>
                <w:lang w:eastAsia="ko-KR"/>
              </w:rPr>
              <w:t>DC_3A_n77A</w:t>
            </w:r>
          </w:p>
          <w:p w:rsidR="008F27E3" w:rsidRPr="00AE4694" w:rsidRDefault="008F27E3" w:rsidP="00AD21D3">
            <w:pPr>
              <w:pStyle w:val="23"/>
              <w:pPrChange w:id="1211"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1212" w:author="Editor_#40" w:date="2019-02-15T11:00:00Z">
              <w:tcPr>
                <w:tcW w:w="0" w:type="auto"/>
                <w:gridSpan w:val="2"/>
                <w:shd w:val="clear" w:color="auto" w:fill="auto"/>
                <w:noWrap/>
              </w:tcPr>
            </w:tcPrChange>
          </w:tcPr>
          <w:p w:rsidR="008F27E3" w:rsidRPr="00AE4694" w:rsidRDefault="008F27E3" w:rsidP="00AD21D3">
            <w:pPr>
              <w:pStyle w:val="TAC"/>
            </w:pPr>
            <w:r w:rsidRPr="00AE4694">
              <w:rPr>
                <w:rFonts w:eastAsia="맑은 고딕" w:hint="eastAsia"/>
                <w:noProof/>
                <w:lang w:eastAsia="ko-KR"/>
              </w:rPr>
              <w:t>3A</w:t>
            </w:r>
          </w:p>
        </w:tc>
        <w:tc>
          <w:tcPr>
            <w:tcW w:w="0" w:type="auto"/>
            <w:vAlign w:val="center"/>
            <w:tcPrChange w:id="1213" w:author="Editor_#40" w:date="2019-02-15T11:00:00Z">
              <w:tcPr>
                <w:tcW w:w="0" w:type="auto"/>
                <w:gridSpan w:val="2"/>
              </w:tcPr>
            </w:tcPrChange>
          </w:tcPr>
          <w:p w:rsidR="008F27E3" w:rsidRPr="00AE4694" w:rsidRDefault="008F27E3" w:rsidP="00AD21D3">
            <w:pPr>
              <w:pStyle w:val="TAC"/>
            </w:pPr>
            <w:r w:rsidRPr="00AE4694">
              <w:rPr>
                <w:rFonts w:eastAsia="맑은 고딕" w:hint="eastAsia"/>
                <w:noProof/>
                <w:lang w:eastAsia="ko-KR"/>
              </w:rPr>
              <w:t>CA_n77A-n79A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14" w:author="Editor_#40" w:date="2019-02-1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15" w:author="Editor_#40" w:date="2019-02-15T11:02:00Z">
            <w:trPr>
              <w:trHeight w:val="288"/>
              <w:jc w:val="center"/>
            </w:trPr>
          </w:trPrChange>
        </w:trPr>
        <w:tc>
          <w:tcPr>
            <w:tcW w:w="0" w:type="auto"/>
            <w:shd w:val="clear" w:color="auto" w:fill="auto"/>
            <w:noWrap/>
            <w:tcPrChange w:id="1216" w:author="Editor_#40" w:date="2019-02-15T11:02:00Z">
              <w:tcPr>
                <w:tcW w:w="0" w:type="auto"/>
                <w:shd w:val="clear" w:color="auto" w:fill="auto"/>
                <w:noWrap/>
              </w:tcPr>
            </w:tcPrChange>
          </w:tcPr>
          <w:p w:rsidR="008F27E3" w:rsidRPr="00AE4694" w:rsidRDefault="008F27E3" w:rsidP="00AD21D3">
            <w:pPr>
              <w:pStyle w:val="TAC"/>
            </w:pPr>
            <w:r w:rsidRPr="00AE4694">
              <w:rPr>
                <w:rFonts w:eastAsia="맑은 고딕" w:cs="Arial" w:hint="eastAsia"/>
                <w:lang w:eastAsia="ko-KR"/>
              </w:rPr>
              <w:t>DC_3A_n78A-n79A</w:t>
            </w:r>
          </w:p>
        </w:tc>
        <w:tc>
          <w:tcPr>
            <w:tcW w:w="0" w:type="auto"/>
            <w:tcPrChange w:id="1217" w:author="Editor_#40" w:date="2019-02-15T11:02:00Z">
              <w:tcPr>
                <w:tcW w:w="0" w:type="auto"/>
                <w:gridSpan w:val="2"/>
              </w:tcPr>
            </w:tcPrChange>
          </w:tcPr>
          <w:p w:rsidR="008F27E3" w:rsidRPr="00AE4694" w:rsidRDefault="008F27E3" w:rsidP="00AD21D3">
            <w:pPr>
              <w:pStyle w:val="TAC"/>
              <w:rPr>
                <w:noProof/>
                <w:lang w:eastAsia="ko-KR"/>
              </w:rPr>
            </w:pPr>
            <w:r w:rsidRPr="00AE4694">
              <w:rPr>
                <w:rFonts w:hint="eastAsia"/>
                <w:noProof/>
                <w:lang w:eastAsia="ko-KR"/>
              </w:rPr>
              <w:t>DC_3A_n78A</w:t>
            </w:r>
          </w:p>
          <w:p w:rsidR="008F27E3" w:rsidRPr="00AE4694" w:rsidRDefault="008F27E3" w:rsidP="00AD21D3">
            <w:pPr>
              <w:pStyle w:val="23"/>
              <w:pPrChange w:id="1218"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1219" w:author="Editor_#40" w:date="2019-02-15T11:02:00Z">
              <w:tcPr>
                <w:tcW w:w="0" w:type="auto"/>
                <w:gridSpan w:val="2"/>
                <w:shd w:val="clear" w:color="auto" w:fill="auto"/>
                <w:noWrap/>
              </w:tcPr>
            </w:tcPrChange>
          </w:tcPr>
          <w:p w:rsidR="008F27E3" w:rsidRPr="00AE4694" w:rsidRDefault="008F27E3" w:rsidP="00AD21D3">
            <w:pPr>
              <w:pStyle w:val="TAC"/>
            </w:pPr>
            <w:r w:rsidRPr="00AE4694">
              <w:rPr>
                <w:rFonts w:eastAsia="맑은 고딕" w:hint="eastAsia"/>
                <w:noProof/>
                <w:lang w:eastAsia="ko-KR"/>
              </w:rPr>
              <w:t>3A</w:t>
            </w:r>
          </w:p>
        </w:tc>
        <w:tc>
          <w:tcPr>
            <w:tcW w:w="0" w:type="auto"/>
            <w:vAlign w:val="center"/>
            <w:tcPrChange w:id="1220" w:author="Editor_#40" w:date="2019-02-15T11:02:00Z">
              <w:tcPr>
                <w:tcW w:w="0" w:type="auto"/>
                <w:gridSpan w:val="2"/>
              </w:tcPr>
            </w:tcPrChange>
          </w:tcPr>
          <w:p w:rsidR="008F27E3" w:rsidRPr="00AE4694" w:rsidRDefault="008F27E3" w:rsidP="00AD21D3">
            <w:pPr>
              <w:pStyle w:val="TAC"/>
            </w:pPr>
            <w:r w:rsidRPr="00AE4694">
              <w:rPr>
                <w:rFonts w:eastAsia="맑은 고딕" w:hint="eastAsia"/>
                <w:noProof/>
                <w:lang w:eastAsia="ko-KR"/>
              </w:rPr>
              <w:t>CA_n78A-n79A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DC_3A_SUL_n78A-n80A</w:t>
            </w:r>
          </w:p>
        </w:tc>
        <w:tc>
          <w:tcPr>
            <w:tcW w:w="0" w:type="auto"/>
            <w:vAlign w:val="center"/>
          </w:tcPr>
          <w:p w:rsidR="008F27E3" w:rsidRPr="00AE4694" w:rsidRDefault="008F27E3" w:rsidP="00AD21D3">
            <w:pPr>
              <w:spacing w:after="0"/>
              <w:jc w:val="center"/>
              <w:rPr>
                <w:rFonts w:ascii="Arial" w:hAnsi="Arial"/>
                <w:sz w:val="18"/>
              </w:rPr>
            </w:pPr>
            <w:r w:rsidRPr="00AE4694">
              <w:rPr>
                <w:rFonts w:ascii="Arial" w:hAnsi="Arial"/>
                <w:sz w:val="18"/>
              </w:rPr>
              <w:t>DC_3A_n78A</w:t>
            </w:r>
          </w:p>
          <w:p w:rsidR="008F27E3" w:rsidRPr="00AE4694" w:rsidRDefault="008F27E3" w:rsidP="00AD21D3">
            <w:pPr>
              <w:spacing w:after="0"/>
              <w:jc w:val="center"/>
              <w:rPr>
                <w:rFonts w:ascii="Arial" w:hAnsi="Arial"/>
                <w:sz w:val="18"/>
              </w:rPr>
            </w:pPr>
            <w:r w:rsidRPr="00AE4694">
              <w:rPr>
                <w:rFonts w:ascii="Arial" w:hAnsi="Arial"/>
                <w:sz w:val="18"/>
              </w:rPr>
              <w:t>DC_3A_n80A_ULSUP-TDM_n78A</w:t>
            </w:r>
          </w:p>
          <w:p w:rsidR="008F27E3" w:rsidRPr="00AE4694" w:rsidRDefault="008F27E3" w:rsidP="00AD21D3">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rsidR="008F27E3" w:rsidRPr="00AE4694" w:rsidRDefault="008F27E3" w:rsidP="00AD21D3">
            <w:pPr>
              <w:pStyle w:val="TAC"/>
            </w:pPr>
            <w:r w:rsidRPr="00AE4694">
              <w:t>3A</w:t>
            </w:r>
          </w:p>
        </w:tc>
        <w:tc>
          <w:tcPr>
            <w:tcW w:w="0" w:type="auto"/>
            <w:vAlign w:val="center"/>
          </w:tcPr>
          <w:p w:rsidR="008F27E3" w:rsidRPr="00AE4694" w:rsidRDefault="008F27E3" w:rsidP="00AD21D3">
            <w:pPr>
              <w:pStyle w:val="TAC"/>
            </w:pPr>
            <w:r w:rsidRPr="00AE4694">
              <w:t>SUL_n78A-n80A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rsidR="008F27E3" w:rsidRPr="00AE4694" w:rsidRDefault="008F27E3" w:rsidP="00AD21D3">
            <w:pPr>
              <w:spacing w:after="0"/>
              <w:jc w:val="center"/>
              <w:rPr>
                <w:rFonts w:ascii="Arial" w:hAnsi="Arial"/>
                <w:sz w:val="18"/>
                <w:lang w:eastAsia="zh-CN"/>
              </w:rPr>
            </w:pPr>
            <w:r w:rsidRPr="00AE4694">
              <w:rPr>
                <w:rFonts w:ascii="Arial" w:hAnsi="Arial"/>
                <w:sz w:val="18"/>
                <w:lang w:eastAsia="zh-CN"/>
              </w:rPr>
              <w:t>DC_3A_n78A</w:t>
            </w:r>
          </w:p>
          <w:p w:rsidR="008F27E3" w:rsidRPr="00AE4694" w:rsidRDefault="008F27E3" w:rsidP="00AD21D3">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rsidR="008F27E3" w:rsidRPr="00AE4694" w:rsidRDefault="008F27E3" w:rsidP="00AD21D3">
            <w:pPr>
              <w:pStyle w:val="TAC"/>
            </w:pPr>
            <w:r w:rsidRPr="00AE4694">
              <w:rPr>
                <w:lang w:val="fi-FI" w:eastAsia="fi-FI"/>
              </w:rPr>
              <w:t>3A</w:t>
            </w:r>
          </w:p>
        </w:tc>
        <w:tc>
          <w:tcPr>
            <w:tcW w:w="0" w:type="auto"/>
            <w:vAlign w:val="center"/>
          </w:tcPr>
          <w:p w:rsidR="008F27E3" w:rsidRPr="00AE4694" w:rsidRDefault="008F27E3" w:rsidP="00AD21D3">
            <w:pPr>
              <w:pStyle w:val="TAC"/>
            </w:pPr>
            <w:r w:rsidRPr="00AE4694">
              <w:t>SUL_n7</w:t>
            </w:r>
            <w:r w:rsidRPr="00AE4694">
              <w:rPr>
                <w:lang w:eastAsia="zh-CN"/>
              </w:rPr>
              <w:t>8A</w:t>
            </w:r>
            <w:r w:rsidRPr="00AE4694">
              <w:t>-n82</w:t>
            </w:r>
            <w:r w:rsidRPr="00AE4694">
              <w:rPr>
                <w:lang w:eastAsia="zh-CN"/>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rsidR="008F27E3" w:rsidRPr="00AE4694" w:rsidRDefault="008F27E3" w:rsidP="00AD21D3">
            <w:pPr>
              <w:spacing w:after="0"/>
              <w:jc w:val="center"/>
              <w:rPr>
                <w:rFonts w:ascii="Arial" w:hAnsi="Arial"/>
                <w:sz w:val="18"/>
                <w:lang w:eastAsia="zh-CN"/>
              </w:rPr>
            </w:pPr>
            <w:r w:rsidRPr="00AE4694">
              <w:rPr>
                <w:rFonts w:ascii="Arial" w:hAnsi="Arial"/>
                <w:sz w:val="18"/>
                <w:lang w:eastAsia="zh-CN"/>
              </w:rPr>
              <w:t>DC_3A_n79A,</w:t>
            </w:r>
          </w:p>
          <w:p w:rsidR="008F27E3" w:rsidRPr="00AE4694" w:rsidRDefault="008F27E3" w:rsidP="00AD21D3">
            <w:pPr>
              <w:spacing w:after="0"/>
              <w:jc w:val="center"/>
              <w:rPr>
                <w:rFonts w:ascii="Arial" w:hAnsi="Arial"/>
                <w:sz w:val="18"/>
                <w:lang w:eastAsia="zh-CN"/>
              </w:rPr>
            </w:pPr>
            <w:r w:rsidRPr="00AE4694">
              <w:rPr>
                <w:rFonts w:ascii="Arial" w:hAnsi="Arial"/>
                <w:sz w:val="18"/>
                <w:lang w:eastAsia="zh-CN"/>
              </w:rPr>
              <w:t>DC_3A_n80A_ULSUP-TDM_n79A,</w:t>
            </w:r>
          </w:p>
          <w:p w:rsidR="008F27E3" w:rsidRPr="00AE4694" w:rsidRDefault="008F27E3" w:rsidP="00AD21D3">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rsidR="008F27E3" w:rsidRPr="00AE4694" w:rsidRDefault="008F27E3" w:rsidP="00AD21D3">
            <w:pPr>
              <w:pStyle w:val="TAC"/>
            </w:pPr>
            <w:r w:rsidRPr="00AE4694">
              <w:rPr>
                <w:lang w:val="fi-FI" w:eastAsia="fi-FI"/>
              </w:rPr>
              <w:t>3A</w:t>
            </w:r>
          </w:p>
        </w:tc>
        <w:tc>
          <w:tcPr>
            <w:tcW w:w="0" w:type="auto"/>
            <w:vAlign w:val="center"/>
          </w:tcPr>
          <w:p w:rsidR="008F27E3" w:rsidRPr="00AE4694" w:rsidRDefault="008F27E3" w:rsidP="00AD21D3">
            <w:pPr>
              <w:pStyle w:val="TAC"/>
            </w:pPr>
            <w:r w:rsidRPr="00AE4694">
              <w:t>SUL_n7</w:t>
            </w:r>
            <w:r w:rsidRPr="00AE4694">
              <w:rPr>
                <w:lang w:eastAsia="zh-CN"/>
              </w:rPr>
              <w:t>9A</w:t>
            </w:r>
            <w:r w:rsidRPr="00AE4694">
              <w:t>-n80</w:t>
            </w:r>
            <w:r w:rsidRPr="00AE4694">
              <w:rPr>
                <w:lang w:eastAsia="zh-CN"/>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lang w:val="fi-FI" w:eastAsia="fi-FI"/>
              </w:rPr>
              <w:t>DC_5A-7A-7A_n78A</w:t>
            </w:r>
          </w:p>
        </w:tc>
        <w:tc>
          <w:tcPr>
            <w:tcW w:w="0" w:type="auto"/>
            <w:vAlign w:val="center"/>
          </w:tcPr>
          <w:p w:rsidR="008F27E3" w:rsidRPr="00AE4694" w:rsidRDefault="008F27E3" w:rsidP="00AD21D3">
            <w:pPr>
              <w:pStyle w:val="TAC"/>
              <w:rPr>
                <w:lang w:val="en-US" w:eastAsia="fi-FI"/>
              </w:rPr>
            </w:pPr>
            <w:r w:rsidRPr="00AE4694">
              <w:rPr>
                <w:lang w:val="en-US" w:eastAsia="fi-FI"/>
              </w:rPr>
              <w:t>DC_5A_n78A</w:t>
            </w:r>
          </w:p>
          <w:p w:rsidR="008F27E3" w:rsidRPr="00AE4694" w:rsidRDefault="008F27E3" w:rsidP="00AD21D3">
            <w:pPr>
              <w:pStyle w:val="TAC"/>
              <w:rPr>
                <w:noProof/>
                <w:lang w:eastAsia="zh-CN"/>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lang w:val="fi-FI" w:eastAsia="fi-FI"/>
              </w:rPr>
              <w:t>CA_5A-7A-7A</w:t>
            </w:r>
          </w:p>
        </w:tc>
        <w:tc>
          <w:tcPr>
            <w:tcW w:w="0" w:type="auto"/>
            <w:vAlign w:val="center"/>
          </w:tcPr>
          <w:p w:rsidR="008F27E3" w:rsidRPr="00AE4694" w:rsidRDefault="008F27E3" w:rsidP="00AD21D3">
            <w:pPr>
              <w:pStyle w:val="TAC"/>
              <w:rPr>
                <w:noProof/>
                <w:lang w:eastAsia="zh-CN"/>
              </w:rPr>
            </w:pPr>
            <w:r w:rsidRPr="00AE4694">
              <w:rPr>
                <w:lang w:val="fi-FI" w:eastAsia="fi-FI"/>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DC_5A-7A_n78A</w:t>
            </w:r>
          </w:p>
        </w:tc>
        <w:tc>
          <w:tcPr>
            <w:tcW w:w="0" w:type="auto"/>
            <w:vAlign w:val="center"/>
          </w:tcPr>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CA_5A-7A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DC_5A-30A_n66A</w:t>
            </w:r>
          </w:p>
        </w:tc>
        <w:tc>
          <w:tcPr>
            <w:tcW w:w="0" w:type="auto"/>
            <w:vAlign w:val="center"/>
          </w:tcPr>
          <w:p w:rsidR="008F27E3" w:rsidRPr="00AE4694" w:rsidRDefault="008F27E3" w:rsidP="00AD21D3">
            <w:pPr>
              <w:pStyle w:val="TAC"/>
              <w:rPr>
                <w:noProof/>
                <w:lang w:eastAsia="zh-CN"/>
              </w:rPr>
            </w:pPr>
            <w:r w:rsidRPr="00AE4694">
              <w:rPr>
                <w:noProof/>
                <w:lang w:eastAsia="zh-CN"/>
              </w:rPr>
              <w:t>DC_5A_n66A</w:t>
            </w:r>
          </w:p>
          <w:p w:rsidR="008F27E3" w:rsidRPr="00AE4694" w:rsidRDefault="008F27E3" w:rsidP="00AD21D3">
            <w:pPr>
              <w:pStyle w:val="TAC"/>
              <w:rPr>
                <w:noProof/>
                <w:lang w:eastAsia="zh-CN"/>
              </w:rPr>
            </w:pPr>
            <w:r w:rsidRPr="00AE4694">
              <w:rPr>
                <w:noProof/>
                <w:lang w:eastAsia="zh-CN"/>
              </w:rPr>
              <w:t>DC_30A_n66A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CA_5A-30A</w:t>
            </w:r>
          </w:p>
        </w:tc>
        <w:tc>
          <w:tcPr>
            <w:tcW w:w="0" w:type="auto"/>
            <w:vAlign w:val="center"/>
          </w:tcPr>
          <w:p w:rsidR="008F27E3" w:rsidRPr="00AE4694" w:rsidRDefault="008F27E3" w:rsidP="00AD21D3">
            <w:pPr>
              <w:pStyle w:val="TAC"/>
              <w:rPr>
                <w:noProof/>
                <w:lang w:eastAsia="zh-CN"/>
              </w:rPr>
            </w:pPr>
            <w:r w:rsidRPr="00AE4694">
              <w:rPr>
                <w:noProof/>
                <w:lang w:eastAsia="zh-CN"/>
              </w:rPr>
              <w:t>n66A</w:t>
            </w:r>
          </w:p>
        </w:tc>
      </w:tr>
      <w:tr w:rsidR="006F1979" w:rsidRPr="00AE4694" w:rsidTr="00AD21D3">
        <w:trPr>
          <w:trHeight w:val="288"/>
          <w:jc w:val="center"/>
          <w:ins w:id="1221" w:author="Suhwan Lim" w:date="2019-05-21T16:36:00Z"/>
        </w:trPr>
        <w:tc>
          <w:tcPr>
            <w:tcW w:w="0" w:type="auto"/>
            <w:shd w:val="clear" w:color="auto" w:fill="auto"/>
            <w:noWrap/>
            <w:vAlign w:val="center"/>
          </w:tcPr>
          <w:p w:rsidR="006F1979" w:rsidRPr="00AE4694" w:rsidRDefault="006F1979" w:rsidP="00AD21D3">
            <w:pPr>
              <w:pStyle w:val="TAC"/>
              <w:rPr>
                <w:ins w:id="1222" w:author="Suhwan Lim" w:date="2019-05-21T16:36:00Z"/>
                <w:rFonts w:hint="eastAsia"/>
                <w:noProof/>
                <w:lang w:eastAsia="ko-KR"/>
              </w:rPr>
            </w:pPr>
            <w:ins w:id="1223" w:author="Suhwan Lim" w:date="2019-05-21T16:36:00Z">
              <w:r>
                <w:rPr>
                  <w:rFonts w:hint="eastAsia"/>
                  <w:noProof/>
                  <w:lang w:eastAsia="ko-KR"/>
                </w:rPr>
                <w:t>DC_7A_n1A-n78A</w:t>
              </w:r>
            </w:ins>
          </w:p>
        </w:tc>
        <w:tc>
          <w:tcPr>
            <w:tcW w:w="0" w:type="auto"/>
            <w:vAlign w:val="center"/>
          </w:tcPr>
          <w:p w:rsidR="006F1979" w:rsidRDefault="006F1979" w:rsidP="00AD21D3">
            <w:pPr>
              <w:pStyle w:val="TAC"/>
              <w:rPr>
                <w:ins w:id="1224" w:author="Suhwan Lim" w:date="2019-05-21T16:37:00Z"/>
                <w:rFonts w:hint="eastAsia"/>
                <w:noProof/>
                <w:lang w:eastAsia="ko-KR"/>
              </w:rPr>
            </w:pPr>
            <w:ins w:id="1225" w:author="Suhwan Lim" w:date="2019-05-21T16:37:00Z">
              <w:r>
                <w:rPr>
                  <w:rFonts w:hint="eastAsia"/>
                  <w:noProof/>
                  <w:lang w:eastAsia="ko-KR"/>
                </w:rPr>
                <w:t>DC_7A_n1A</w:t>
              </w:r>
            </w:ins>
          </w:p>
          <w:p w:rsidR="006F1979" w:rsidRPr="00AE4694" w:rsidRDefault="006F1979" w:rsidP="00AD21D3">
            <w:pPr>
              <w:pStyle w:val="TAC"/>
              <w:rPr>
                <w:ins w:id="1226" w:author="Suhwan Lim" w:date="2019-05-21T16:36:00Z"/>
                <w:rFonts w:hint="eastAsia"/>
                <w:noProof/>
                <w:lang w:eastAsia="ko-KR"/>
              </w:rPr>
            </w:pPr>
            <w:ins w:id="1227" w:author="Suhwan Lim" w:date="2019-05-21T16:37:00Z">
              <w:r>
                <w:rPr>
                  <w:noProof/>
                  <w:lang w:eastAsia="ko-KR"/>
                </w:rPr>
                <w:t>DC_7A_n78A</w:t>
              </w:r>
            </w:ins>
          </w:p>
        </w:tc>
        <w:tc>
          <w:tcPr>
            <w:tcW w:w="0" w:type="auto"/>
            <w:shd w:val="clear" w:color="auto" w:fill="auto"/>
            <w:noWrap/>
            <w:vAlign w:val="center"/>
          </w:tcPr>
          <w:p w:rsidR="006F1979" w:rsidRPr="006F1979" w:rsidRDefault="006F1979" w:rsidP="00AD21D3">
            <w:pPr>
              <w:pStyle w:val="TAC"/>
              <w:rPr>
                <w:ins w:id="1228" w:author="Suhwan Lim" w:date="2019-05-21T16:36:00Z"/>
                <w:noProof/>
                <w:lang w:eastAsia="zh-CN"/>
              </w:rPr>
            </w:pPr>
            <w:ins w:id="1229" w:author="Suhwan Lim" w:date="2019-05-21T16:38:00Z">
              <w:r>
                <w:rPr>
                  <w:noProof/>
                  <w:lang w:eastAsia="zh-CN"/>
                </w:rPr>
                <w:t>7A</w:t>
              </w:r>
            </w:ins>
          </w:p>
        </w:tc>
        <w:tc>
          <w:tcPr>
            <w:tcW w:w="0" w:type="auto"/>
            <w:vAlign w:val="center"/>
          </w:tcPr>
          <w:p w:rsidR="006F1979" w:rsidRPr="00AE4694" w:rsidRDefault="006F1979" w:rsidP="00AD21D3">
            <w:pPr>
              <w:pStyle w:val="TAC"/>
              <w:rPr>
                <w:ins w:id="1230" w:author="Suhwan Lim" w:date="2019-05-21T16:36:00Z"/>
                <w:rFonts w:hint="eastAsia"/>
                <w:noProof/>
                <w:lang w:eastAsia="ko-KR"/>
              </w:rPr>
            </w:pPr>
            <w:ins w:id="1231" w:author="Suhwan Lim" w:date="2019-05-21T16:38:00Z">
              <w:r>
                <w:rPr>
                  <w:rFonts w:hint="eastAsia"/>
                  <w:noProof/>
                  <w:lang w:eastAsia="ko-KR"/>
                </w:rPr>
                <w:t>CA_</w:t>
              </w:r>
              <w:r>
                <w:rPr>
                  <w:noProof/>
                  <w:lang w:eastAsia="ko-KR"/>
                </w:rPr>
                <w:t>n1A-n78A</w:t>
              </w:r>
            </w:ins>
          </w:p>
        </w:tc>
      </w:tr>
      <w:tr w:rsidR="00056500" w:rsidRPr="00AE4694" w:rsidTr="00AD21D3">
        <w:trPr>
          <w:trHeight w:val="288"/>
          <w:jc w:val="center"/>
          <w:ins w:id="1232" w:author="Suhwan Lim" w:date="2019-05-21T16:44:00Z"/>
        </w:trPr>
        <w:tc>
          <w:tcPr>
            <w:tcW w:w="0" w:type="auto"/>
            <w:shd w:val="clear" w:color="auto" w:fill="auto"/>
            <w:noWrap/>
            <w:vAlign w:val="center"/>
          </w:tcPr>
          <w:p w:rsidR="00056500" w:rsidRDefault="00056500" w:rsidP="00056500">
            <w:pPr>
              <w:pStyle w:val="TAC"/>
              <w:rPr>
                <w:ins w:id="1233" w:author="Suhwan Lim" w:date="2019-05-21T16:44:00Z"/>
                <w:rFonts w:hint="eastAsia"/>
                <w:noProof/>
                <w:lang w:eastAsia="ko-KR"/>
              </w:rPr>
            </w:pPr>
            <w:ins w:id="1234" w:author="Suhwan Lim" w:date="2019-05-21T16:44:00Z">
              <w:r>
                <w:rPr>
                  <w:rFonts w:hint="eastAsia"/>
                  <w:noProof/>
                  <w:lang w:eastAsia="ko-KR"/>
                </w:rPr>
                <w:t>DC_7C_n1A-n78A</w:t>
              </w:r>
            </w:ins>
          </w:p>
        </w:tc>
        <w:tc>
          <w:tcPr>
            <w:tcW w:w="0" w:type="auto"/>
            <w:vAlign w:val="center"/>
          </w:tcPr>
          <w:p w:rsidR="00056500" w:rsidRDefault="00056500" w:rsidP="00056500">
            <w:pPr>
              <w:pStyle w:val="TAC"/>
              <w:rPr>
                <w:ins w:id="1235" w:author="Suhwan Lim" w:date="2019-05-21T16:44:00Z"/>
                <w:rFonts w:hint="eastAsia"/>
                <w:noProof/>
                <w:lang w:eastAsia="ko-KR"/>
              </w:rPr>
            </w:pPr>
            <w:ins w:id="1236" w:author="Suhwan Lim" w:date="2019-05-21T16:44:00Z">
              <w:r>
                <w:rPr>
                  <w:rFonts w:hint="eastAsia"/>
                  <w:noProof/>
                  <w:lang w:eastAsia="ko-KR"/>
                </w:rPr>
                <w:t>DC_7C_n1A</w:t>
              </w:r>
            </w:ins>
          </w:p>
          <w:p w:rsidR="00056500" w:rsidRDefault="00056500" w:rsidP="00056500">
            <w:pPr>
              <w:pStyle w:val="TAC"/>
              <w:rPr>
                <w:ins w:id="1237" w:author="Suhwan Lim" w:date="2019-05-21T16:44:00Z"/>
                <w:rFonts w:hint="eastAsia"/>
                <w:noProof/>
                <w:lang w:eastAsia="ko-KR"/>
              </w:rPr>
            </w:pPr>
            <w:ins w:id="1238" w:author="Suhwan Lim" w:date="2019-05-21T16:44:00Z">
              <w:r>
                <w:rPr>
                  <w:noProof/>
                  <w:lang w:eastAsia="ko-KR"/>
                </w:rPr>
                <w:t>DC_7C_n78A</w:t>
              </w:r>
            </w:ins>
          </w:p>
        </w:tc>
        <w:tc>
          <w:tcPr>
            <w:tcW w:w="0" w:type="auto"/>
            <w:shd w:val="clear" w:color="auto" w:fill="auto"/>
            <w:noWrap/>
            <w:vAlign w:val="center"/>
          </w:tcPr>
          <w:p w:rsidR="00056500" w:rsidRDefault="00056500" w:rsidP="00056500">
            <w:pPr>
              <w:pStyle w:val="TAC"/>
              <w:rPr>
                <w:ins w:id="1239" w:author="Suhwan Lim" w:date="2019-05-21T16:44:00Z"/>
                <w:noProof/>
                <w:lang w:eastAsia="zh-CN"/>
              </w:rPr>
            </w:pPr>
            <w:ins w:id="1240" w:author="Suhwan Lim" w:date="2019-05-21T16:44:00Z">
              <w:r>
                <w:rPr>
                  <w:noProof/>
                  <w:lang w:eastAsia="zh-CN"/>
                </w:rPr>
                <w:t>7C</w:t>
              </w:r>
            </w:ins>
          </w:p>
        </w:tc>
        <w:tc>
          <w:tcPr>
            <w:tcW w:w="0" w:type="auto"/>
            <w:vAlign w:val="center"/>
          </w:tcPr>
          <w:p w:rsidR="00056500" w:rsidRDefault="00056500" w:rsidP="00056500">
            <w:pPr>
              <w:pStyle w:val="TAC"/>
              <w:rPr>
                <w:ins w:id="1241" w:author="Suhwan Lim" w:date="2019-05-21T16:44:00Z"/>
                <w:rFonts w:hint="eastAsia"/>
                <w:noProof/>
                <w:lang w:eastAsia="ko-KR"/>
              </w:rPr>
            </w:pPr>
            <w:ins w:id="1242" w:author="Suhwan Lim" w:date="2019-05-21T16:44:00Z">
              <w:r>
                <w:rPr>
                  <w:rFonts w:hint="eastAsia"/>
                  <w:noProof/>
                  <w:lang w:eastAsia="ko-KR"/>
                </w:rPr>
                <w:t>CA_</w:t>
              </w:r>
              <w:r>
                <w:rPr>
                  <w:noProof/>
                  <w:lang w:eastAsia="ko-KR"/>
                </w:rPr>
                <w:t>n1A-n78A</w:t>
              </w:r>
            </w:ins>
          </w:p>
        </w:tc>
      </w:tr>
      <w:tr w:rsidR="00056500" w:rsidRPr="00AE4694" w:rsidTr="00AD21D3">
        <w:trPr>
          <w:trHeight w:val="288"/>
          <w:jc w:val="center"/>
          <w:ins w:id="1243" w:author="Suhwan Lim" w:date="2019-05-21T16:38:00Z"/>
        </w:trPr>
        <w:tc>
          <w:tcPr>
            <w:tcW w:w="0" w:type="auto"/>
            <w:shd w:val="clear" w:color="auto" w:fill="auto"/>
            <w:noWrap/>
            <w:vAlign w:val="center"/>
          </w:tcPr>
          <w:p w:rsidR="00056500" w:rsidRDefault="00056500" w:rsidP="00056500">
            <w:pPr>
              <w:pStyle w:val="TAC"/>
              <w:rPr>
                <w:ins w:id="1244" w:author="Suhwan Lim" w:date="2019-05-21T16:38:00Z"/>
                <w:rFonts w:hint="eastAsia"/>
                <w:noProof/>
                <w:lang w:eastAsia="ko-KR"/>
              </w:rPr>
            </w:pPr>
            <w:ins w:id="1245" w:author="Suhwan Lim" w:date="2019-05-21T16:38:00Z">
              <w:r>
                <w:rPr>
                  <w:rFonts w:hint="eastAsia"/>
                  <w:noProof/>
                  <w:lang w:eastAsia="ko-KR"/>
                </w:rPr>
                <w:t>DC_7A_n3A-n78A</w:t>
              </w:r>
            </w:ins>
          </w:p>
        </w:tc>
        <w:tc>
          <w:tcPr>
            <w:tcW w:w="0" w:type="auto"/>
            <w:vAlign w:val="center"/>
          </w:tcPr>
          <w:p w:rsidR="00056500" w:rsidRDefault="00056500" w:rsidP="00056500">
            <w:pPr>
              <w:pStyle w:val="TAC"/>
              <w:rPr>
                <w:ins w:id="1246" w:author="Suhwan Lim" w:date="2019-05-21T16:38:00Z"/>
                <w:rFonts w:hint="eastAsia"/>
                <w:noProof/>
                <w:lang w:eastAsia="ko-KR"/>
              </w:rPr>
            </w:pPr>
            <w:ins w:id="1247" w:author="Suhwan Lim" w:date="2019-05-21T16:38:00Z">
              <w:r>
                <w:rPr>
                  <w:rFonts w:hint="eastAsia"/>
                  <w:noProof/>
                  <w:lang w:eastAsia="ko-KR"/>
                </w:rPr>
                <w:t>DC_7A_n3A</w:t>
              </w:r>
            </w:ins>
          </w:p>
          <w:p w:rsidR="00056500" w:rsidRDefault="00056500" w:rsidP="00056500">
            <w:pPr>
              <w:pStyle w:val="TAC"/>
              <w:rPr>
                <w:ins w:id="1248" w:author="Suhwan Lim" w:date="2019-05-21T16:38:00Z"/>
                <w:rFonts w:hint="eastAsia"/>
                <w:noProof/>
                <w:lang w:eastAsia="ko-KR"/>
              </w:rPr>
            </w:pPr>
            <w:ins w:id="1249" w:author="Suhwan Lim" w:date="2019-05-21T16:38:00Z">
              <w:r>
                <w:rPr>
                  <w:noProof/>
                  <w:lang w:eastAsia="ko-KR"/>
                </w:rPr>
                <w:t>DC_7A_n78A</w:t>
              </w:r>
            </w:ins>
          </w:p>
        </w:tc>
        <w:tc>
          <w:tcPr>
            <w:tcW w:w="0" w:type="auto"/>
            <w:shd w:val="clear" w:color="auto" w:fill="auto"/>
            <w:noWrap/>
            <w:vAlign w:val="center"/>
          </w:tcPr>
          <w:p w:rsidR="00056500" w:rsidRDefault="00056500" w:rsidP="00056500">
            <w:pPr>
              <w:pStyle w:val="TAC"/>
              <w:rPr>
                <w:ins w:id="1250" w:author="Suhwan Lim" w:date="2019-05-21T16:38:00Z"/>
                <w:noProof/>
                <w:lang w:eastAsia="zh-CN"/>
              </w:rPr>
            </w:pPr>
            <w:ins w:id="1251" w:author="Suhwan Lim" w:date="2019-05-21T16:38:00Z">
              <w:r>
                <w:rPr>
                  <w:noProof/>
                  <w:lang w:eastAsia="zh-CN"/>
                </w:rPr>
                <w:t>7A</w:t>
              </w:r>
            </w:ins>
          </w:p>
        </w:tc>
        <w:tc>
          <w:tcPr>
            <w:tcW w:w="0" w:type="auto"/>
            <w:vAlign w:val="center"/>
          </w:tcPr>
          <w:p w:rsidR="00056500" w:rsidRDefault="00056500" w:rsidP="00056500">
            <w:pPr>
              <w:pStyle w:val="TAC"/>
              <w:rPr>
                <w:ins w:id="1252" w:author="Suhwan Lim" w:date="2019-05-21T16:38:00Z"/>
                <w:rFonts w:hint="eastAsia"/>
                <w:noProof/>
                <w:lang w:eastAsia="ko-KR"/>
              </w:rPr>
            </w:pPr>
            <w:ins w:id="1253" w:author="Suhwan Lim" w:date="2019-05-21T16:38:00Z">
              <w:r>
                <w:rPr>
                  <w:rFonts w:hint="eastAsia"/>
                  <w:noProof/>
                  <w:lang w:eastAsia="ko-KR"/>
                </w:rPr>
                <w:t>CA_</w:t>
              </w:r>
              <w:r>
                <w:rPr>
                  <w:noProof/>
                  <w:lang w:eastAsia="ko-KR"/>
                </w:rPr>
                <w:t>n3A-n78A</w:t>
              </w:r>
            </w:ins>
          </w:p>
        </w:tc>
      </w:tr>
      <w:tr w:rsidR="00056500" w:rsidRPr="00AE4694" w:rsidTr="00AD21D3">
        <w:trPr>
          <w:trHeight w:val="288"/>
          <w:jc w:val="center"/>
          <w:ins w:id="1254" w:author="Suhwan Lim" w:date="2019-05-21T16:44:00Z"/>
        </w:trPr>
        <w:tc>
          <w:tcPr>
            <w:tcW w:w="0" w:type="auto"/>
            <w:shd w:val="clear" w:color="auto" w:fill="auto"/>
            <w:noWrap/>
            <w:vAlign w:val="center"/>
          </w:tcPr>
          <w:p w:rsidR="00056500" w:rsidRDefault="00056500" w:rsidP="00056500">
            <w:pPr>
              <w:pStyle w:val="TAC"/>
              <w:rPr>
                <w:ins w:id="1255" w:author="Suhwan Lim" w:date="2019-05-21T16:44:00Z"/>
                <w:rFonts w:hint="eastAsia"/>
                <w:noProof/>
                <w:lang w:eastAsia="ko-KR"/>
              </w:rPr>
            </w:pPr>
            <w:ins w:id="1256" w:author="Suhwan Lim" w:date="2019-05-21T16:44:00Z">
              <w:r>
                <w:rPr>
                  <w:rFonts w:hint="eastAsia"/>
                  <w:noProof/>
                  <w:lang w:eastAsia="ko-KR"/>
                </w:rPr>
                <w:t>DC_7C_n3A-n78A</w:t>
              </w:r>
            </w:ins>
          </w:p>
        </w:tc>
        <w:tc>
          <w:tcPr>
            <w:tcW w:w="0" w:type="auto"/>
            <w:vAlign w:val="center"/>
          </w:tcPr>
          <w:p w:rsidR="00056500" w:rsidRDefault="00056500" w:rsidP="00056500">
            <w:pPr>
              <w:pStyle w:val="TAC"/>
              <w:rPr>
                <w:ins w:id="1257" w:author="Suhwan Lim" w:date="2019-05-21T16:44:00Z"/>
                <w:rFonts w:hint="eastAsia"/>
                <w:noProof/>
                <w:lang w:eastAsia="ko-KR"/>
              </w:rPr>
            </w:pPr>
            <w:ins w:id="1258" w:author="Suhwan Lim" w:date="2019-05-21T16:44:00Z">
              <w:r>
                <w:rPr>
                  <w:rFonts w:hint="eastAsia"/>
                  <w:noProof/>
                  <w:lang w:eastAsia="ko-KR"/>
                </w:rPr>
                <w:t>DC_7C_n3A</w:t>
              </w:r>
            </w:ins>
          </w:p>
          <w:p w:rsidR="00056500" w:rsidRDefault="00056500" w:rsidP="00056500">
            <w:pPr>
              <w:pStyle w:val="TAC"/>
              <w:rPr>
                <w:ins w:id="1259" w:author="Suhwan Lim" w:date="2019-05-21T16:44:00Z"/>
                <w:rFonts w:hint="eastAsia"/>
                <w:noProof/>
                <w:lang w:eastAsia="ko-KR"/>
              </w:rPr>
            </w:pPr>
            <w:ins w:id="1260" w:author="Suhwan Lim" w:date="2019-05-21T16:44:00Z">
              <w:r>
                <w:rPr>
                  <w:noProof/>
                  <w:lang w:eastAsia="ko-KR"/>
                </w:rPr>
                <w:t>DC_7C_n78A</w:t>
              </w:r>
            </w:ins>
          </w:p>
        </w:tc>
        <w:tc>
          <w:tcPr>
            <w:tcW w:w="0" w:type="auto"/>
            <w:shd w:val="clear" w:color="auto" w:fill="auto"/>
            <w:noWrap/>
            <w:vAlign w:val="center"/>
          </w:tcPr>
          <w:p w:rsidR="00056500" w:rsidRDefault="00056500" w:rsidP="00056500">
            <w:pPr>
              <w:pStyle w:val="TAC"/>
              <w:rPr>
                <w:ins w:id="1261" w:author="Suhwan Lim" w:date="2019-05-21T16:44:00Z"/>
                <w:noProof/>
                <w:lang w:eastAsia="zh-CN"/>
              </w:rPr>
            </w:pPr>
            <w:ins w:id="1262" w:author="Suhwan Lim" w:date="2019-05-21T16:44:00Z">
              <w:r>
                <w:rPr>
                  <w:noProof/>
                  <w:lang w:eastAsia="zh-CN"/>
                </w:rPr>
                <w:t>7C</w:t>
              </w:r>
            </w:ins>
          </w:p>
        </w:tc>
        <w:tc>
          <w:tcPr>
            <w:tcW w:w="0" w:type="auto"/>
            <w:vAlign w:val="center"/>
          </w:tcPr>
          <w:p w:rsidR="00056500" w:rsidRDefault="00056500" w:rsidP="00056500">
            <w:pPr>
              <w:pStyle w:val="TAC"/>
              <w:rPr>
                <w:ins w:id="1263" w:author="Suhwan Lim" w:date="2019-05-21T16:44:00Z"/>
                <w:rFonts w:hint="eastAsia"/>
                <w:noProof/>
                <w:lang w:eastAsia="ko-KR"/>
              </w:rPr>
            </w:pPr>
            <w:ins w:id="1264" w:author="Suhwan Lim" w:date="2019-05-21T16:44:00Z">
              <w:r>
                <w:rPr>
                  <w:rFonts w:hint="eastAsia"/>
                  <w:noProof/>
                  <w:lang w:eastAsia="ko-KR"/>
                </w:rPr>
                <w:t>CA_</w:t>
              </w:r>
              <w:r>
                <w:rPr>
                  <w:noProof/>
                  <w:lang w:eastAsia="ko-KR"/>
                </w:rPr>
                <w:t>n3A-n78A</w:t>
              </w:r>
            </w:ins>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DC_7A-20A_n28A</w:t>
            </w:r>
          </w:p>
        </w:tc>
        <w:tc>
          <w:tcPr>
            <w:tcW w:w="0" w:type="auto"/>
            <w:vAlign w:val="center"/>
          </w:tcPr>
          <w:p w:rsidR="00056500" w:rsidRPr="00AE4694" w:rsidRDefault="00056500" w:rsidP="00056500">
            <w:pPr>
              <w:pStyle w:val="TAC"/>
              <w:rPr>
                <w:noProof/>
                <w:lang w:eastAsia="zh-CN"/>
              </w:rPr>
            </w:pPr>
            <w:r w:rsidRPr="00AE4694">
              <w:rPr>
                <w:noProof/>
                <w:lang w:eastAsia="zh-CN"/>
              </w:rPr>
              <w:t>DC_7A_n28A</w:t>
            </w:r>
          </w:p>
          <w:p w:rsidR="00056500" w:rsidRPr="00AE4694" w:rsidRDefault="00056500" w:rsidP="00056500">
            <w:pPr>
              <w:pStyle w:val="TAC"/>
              <w:rPr>
                <w:noProof/>
                <w:lang w:eastAsia="zh-CN"/>
              </w:rPr>
            </w:pPr>
            <w:r w:rsidRPr="00AE4694">
              <w:rPr>
                <w:noProof/>
                <w:lang w:eastAsia="zh-CN"/>
              </w:rPr>
              <w:t>DC_20A_n28A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CA_7A-20A</w:t>
            </w:r>
          </w:p>
        </w:tc>
        <w:tc>
          <w:tcPr>
            <w:tcW w:w="0" w:type="auto"/>
            <w:vAlign w:val="center"/>
          </w:tcPr>
          <w:p w:rsidR="00056500" w:rsidRPr="00AE4694" w:rsidRDefault="00056500" w:rsidP="00056500">
            <w:pPr>
              <w:pStyle w:val="TAC"/>
              <w:rPr>
                <w:noProof/>
                <w:lang w:eastAsia="zh-CN"/>
              </w:rPr>
            </w:pPr>
            <w:r w:rsidRPr="00AE4694">
              <w:rPr>
                <w:noProof/>
                <w:lang w:eastAsia="zh-CN"/>
              </w:rPr>
              <w:t>n28A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DC_7A-20A_n78A</w:t>
            </w:r>
          </w:p>
        </w:tc>
        <w:tc>
          <w:tcPr>
            <w:tcW w:w="0" w:type="auto"/>
            <w:vAlign w:val="center"/>
          </w:tcPr>
          <w:p w:rsidR="00056500" w:rsidRPr="00AE4694" w:rsidRDefault="00056500" w:rsidP="00056500">
            <w:pPr>
              <w:pStyle w:val="TAC"/>
              <w:rPr>
                <w:noProof/>
                <w:lang w:eastAsia="zh-CN"/>
              </w:rPr>
            </w:pPr>
            <w:r w:rsidRPr="00AE4694">
              <w:rPr>
                <w:noProof/>
                <w:lang w:eastAsia="zh-CN"/>
              </w:rPr>
              <w:t>DC_7A_n78A</w:t>
            </w:r>
          </w:p>
          <w:p w:rsidR="00056500" w:rsidRPr="00AE4694" w:rsidRDefault="00056500" w:rsidP="00056500">
            <w:pPr>
              <w:pStyle w:val="TAC"/>
              <w:rPr>
                <w:noProof/>
                <w:lang w:eastAsia="zh-CN"/>
              </w:rPr>
            </w:pPr>
            <w:r w:rsidRPr="00AE4694">
              <w:rPr>
                <w:noProof/>
                <w:lang w:eastAsia="zh-CN"/>
              </w:rPr>
              <w:t>DC_20A_n78A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CA_7A-20A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DC_7A-28A_n78A</w:t>
            </w:r>
          </w:p>
        </w:tc>
        <w:tc>
          <w:tcPr>
            <w:tcW w:w="0" w:type="auto"/>
            <w:vAlign w:val="center"/>
          </w:tcPr>
          <w:p w:rsidR="00056500" w:rsidRPr="00AE4694" w:rsidRDefault="00056500" w:rsidP="00056500">
            <w:pPr>
              <w:pStyle w:val="TAC"/>
              <w:rPr>
                <w:noProof/>
                <w:lang w:eastAsia="zh-CN"/>
              </w:rPr>
            </w:pPr>
            <w:r w:rsidRPr="00AE4694">
              <w:rPr>
                <w:noProof/>
                <w:lang w:eastAsia="zh-CN"/>
              </w:rPr>
              <w:t>DC_7A_n78A</w:t>
            </w:r>
          </w:p>
          <w:p w:rsidR="00056500" w:rsidRPr="00AE4694" w:rsidRDefault="00056500" w:rsidP="00056500">
            <w:pPr>
              <w:pStyle w:val="TAC"/>
              <w:rPr>
                <w:noProof/>
                <w:lang w:eastAsia="zh-CN"/>
              </w:rPr>
            </w:pPr>
            <w:r w:rsidRPr="00AE4694">
              <w:rPr>
                <w:noProof/>
                <w:lang w:eastAsia="zh-CN"/>
              </w:rPr>
              <w:t>DC_28A_n78A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CA_7A-28A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eastAsia="맑은 고딕"/>
                <w:noProof/>
                <w:lang w:eastAsia="ko-KR"/>
              </w:rPr>
              <w:t>DC_7A_n28A-n78A</w:t>
            </w:r>
          </w:p>
        </w:tc>
        <w:tc>
          <w:tcPr>
            <w:tcW w:w="0" w:type="auto"/>
            <w:vAlign w:val="center"/>
          </w:tcPr>
          <w:p w:rsidR="00056500" w:rsidRPr="00AE4694" w:rsidRDefault="00056500" w:rsidP="00056500">
            <w:pPr>
              <w:pStyle w:val="TAC"/>
              <w:rPr>
                <w:rFonts w:eastAsia="맑은 고딕"/>
                <w:noProof/>
                <w:lang w:eastAsia="ko-KR"/>
              </w:rPr>
            </w:pPr>
            <w:r w:rsidRPr="00AE4694">
              <w:rPr>
                <w:rFonts w:eastAsia="맑은 고딕"/>
                <w:noProof/>
                <w:lang w:eastAsia="ko-KR"/>
              </w:rPr>
              <w:t>DC_7A_n28A,</w:t>
            </w:r>
          </w:p>
          <w:p w:rsidR="00056500" w:rsidRPr="00AE4694" w:rsidRDefault="00056500" w:rsidP="00056500">
            <w:pPr>
              <w:pStyle w:val="TAC"/>
              <w:rPr>
                <w:noProof/>
                <w:lang w:eastAsia="zh-CN"/>
              </w:rPr>
            </w:pPr>
            <w:r w:rsidRPr="00AE4694">
              <w:rPr>
                <w:rFonts w:eastAsia="맑은 고딕"/>
                <w:noProof/>
                <w:lang w:eastAsia="ko-KR"/>
              </w:rPr>
              <w:t>DC_7A_n78A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eastAsia="맑은 고딕"/>
                <w:noProof/>
                <w:lang w:eastAsia="ko-KR"/>
              </w:rPr>
              <w:t>7A</w:t>
            </w:r>
          </w:p>
        </w:tc>
        <w:tc>
          <w:tcPr>
            <w:tcW w:w="0" w:type="auto"/>
            <w:vAlign w:val="center"/>
          </w:tcPr>
          <w:p w:rsidR="00056500" w:rsidRPr="00AE4694" w:rsidRDefault="00056500" w:rsidP="00056500">
            <w:pPr>
              <w:pStyle w:val="TAC"/>
              <w:rPr>
                <w:noProof/>
                <w:lang w:eastAsia="zh-CN"/>
              </w:rPr>
            </w:pPr>
            <w:r w:rsidRPr="00AE4694">
              <w:rPr>
                <w:rFonts w:eastAsia="맑은 고딕"/>
                <w:noProof/>
                <w:lang w:eastAsia="ko-KR"/>
              </w:rPr>
              <w:t>CA_n28A-n78A</w:t>
            </w:r>
          </w:p>
        </w:tc>
      </w:tr>
      <w:tr w:rsidR="00056500" w:rsidRPr="00AE4694" w:rsidTr="00AD21D3">
        <w:trPr>
          <w:trHeight w:val="288"/>
          <w:jc w:val="center"/>
          <w:ins w:id="1265" w:author="Suhwan Lim" w:date="2019-04-18T13:28:00Z"/>
        </w:trPr>
        <w:tc>
          <w:tcPr>
            <w:tcW w:w="0" w:type="auto"/>
            <w:shd w:val="clear" w:color="auto" w:fill="auto"/>
            <w:noWrap/>
            <w:vAlign w:val="center"/>
          </w:tcPr>
          <w:p w:rsidR="00056500" w:rsidRPr="00AE4694" w:rsidRDefault="00056500" w:rsidP="00056500">
            <w:pPr>
              <w:pStyle w:val="TAC"/>
              <w:rPr>
                <w:ins w:id="1266" w:author="Suhwan Lim" w:date="2019-04-18T13:28:00Z"/>
                <w:rFonts w:eastAsia="맑은 고딕"/>
                <w:noProof/>
                <w:lang w:eastAsia="ko-KR"/>
              </w:rPr>
            </w:pPr>
            <w:ins w:id="1267" w:author="Suhwan Lim" w:date="2019-04-18T13:28:00Z">
              <w:r>
                <w:rPr>
                  <w:rFonts w:eastAsia="맑은 고딕"/>
                  <w:noProof/>
                  <w:lang w:eastAsia="ko-KR"/>
                </w:rPr>
                <w:t>DC_7C</w:t>
              </w:r>
              <w:r w:rsidRPr="001B0F7A">
                <w:rPr>
                  <w:rFonts w:eastAsia="맑은 고딕"/>
                  <w:noProof/>
                  <w:lang w:eastAsia="ko-KR"/>
                </w:rPr>
                <w:t>_n28A-n78A</w:t>
              </w:r>
            </w:ins>
          </w:p>
        </w:tc>
        <w:tc>
          <w:tcPr>
            <w:tcW w:w="0" w:type="auto"/>
            <w:vAlign w:val="center"/>
          </w:tcPr>
          <w:p w:rsidR="00056500" w:rsidRPr="001B0F7A" w:rsidRDefault="00056500" w:rsidP="00056500">
            <w:pPr>
              <w:pStyle w:val="TAC"/>
              <w:rPr>
                <w:ins w:id="1268" w:author="Suhwan Lim" w:date="2019-04-18T13:28:00Z"/>
                <w:rFonts w:eastAsia="맑은 고딕"/>
                <w:noProof/>
                <w:lang w:eastAsia="ko-KR"/>
              </w:rPr>
            </w:pPr>
            <w:ins w:id="1269" w:author="Suhwan Lim" w:date="2019-04-18T13:28:00Z">
              <w:r w:rsidRPr="001B0F7A">
                <w:rPr>
                  <w:rFonts w:eastAsia="맑은 고딕"/>
                  <w:noProof/>
                  <w:lang w:eastAsia="ko-KR"/>
                </w:rPr>
                <w:t>DC_7A_n28A,</w:t>
              </w:r>
            </w:ins>
          </w:p>
          <w:p w:rsidR="00056500" w:rsidRDefault="00056500" w:rsidP="00056500">
            <w:pPr>
              <w:pStyle w:val="TAC"/>
              <w:rPr>
                <w:ins w:id="1270" w:author="Suhwan Lim" w:date="2019-04-18T13:28:00Z"/>
                <w:rFonts w:eastAsia="맑은 고딕"/>
                <w:noProof/>
                <w:lang w:eastAsia="ko-KR"/>
              </w:rPr>
            </w:pPr>
            <w:ins w:id="1271" w:author="Suhwan Lim" w:date="2019-04-18T13:28:00Z">
              <w:r w:rsidRPr="001B0F7A">
                <w:rPr>
                  <w:rFonts w:eastAsia="맑은 고딕"/>
                  <w:noProof/>
                  <w:lang w:eastAsia="ko-KR"/>
                </w:rPr>
                <w:t>DC_7A_n78A</w:t>
              </w:r>
            </w:ins>
          </w:p>
          <w:p w:rsidR="00056500" w:rsidRPr="00AE4694" w:rsidRDefault="00056500" w:rsidP="00056500">
            <w:pPr>
              <w:pStyle w:val="TAC"/>
              <w:rPr>
                <w:ins w:id="1272" w:author="Suhwan Lim" w:date="2019-04-18T13:28:00Z"/>
                <w:rFonts w:eastAsia="맑은 고딕"/>
                <w:noProof/>
                <w:lang w:eastAsia="ko-KR"/>
              </w:rPr>
            </w:pPr>
            <w:ins w:id="1273" w:author="Suhwan Lim" w:date="2019-04-18T13:28:00Z">
              <w:r w:rsidRPr="001B0F7A">
                <w:rPr>
                  <w:noProof/>
                  <w:lang w:eastAsia="zh-CN"/>
                </w:rPr>
                <w:t>DC_7C_n78A</w:t>
              </w:r>
            </w:ins>
          </w:p>
        </w:tc>
        <w:tc>
          <w:tcPr>
            <w:tcW w:w="0" w:type="auto"/>
            <w:shd w:val="clear" w:color="auto" w:fill="auto"/>
            <w:noWrap/>
            <w:vAlign w:val="center"/>
          </w:tcPr>
          <w:p w:rsidR="00056500" w:rsidRDefault="00056500" w:rsidP="00056500">
            <w:pPr>
              <w:pStyle w:val="TAC"/>
              <w:rPr>
                <w:ins w:id="1274" w:author="Suhwan Lim" w:date="2019-04-18T13:28:00Z"/>
                <w:rFonts w:eastAsia="맑은 고딕"/>
                <w:noProof/>
                <w:lang w:eastAsia="ko-KR"/>
              </w:rPr>
            </w:pPr>
            <w:ins w:id="1275" w:author="Suhwan Lim" w:date="2019-04-18T13:28:00Z">
              <w:r w:rsidRPr="001B0F7A">
                <w:rPr>
                  <w:rFonts w:eastAsia="맑은 고딕"/>
                  <w:noProof/>
                  <w:lang w:eastAsia="ko-KR"/>
                </w:rPr>
                <w:t>7A</w:t>
              </w:r>
            </w:ins>
          </w:p>
          <w:p w:rsidR="00056500" w:rsidRPr="00AE4694" w:rsidRDefault="00056500" w:rsidP="00056500">
            <w:pPr>
              <w:pStyle w:val="TAC"/>
              <w:rPr>
                <w:ins w:id="1276" w:author="Suhwan Lim" w:date="2019-04-18T13:28:00Z"/>
                <w:rFonts w:eastAsia="맑은 고딕"/>
                <w:noProof/>
                <w:lang w:eastAsia="ko-KR"/>
              </w:rPr>
            </w:pPr>
            <w:ins w:id="1277" w:author="Suhwan Lim" w:date="2019-04-18T13:28:00Z">
              <w:r>
                <w:rPr>
                  <w:rFonts w:eastAsia="맑은 고딕"/>
                  <w:noProof/>
                  <w:lang w:eastAsia="ko-KR"/>
                </w:rPr>
                <w:t>CA_7C</w:t>
              </w:r>
            </w:ins>
          </w:p>
        </w:tc>
        <w:tc>
          <w:tcPr>
            <w:tcW w:w="0" w:type="auto"/>
            <w:vAlign w:val="center"/>
          </w:tcPr>
          <w:p w:rsidR="00056500" w:rsidRPr="00AE4694" w:rsidRDefault="00056500" w:rsidP="00056500">
            <w:pPr>
              <w:pStyle w:val="TAC"/>
              <w:rPr>
                <w:ins w:id="1278" w:author="Suhwan Lim" w:date="2019-04-18T13:28:00Z"/>
                <w:rFonts w:eastAsia="맑은 고딕"/>
                <w:noProof/>
                <w:lang w:eastAsia="ko-KR"/>
              </w:rPr>
            </w:pPr>
            <w:ins w:id="1279" w:author="Suhwan Lim" w:date="2019-04-18T13:28:00Z">
              <w:r w:rsidRPr="001B0F7A">
                <w:rPr>
                  <w:rFonts w:eastAsia="맑은 고딕"/>
                  <w:noProof/>
                  <w:lang w:eastAsia="ko-KR"/>
                </w:rPr>
                <w:t>CA_n28A-n78A</w:t>
              </w:r>
            </w:ins>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eastAsia="맑은 고딕"/>
                <w:noProof/>
                <w:lang w:eastAsia="ko-KR"/>
              </w:rPr>
            </w:pPr>
            <w:r w:rsidRPr="00AE4694">
              <w:rPr>
                <w:noProof/>
                <w:lang w:eastAsia="zh-CN"/>
              </w:rPr>
              <w:t>DC_7C-28A_n78A</w:t>
            </w:r>
          </w:p>
        </w:tc>
        <w:tc>
          <w:tcPr>
            <w:tcW w:w="0" w:type="auto"/>
            <w:vAlign w:val="center"/>
          </w:tcPr>
          <w:p w:rsidR="00056500" w:rsidRPr="00AE4694" w:rsidRDefault="00056500" w:rsidP="00056500">
            <w:pPr>
              <w:pStyle w:val="TAC"/>
              <w:rPr>
                <w:noProof/>
                <w:lang w:eastAsia="zh-CN"/>
              </w:rPr>
            </w:pPr>
            <w:r w:rsidRPr="00AE4694">
              <w:rPr>
                <w:noProof/>
                <w:lang w:eastAsia="zh-CN"/>
              </w:rPr>
              <w:t>DC_7C_n78A</w:t>
            </w:r>
          </w:p>
          <w:p w:rsidR="00056500" w:rsidRPr="00AE4694" w:rsidRDefault="00056500" w:rsidP="00056500">
            <w:pPr>
              <w:pStyle w:val="TAC"/>
              <w:rPr>
                <w:rFonts w:eastAsia="맑은 고딕"/>
                <w:noProof/>
                <w:lang w:eastAsia="ko-KR"/>
              </w:rPr>
            </w:pPr>
            <w:r w:rsidRPr="00AE4694">
              <w:rPr>
                <w:noProof/>
                <w:lang w:eastAsia="zh-CN"/>
              </w:rPr>
              <w:t>DC_28A_n78A</w:t>
            </w:r>
          </w:p>
        </w:tc>
        <w:tc>
          <w:tcPr>
            <w:tcW w:w="0" w:type="auto"/>
            <w:shd w:val="clear" w:color="auto" w:fill="auto"/>
            <w:noWrap/>
            <w:vAlign w:val="center"/>
          </w:tcPr>
          <w:p w:rsidR="00056500" w:rsidRPr="00AE4694" w:rsidRDefault="00056500" w:rsidP="00056500">
            <w:pPr>
              <w:pStyle w:val="TAC"/>
              <w:rPr>
                <w:rFonts w:eastAsia="맑은 고딕"/>
                <w:noProof/>
                <w:lang w:eastAsia="ko-KR"/>
              </w:rPr>
            </w:pPr>
            <w:r w:rsidRPr="00AE4694">
              <w:rPr>
                <w:noProof/>
                <w:lang w:eastAsia="zh-CN"/>
              </w:rPr>
              <w:t>CA_7C-28A</w:t>
            </w:r>
          </w:p>
        </w:tc>
        <w:tc>
          <w:tcPr>
            <w:tcW w:w="0" w:type="auto"/>
            <w:vAlign w:val="center"/>
          </w:tcPr>
          <w:p w:rsidR="00056500" w:rsidRPr="00AE4694" w:rsidRDefault="00056500" w:rsidP="00056500">
            <w:pPr>
              <w:pStyle w:val="TAC"/>
              <w:rPr>
                <w:rFonts w:eastAsia="맑은 고딕"/>
                <w:noProof/>
                <w:lang w:eastAsia="ko-KR"/>
              </w:rPr>
            </w:pPr>
            <w:r w:rsidRPr="00AE4694">
              <w:rPr>
                <w:noProof/>
                <w:lang w:eastAsia="zh-CN"/>
              </w:rPr>
              <w:t>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80"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81" w:author="Editor_#40" w:date="2019-02-15T11:01:00Z">
            <w:trPr>
              <w:trHeight w:val="288"/>
              <w:jc w:val="center"/>
            </w:trPr>
          </w:trPrChange>
        </w:trPr>
        <w:tc>
          <w:tcPr>
            <w:tcW w:w="0" w:type="auto"/>
            <w:shd w:val="clear" w:color="auto" w:fill="auto"/>
            <w:noWrap/>
            <w:vAlign w:val="center"/>
            <w:tcPrChange w:id="1282" w:author="Editor_#40" w:date="2019-02-15T11:01:00Z">
              <w:tcPr>
                <w:tcW w:w="0" w:type="auto"/>
                <w:shd w:val="clear" w:color="auto" w:fill="auto"/>
                <w:noWrap/>
                <w:vAlign w:val="center"/>
              </w:tcPr>
            </w:tcPrChange>
          </w:tcPr>
          <w:p w:rsidR="00056500" w:rsidRPr="00AE4694" w:rsidRDefault="00056500" w:rsidP="00056500">
            <w:pPr>
              <w:pStyle w:val="TAC"/>
              <w:rPr>
                <w:noProof/>
                <w:lang w:eastAsia="zh-CN"/>
              </w:rPr>
            </w:pPr>
            <w:r w:rsidRPr="00AE4694">
              <w:rPr>
                <w:noProof/>
                <w:lang w:eastAsia="zh-CN"/>
              </w:rPr>
              <w:t>DC_7A-46A_n78A</w:t>
            </w:r>
            <w:r w:rsidRPr="00AE4694">
              <w:rPr>
                <w:noProof/>
                <w:vertAlign w:val="superscript"/>
                <w:lang w:eastAsia="zh-CN"/>
              </w:rPr>
              <w:t>3</w:t>
            </w:r>
          </w:p>
        </w:tc>
        <w:tc>
          <w:tcPr>
            <w:tcW w:w="0" w:type="auto"/>
            <w:vAlign w:val="center"/>
            <w:tcPrChange w:id="1283" w:author="Editor_#40" w:date="2019-02-15T11:01:00Z">
              <w:tcPr>
                <w:tcW w:w="0" w:type="auto"/>
                <w:gridSpan w:val="2"/>
                <w:vAlign w:val="center"/>
              </w:tcPr>
            </w:tcPrChange>
          </w:tcPr>
          <w:p w:rsidR="00056500" w:rsidRPr="00AE4694" w:rsidDel="00DE0609" w:rsidRDefault="00056500" w:rsidP="00056500">
            <w:pPr>
              <w:pStyle w:val="TAC"/>
              <w:rPr>
                <w:del w:id="1284" w:author="Editor_#40" w:date="2019-02-15T11:01:00Z"/>
                <w:noProof/>
                <w:lang w:eastAsia="zh-CN"/>
              </w:rPr>
            </w:pPr>
            <w:r w:rsidRPr="00AE4694">
              <w:rPr>
                <w:noProof/>
                <w:lang w:eastAsia="zh-CN"/>
              </w:rPr>
              <w:t>DC_7A_n78A</w:t>
            </w:r>
          </w:p>
          <w:p w:rsidR="00056500" w:rsidRPr="00AE4694" w:rsidRDefault="00056500" w:rsidP="00056500">
            <w:pPr>
              <w:pStyle w:val="TAC"/>
              <w:rPr>
                <w:noProof/>
                <w:lang w:eastAsia="zh-CN"/>
              </w:rPr>
            </w:pPr>
          </w:p>
        </w:tc>
        <w:tc>
          <w:tcPr>
            <w:tcW w:w="0" w:type="auto"/>
            <w:shd w:val="clear" w:color="auto" w:fill="auto"/>
            <w:noWrap/>
            <w:vAlign w:val="center"/>
            <w:tcPrChange w:id="1285" w:author="Editor_#40" w:date="2019-02-15T11:01:00Z">
              <w:tcPr>
                <w:tcW w:w="0" w:type="auto"/>
                <w:gridSpan w:val="2"/>
                <w:shd w:val="clear" w:color="auto" w:fill="auto"/>
                <w:noWrap/>
                <w:vAlign w:val="center"/>
              </w:tcPr>
            </w:tcPrChange>
          </w:tcPr>
          <w:p w:rsidR="00056500" w:rsidRPr="00AE4694" w:rsidRDefault="00056500" w:rsidP="00056500">
            <w:pPr>
              <w:pStyle w:val="TAC"/>
              <w:rPr>
                <w:noProof/>
                <w:lang w:eastAsia="zh-CN"/>
              </w:rPr>
            </w:pPr>
            <w:r w:rsidRPr="00AE4694">
              <w:rPr>
                <w:noProof/>
                <w:lang w:eastAsia="zh-CN"/>
              </w:rPr>
              <w:t>CA_7A-46A</w:t>
            </w:r>
          </w:p>
        </w:tc>
        <w:tc>
          <w:tcPr>
            <w:tcW w:w="0" w:type="auto"/>
            <w:vAlign w:val="center"/>
            <w:tcPrChange w:id="1286" w:author="Editor_#40" w:date="2019-02-15T11:01:00Z">
              <w:tcPr>
                <w:tcW w:w="0" w:type="auto"/>
                <w:gridSpan w:val="2"/>
                <w:vAlign w:val="center"/>
              </w:tcPr>
            </w:tcPrChange>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DC_7A-46C_n78A</w:t>
            </w:r>
            <w:r w:rsidRPr="00AE4694">
              <w:rPr>
                <w:noProof/>
                <w:vertAlign w:val="superscript"/>
                <w:lang w:eastAsia="zh-CN"/>
              </w:rPr>
              <w:t>3</w:t>
            </w:r>
          </w:p>
        </w:tc>
        <w:tc>
          <w:tcPr>
            <w:tcW w:w="0" w:type="auto"/>
            <w:vAlign w:val="center"/>
          </w:tcPr>
          <w:p w:rsidR="00056500" w:rsidRPr="00AE4694" w:rsidDel="00A76CE6" w:rsidRDefault="00056500" w:rsidP="00056500">
            <w:pPr>
              <w:pStyle w:val="TAC"/>
              <w:rPr>
                <w:del w:id="1287" w:author="MCC" w:date="2019-03-20T15:41:00Z"/>
                <w:noProof/>
                <w:lang w:eastAsia="zh-CN"/>
              </w:rPr>
            </w:pPr>
            <w:r w:rsidRPr="00AE4694">
              <w:rPr>
                <w:noProof/>
                <w:lang w:eastAsia="zh-CN"/>
              </w:rPr>
              <w:t>DC_7A_n78A</w:t>
            </w:r>
          </w:p>
          <w:p w:rsidR="00056500" w:rsidRPr="00AE4694" w:rsidRDefault="00056500" w:rsidP="00056500">
            <w:pPr>
              <w:pStyle w:val="TAC"/>
              <w:rPr>
                <w:noProof/>
                <w:lang w:eastAsia="zh-CN"/>
              </w:rPr>
            </w:pP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CA_7A-46C</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Pr="00AE4694">
              <w:rPr>
                <w:noProof/>
                <w:vertAlign w:val="superscript"/>
                <w:lang w:eastAsia="zh-CN"/>
              </w:rPr>
              <w:t>3</w:t>
            </w:r>
          </w:p>
        </w:tc>
        <w:tc>
          <w:tcPr>
            <w:tcW w:w="0" w:type="auto"/>
            <w:vAlign w:val="center"/>
          </w:tcPr>
          <w:p w:rsidR="00056500" w:rsidRPr="00AE4694" w:rsidRDefault="00056500" w:rsidP="00056500">
            <w:pPr>
              <w:pStyle w:val="TAC"/>
              <w:rPr>
                <w:noProof/>
                <w:lang w:eastAsia="zh-CN"/>
              </w:rPr>
            </w:pPr>
            <w:r w:rsidRPr="00AE4694">
              <w:rPr>
                <w:lang w:val="fi-FI" w:eastAsia="fi-FI"/>
              </w:rPr>
              <w:t>DC_7A_n78A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rsidR="00056500" w:rsidRPr="00AE4694" w:rsidRDefault="00056500" w:rsidP="00056500">
            <w:pPr>
              <w:pStyle w:val="TAC"/>
              <w:rPr>
                <w:noProof/>
                <w:lang w:eastAsia="zh-CN"/>
              </w:rPr>
            </w:pPr>
            <w:r w:rsidRPr="00AE4694">
              <w:rPr>
                <w:lang w:val="fi-FI" w:eastAsia="fi-FI"/>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Pr="00AE4694">
              <w:rPr>
                <w:noProof/>
                <w:vertAlign w:val="superscript"/>
                <w:lang w:eastAsia="zh-CN"/>
              </w:rPr>
              <w:t>3</w:t>
            </w:r>
          </w:p>
        </w:tc>
        <w:tc>
          <w:tcPr>
            <w:tcW w:w="0" w:type="auto"/>
            <w:vAlign w:val="center"/>
          </w:tcPr>
          <w:p w:rsidR="00056500" w:rsidRPr="00AE4694" w:rsidRDefault="00056500" w:rsidP="00056500">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DC_8A_n78A,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DC_8A_n81A_ULSUP-TDM_n78A,</w:t>
            </w:r>
          </w:p>
          <w:p w:rsidR="00056500" w:rsidRPr="00AE4694" w:rsidRDefault="00056500" w:rsidP="00056500">
            <w:pPr>
              <w:pStyle w:val="TAC"/>
              <w:rPr>
                <w:noProof/>
                <w:lang w:eastAsia="zh-CN"/>
              </w:rPr>
            </w:pPr>
            <w:r w:rsidRPr="00AE4694">
              <w:rPr>
                <w:lang w:eastAsia="zh-CN"/>
              </w:rPr>
              <w:t>DC_8A_n81A_ULSUP-FDM_n78A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8A</w:t>
            </w:r>
          </w:p>
        </w:tc>
        <w:tc>
          <w:tcPr>
            <w:tcW w:w="0" w:type="auto"/>
            <w:vAlign w:val="center"/>
          </w:tcPr>
          <w:p w:rsidR="00056500" w:rsidRPr="00AE4694" w:rsidRDefault="00056500" w:rsidP="00056500">
            <w:pPr>
              <w:pStyle w:val="TAC"/>
              <w:rPr>
                <w:noProof/>
                <w:lang w:eastAsia="zh-CN"/>
              </w:rPr>
            </w:pPr>
            <w:r w:rsidRPr="00AE4694">
              <w:t>SUL_n7</w:t>
            </w:r>
            <w:r w:rsidRPr="00AE4694">
              <w:rPr>
                <w:lang w:eastAsia="zh-CN"/>
              </w:rPr>
              <w:t>8A</w:t>
            </w:r>
            <w:r w:rsidRPr="00AE4694">
              <w:t>-n81</w:t>
            </w:r>
            <w:r w:rsidRPr="00AE4694">
              <w:rPr>
                <w:lang w:eastAsia="zh-CN"/>
              </w:rPr>
              <w:t>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rsidR="00056500" w:rsidRPr="00AE4694" w:rsidRDefault="00056500" w:rsidP="00056500">
            <w:pPr>
              <w:pStyle w:val="TAC"/>
              <w:rPr>
                <w:lang w:eastAsia="zh-CN"/>
              </w:rPr>
            </w:pPr>
            <w:r w:rsidRPr="00AE4694">
              <w:rPr>
                <w:lang w:eastAsia="zh-CN"/>
              </w:rPr>
              <w:t>DC_8A_n79A,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DC_8A_n81A_ULSUP-TDM_n79A,</w:t>
            </w:r>
          </w:p>
          <w:p w:rsidR="00056500" w:rsidRPr="00AE4694" w:rsidRDefault="00056500" w:rsidP="00056500">
            <w:pPr>
              <w:pStyle w:val="TAC"/>
              <w:rPr>
                <w:noProof/>
                <w:lang w:eastAsia="zh-CN"/>
              </w:rPr>
            </w:pPr>
            <w:r w:rsidRPr="00AE4694">
              <w:rPr>
                <w:lang w:eastAsia="zh-CN"/>
              </w:rPr>
              <w:t>DC_8A_n81A_ULSUP-FDM_n79A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8A</w:t>
            </w:r>
          </w:p>
        </w:tc>
        <w:tc>
          <w:tcPr>
            <w:tcW w:w="0" w:type="auto"/>
            <w:vAlign w:val="center"/>
          </w:tcPr>
          <w:p w:rsidR="00056500" w:rsidRPr="00AE4694" w:rsidRDefault="00056500" w:rsidP="00056500">
            <w:pPr>
              <w:pStyle w:val="TAC"/>
              <w:rPr>
                <w:noProof/>
                <w:lang w:eastAsia="zh-CN"/>
              </w:rPr>
            </w:pPr>
            <w:r w:rsidRPr="00AE4694">
              <w:t>SUL_n7</w:t>
            </w:r>
            <w:r w:rsidRPr="00AE4694">
              <w:rPr>
                <w:lang w:eastAsia="zh-CN"/>
              </w:rPr>
              <w:t>9A</w:t>
            </w:r>
            <w:r w:rsidRPr="00AE4694">
              <w:t>-n81</w:t>
            </w:r>
            <w:r w:rsidRPr="00AE4694">
              <w:rPr>
                <w:lang w:eastAsia="zh-CN"/>
              </w:rPr>
              <w:t>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rPr>
                <w:noProof/>
                <w:lang w:eastAsia="zh-CN"/>
              </w:rPr>
              <w:t>DC_12A-30A_n66A</w:t>
            </w:r>
          </w:p>
        </w:tc>
        <w:tc>
          <w:tcPr>
            <w:tcW w:w="0" w:type="auto"/>
            <w:vAlign w:val="center"/>
          </w:tcPr>
          <w:p w:rsidR="00056500" w:rsidRPr="00AE4694" w:rsidRDefault="00056500" w:rsidP="00056500">
            <w:pPr>
              <w:pStyle w:val="TAC"/>
              <w:rPr>
                <w:noProof/>
                <w:lang w:eastAsia="zh-CN"/>
              </w:rPr>
            </w:pPr>
            <w:r w:rsidRPr="00AE4694">
              <w:rPr>
                <w:noProof/>
                <w:lang w:eastAsia="zh-CN"/>
              </w:rPr>
              <w:t>DC_12A_n66A</w:t>
            </w:r>
          </w:p>
          <w:p w:rsidR="00056500" w:rsidRPr="00AE4694" w:rsidRDefault="00056500" w:rsidP="00056500">
            <w:pPr>
              <w:pStyle w:val="TAC"/>
              <w:rPr>
                <w:lang w:eastAsia="zh-CN"/>
              </w:rPr>
            </w:pPr>
            <w:r w:rsidRPr="00AE4694">
              <w:rPr>
                <w:noProof/>
                <w:lang w:eastAsia="zh-CN"/>
              </w:rPr>
              <w:t>DC_30A_n66A</w:t>
            </w:r>
          </w:p>
        </w:tc>
        <w:tc>
          <w:tcPr>
            <w:tcW w:w="0" w:type="auto"/>
            <w:shd w:val="clear" w:color="auto" w:fill="auto"/>
            <w:noWrap/>
            <w:vAlign w:val="center"/>
          </w:tcPr>
          <w:p w:rsidR="00056500" w:rsidRPr="00AE4694" w:rsidRDefault="00056500" w:rsidP="00056500">
            <w:pPr>
              <w:pStyle w:val="TAC"/>
              <w:rPr>
                <w:lang w:val="fi-FI" w:eastAsia="fi-FI"/>
              </w:rPr>
            </w:pPr>
            <w:r w:rsidRPr="00AE4694">
              <w:rPr>
                <w:noProof/>
                <w:lang w:eastAsia="zh-CN"/>
              </w:rPr>
              <w:t>CA_12A-30A</w:t>
            </w:r>
          </w:p>
        </w:tc>
        <w:tc>
          <w:tcPr>
            <w:tcW w:w="0" w:type="auto"/>
            <w:vAlign w:val="center"/>
          </w:tcPr>
          <w:p w:rsidR="00056500" w:rsidRPr="00AE4694" w:rsidRDefault="00056500" w:rsidP="00056500">
            <w:pPr>
              <w:pStyle w:val="TAC"/>
            </w:pPr>
            <w:r w:rsidRPr="00AE4694">
              <w:rPr>
                <w:noProof/>
                <w:lang w:eastAsia="zh-CN"/>
              </w:rPr>
              <w:t>n66A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rPr>
                <w:rFonts w:cs="맑은 고딕"/>
              </w:rPr>
              <w:t>DC_1</w:t>
            </w:r>
            <w:r w:rsidRPr="00AE4694">
              <w:rPr>
                <w:rFonts w:cs="맑은 고딕"/>
                <w:lang w:eastAsia="ja-JP"/>
              </w:rPr>
              <w:t>8</w:t>
            </w:r>
            <w:r w:rsidRPr="00AE4694">
              <w:rPr>
                <w:rFonts w:cs="맑은 고딕"/>
              </w:rPr>
              <w:t>A-</w:t>
            </w:r>
            <w:r w:rsidRPr="00AE4694">
              <w:rPr>
                <w:rFonts w:cs="맑은 고딕"/>
                <w:lang w:eastAsia="ja-JP"/>
              </w:rPr>
              <w:t>2</w:t>
            </w:r>
            <w:r w:rsidRPr="00AE4694">
              <w:rPr>
                <w:rFonts w:cs="맑은 고딕"/>
              </w:rPr>
              <w:t>8A_n7</w:t>
            </w:r>
            <w:r w:rsidRPr="00AE4694">
              <w:rPr>
                <w:rFonts w:eastAsia="MS Mincho" w:cs="맑은 고딕"/>
                <w:lang w:eastAsia="ja-JP"/>
              </w:rPr>
              <w:t>7</w:t>
            </w:r>
            <w:r w:rsidRPr="00AE4694">
              <w:rPr>
                <w:rFonts w:cs="맑은 고딕"/>
              </w:rPr>
              <w:t>A</w:t>
            </w:r>
          </w:p>
        </w:tc>
        <w:tc>
          <w:tcPr>
            <w:tcW w:w="0" w:type="auto"/>
            <w:vAlign w:val="center"/>
          </w:tcPr>
          <w:p w:rsidR="00056500" w:rsidRPr="00AE4694" w:rsidRDefault="00056500" w:rsidP="00056500">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rsidR="00056500" w:rsidRPr="00AE4694" w:rsidRDefault="00056500" w:rsidP="00056500">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rsidR="00056500" w:rsidRPr="00AE4694" w:rsidRDefault="00056500" w:rsidP="00056500">
            <w:pPr>
              <w:pStyle w:val="TAC"/>
              <w:rPr>
                <w:lang w:val="fi-FI" w:eastAsia="fi-FI"/>
              </w:rPr>
            </w:pPr>
            <w:r w:rsidRPr="00AE4694">
              <w:rPr>
                <w:noProof/>
                <w:lang w:eastAsia="zh-CN"/>
              </w:rPr>
              <w:t>CA_18A-28A</w:t>
            </w:r>
          </w:p>
        </w:tc>
        <w:tc>
          <w:tcPr>
            <w:tcW w:w="0" w:type="auto"/>
            <w:vAlign w:val="center"/>
          </w:tcPr>
          <w:p w:rsidR="00056500" w:rsidRPr="00AE4694" w:rsidRDefault="00056500" w:rsidP="00056500">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lastRenderedPageBreak/>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rsidR="00056500" w:rsidRPr="00AE4694" w:rsidRDefault="00056500" w:rsidP="00056500">
            <w:pPr>
              <w:pStyle w:val="TAC"/>
              <w:rPr>
                <w:noProof/>
                <w:lang w:eastAsia="zh-CN"/>
              </w:rPr>
            </w:pPr>
            <w:r w:rsidRPr="00AE4694">
              <w:rPr>
                <w:noProof/>
                <w:lang w:eastAsia="zh-CN"/>
              </w:rPr>
              <w:t>DC_18A_n78A</w:t>
            </w:r>
          </w:p>
          <w:p w:rsidR="00056500" w:rsidRPr="00AE4694" w:rsidRDefault="00056500" w:rsidP="00056500">
            <w:pPr>
              <w:pStyle w:val="TAC"/>
              <w:rPr>
                <w:noProof/>
                <w:lang w:eastAsia="zh-CN"/>
              </w:rPr>
            </w:pPr>
            <w:r w:rsidRPr="00AE4694">
              <w:rPr>
                <w:noProof/>
                <w:lang w:eastAsia="zh-CN"/>
              </w:rPr>
              <w:t>DC_28A_n78A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CA_18A-28A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rsidR="00056500" w:rsidRPr="00AE4694" w:rsidRDefault="00056500" w:rsidP="00056500">
            <w:pPr>
              <w:pStyle w:val="TAC"/>
              <w:rPr>
                <w:noProof/>
                <w:lang w:eastAsia="zh-CN"/>
              </w:rPr>
            </w:pPr>
            <w:r w:rsidRPr="00AE4694">
              <w:rPr>
                <w:noProof/>
                <w:lang w:eastAsia="zh-CN"/>
              </w:rPr>
              <w:t>DC_18A_n79A</w:t>
            </w:r>
          </w:p>
          <w:p w:rsidR="00056500" w:rsidRPr="00AE4694" w:rsidRDefault="00056500" w:rsidP="00056500">
            <w:pPr>
              <w:pStyle w:val="TAC"/>
              <w:rPr>
                <w:noProof/>
                <w:lang w:eastAsia="zh-CN"/>
              </w:rPr>
            </w:pPr>
            <w:r w:rsidRPr="00AE4694">
              <w:rPr>
                <w:noProof/>
                <w:lang w:eastAsia="zh-CN"/>
              </w:rPr>
              <w:t>DC_28A_n79A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CA_18A-28A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DC_19A-21A_n78A</w:t>
            </w:r>
          </w:p>
          <w:p w:rsidR="00056500" w:rsidRPr="00AE4694" w:rsidRDefault="00056500" w:rsidP="00056500">
            <w:pPr>
              <w:pStyle w:val="TAC"/>
              <w:rPr>
                <w:rFonts w:cs="Arial"/>
              </w:rPr>
            </w:pPr>
            <w:r w:rsidRPr="00AE4694">
              <w:rPr>
                <w:noProof/>
                <w:lang w:eastAsia="zh-CN"/>
              </w:rPr>
              <w:t>DC_19A-21A_n78C</w:t>
            </w:r>
          </w:p>
        </w:tc>
        <w:tc>
          <w:tcPr>
            <w:tcW w:w="0" w:type="auto"/>
            <w:vAlign w:val="center"/>
          </w:tcPr>
          <w:p w:rsidR="00056500" w:rsidRPr="00AE4694" w:rsidRDefault="00056500" w:rsidP="00056500">
            <w:pPr>
              <w:pStyle w:val="TAC"/>
              <w:rPr>
                <w:noProof/>
                <w:lang w:eastAsia="zh-CN"/>
              </w:rPr>
            </w:pPr>
            <w:r w:rsidRPr="00AE4694">
              <w:rPr>
                <w:noProof/>
                <w:lang w:eastAsia="zh-CN"/>
              </w:rPr>
              <w:t>DC_19A_n78A</w:t>
            </w:r>
          </w:p>
          <w:p w:rsidR="00056500" w:rsidRPr="00AE4694" w:rsidRDefault="00056500" w:rsidP="00056500">
            <w:pPr>
              <w:pStyle w:val="TAC"/>
              <w:rPr>
                <w:noProof/>
                <w:lang w:eastAsia="zh-CN"/>
              </w:rPr>
            </w:pPr>
            <w:r w:rsidRPr="00AE4694">
              <w:rPr>
                <w:noProof/>
                <w:lang w:eastAsia="zh-CN"/>
              </w:rPr>
              <w:t>DC_21A_n78A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DC_19A-21A_n79A</w:t>
            </w:r>
          </w:p>
          <w:p w:rsidR="00056500" w:rsidRPr="00AE4694" w:rsidRDefault="00056500" w:rsidP="00056500">
            <w:pPr>
              <w:pStyle w:val="TAC"/>
              <w:rPr>
                <w:rFonts w:cs="Arial"/>
              </w:rPr>
            </w:pPr>
            <w:r w:rsidRPr="00AE4694">
              <w:rPr>
                <w:noProof/>
                <w:lang w:eastAsia="zh-CN"/>
              </w:rPr>
              <w:t>DC_19A-21A_n79C</w:t>
            </w:r>
          </w:p>
        </w:tc>
        <w:tc>
          <w:tcPr>
            <w:tcW w:w="0" w:type="auto"/>
            <w:vAlign w:val="center"/>
          </w:tcPr>
          <w:p w:rsidR="00056500" w:rsidRPr="00AE4694" w:rsidRDefault="00056500" w:rsidP="00056500">
            <w:pPr>
              <w:pStyle w:val="TAC"/>
              <w:rPr>
                <w:noProof/>
                <w:lang w:eastAsia="zh-CN"/>
              </w:rPr>
            </w:pPr>
            <w:r w:rsidRPr="00AE4694">
              <w:rPr>
                <w:noProof/>
                <w:lang w:eastAsia="zh-CN"/>
              </w:rPr>
              <w:t>DC_19A_n79A</w:t>
            </w:r>
          </w:p>
          <w:p w:rsidR="00056500" w:rsidRPr="00AE4694" w:rsidRDefault="00056500" w:rsidP="00056500">
            <w:pPr>
              <w:pStyle w:val="TAC"/>
              <w:rPr>
                <w:noProof/>
                <w:lang w:eastAsia="zh-CN"/>
              </w:rPr>
            </w:pPr>
            <w:r w:rsidRPr="00AE4694">
              <w:rPr>
                <w:noProof/>
                <w:lang w:eastAsia="zh-CN"/>
              </w:rPr>
              <w:t>DC_21A_n79A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DC_19A-21A_n77A</w:t>
            </w:r>
          </w:p>
          <w:p w:rsidR="00056500" w:rsidRPr="00AE4694" w:rsidRDefault="00056500" w:rsidP="00056500">
            <w:pPr>
              <w:pStyle w:val="TAC"/>
              <w:rPr>
                <w:rFonts w:cs="Arial"/>
              </w:rPr>
            </w:pPr>
            <w:r w:rsidRPr="00AE4694">
              <w:rPr>
                <w:noProof/>
                <w:lang w:eastAsia="zh-CN"/>
              </w:rPr>
              <w:t>DC_19A-21A_n77C</w:t>
            </w:r>
          </w:p>
        </w:tc>
        <w:tc>
          <w:tcPr>
            <w:tcW w:w="0" w:type="auto"/>
            <w:vAlign w:val="center"/>
          </w:tcPr>
          <w:p w:rsidR="00056500" w:rsidRPr="00AE4694" w:rsidRDefault="00056500" w:rsidP="00056500">
            <w:pPr>
              <w:pStyle w:val="TAC"/>
              <w:rPr>
                <w:noProof/>
                <w:lang w:eastAsia="zh-CN"/>
              </w:rPr>
            </w:pPr>
            <w:r w:rsidRPr="00AE4694">
              <w:rPr>
                <w:noProof/>
                <w:lang w:eastAsia="zh-CN"/>
              </w:rPr>
              <w:t>DC_19A_n77A</w:t>
            </w:r>
          </w:p>
          <w:p w:rsidR="00056500" w:rsidRPr="00AE4694" w:rsidRDefault="00056500" w:rsidP="00056500">
            <w:pPr>
              <w:pStyle w:val="TAC"/>
              <w:rPr>
                <w:noProof/>
                <w:lang w:eastAsia="zh-CN"/>
              </w:rPr>
            </w:pPr>
            <w:r w:rsidRPr="00AE4694">
              <w:rPr>
                <w:noProof/>
                <w:lang w:eastAsia="zh-CN"/>
              </w:rPr>
              <w:t>DC_21A_n77A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DC_19A-42A_n77A</w:t>
            </w:r>
          </w:p>
          <w:p w:rsidR="00056500" w:rsidRPr="00AE4694" w:rsidRDefault="00056500" w:rsidP="00056500">
            <w:pPr>
              <w:pStyle w:val="TAC"/>
              <w:rPr>
                <w:noProof/>
                <w:lang w:eastAsia="zh-CN"/>
              </w:rPr>
            </w:pPr>
            <w:r w:rsidRPr="00AE4694">
              <w:rPr>
                <w:noProof/>
                <w:lang w:eastAsia="zh-CN"/>
              </w:rPr>
              <w:t>DC_19A-42A_n77C</w:t>
            </w:r>
          </w:p>
        </w:tc>
        <w:tc>
          <w:tcPr>
            <w:tcW w:w="0" w:type="auto"/>
            <w:vAlign w:val="center"/>
          </w:tcPr>
          <w:p w:rsidR="00056500" w:rsidRPr="00AE4694" w:rsidRDefault="00056500" w:rsidP="00056500">
            <w:pPr>
              <w:pStyle w:val="TAC"/>
              <w:rPr>
                <w:noProof/>
                <w:lang w:eastAsia="zh-CN"/>
              </w:rPr>
            </w:pPr>
            <w:r w:rsidRPr="00AE4694">
              <w:rPr>
                <w:noProof/>
                <w:lang w:eastAsia="zh-CN"/>
              </w:rPr>
              <w:t>DC_19A_n77A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DC_19A-42A_n78A</w:t>
            </w:r>
          </w:p>
          <w:p w:rsidR="00056500" w:rsidRPr="00AE4694" w:rsidRDefault="00056500" w:rsidP="00056500">
            <w:pPr>
              <w:pStyle w:val="TAC"/>
              <w:rPr>
                <w:noProof/>
                <w:lang w:eastAsia="zh-CN"/>
              </w:rPr>
            </w:pPr>
            <w:r w:rsidRPr="00AE4694">
              <w:rPr>
                <w:noProof/>
                <w:lang w:eastAsia="zh-CN"/>
              </w:rPr>
              <w:t>DC_19A-42A_n78C</w:t>
            </w:r>
          </w:p>
        </w:tc>
        <w:tc>
          <w:tcPr>
            <w:tcW w:w="0" w:type="auto"/>
            <w:vAlign w:val="center"/>
          </w:tcPr>
          <w:p w:rsidR="00056500" w:rsidRPr="00AE4694" w:rsidRDefault="00056500" w:rsidP="00056500">
            <w:pPr>
              <w:pStyle w:val="TAC"/>
              <w:rPr>
                <w:noProof/>
                <w:lang w:eastAsia="zh-CN"/>
              </w:rPr>
            </w:pPr>
            <w:r w:rsidRPr="00AE4694">
              <w:rPr>
                <w:noProof/>
                <w:lang w:eastAsia="zh-CN"/>
              </w:rPr>
              <w:t>DC_19A_n78A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DC_19A-42A_n79A</w:t>
            </w:r>
          </w:p>
          <w:p w:rsidR="00056500" w:rsidRPr="00AE4694" w:rsidRDefault="00056500" w:rsidP="00056500">
            <w:pPr>
              <w:pStyle w:val="TAC"/>
              <w:rPr>
                <w:noProof/>
                <w:lang w:eastAsia="zh-CN"/>
              </w:rPr>
            </w:pPr>
            <w:r w:rsidRPr="00AE4694">
              <w:rPr>
                <w:noProof/>
                <w:lang w:eastAsia="zh-CN"/>
              </w:rPr>
              <w:t>DC_19A-42A_n79C</w:t>
            </w:r>
          </w:p>
        </w:tc>
        <w:tc>
          <w:tcPr>
            <w:tcW w:w="0" w:type="auto"/>
            <w:vAlign w:val="center"/>
          </w:tcPr>
          <w:p w:rsidR="00056500" w:rsidRPr="00AE4694" w:rsidRDefault="00056500" w:rsidP="00056500">
            <w:pPr>
              <w:pStyle w:val="TAC"/>
              <w:rPr>
                <w:noProof/>
                <w:lang w:eastAsia="zh-CN"/>
              </w:rPr>
            </w:pPr>
            <w:r w:rsidRPr="00AE4694">
              <w:rPr>
                <w:noProof/>
                <w:lang w:eastAsia="zh-CN"/>
              </w:rPr>
              <w:t>DC_19A_n79A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DC_19A-42C_n77A</w:t>
            </w:r>
          </w:p>
          <w:p w:rsidR="00056500" w:rsidRPr="00AE4694" w:rsidRDefault="00056500" w:rsidP="00056500">
            <w:pPr>
              <w:pStyle w:val="TAC"/>
              <w:rPr>
                <w:rFonts w:cs="Arial"/>
                <w:lang w:eastAsia="ja-JP"/>
              </w:rPr>
            </w:pPr>
            <w:r w:rsidRPr="00AE4694">
              <w:rPr>
                <w:rFonts w:cs="Arial"/>
                <w:lang w:eastAsia="ja-JP"/>
              </w:rPr>
              <w:t>DC_19A-42C_n77C</w:t>
            </w:r>
          </w:p>
        </w:tc>
        <w:tc>
          <w:tcPr>
            <w:tcW w:w="0" w:type="auto"/>
            <w:vAlign w:val="center"/>
          </w:tcPr>
          <w:p w:rsidR="00056500" w:rsidRPr="00AE4694" w:rsidRDefault="00056500" w:rsidP="00056500">
            <w:pPr>
              <w:pStyle w:val="TAC"/>
              <w:rPr>
                <w:noProof/>
                <w:lang w:eastAsia="zh-CN"/>
              </w:rPr>
            </w:pPr>
            <w:r w:rsidRPr="00AE4694">
              <w:rPr>
                <w:rFonts w:cs="Arial"/>
                <w:lang w:eastAsia="ja-JP"/>
              </w:rPr>
              <w:t>DC_19A_n77A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CA_19A-42C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DC_19A-42C_n78A</w:t>
            </w:r>
          </w:p>
          <w:p w:rsidR="00056500" w:rsidRPr="00AE4694" w:rsidRDefault="00056500" w:rsidP="00056500">
            <w:pPr>
              <w:pStyle w:val="TAC"/>
              <w:rPr>
                <w:noProof/>
                <w:lang w:eastAsia="zh-CN"/>
              </w:rPr>
            </w:pPr>
            <w:r w:rsidRPr="00AE4694">
              <w:rPr>
                <w:rFonts w:cs="Arial"/>
                <w:lang w:eastAsia="ja-JP"/>
              </w:rPr>
              <w:t>DC_19A-42C_n78C</w:t>
            </w:r>
          </w:p>
        </w:tc>
        <w:tc>
          <w:tcPr>
            <w:tcW w:w="0" w:type="auto"/>
            <w:vAlign w:val="center"/>
          </w:tcPr>
          <w:p w:rsidR="00056500" w:rsidRPr="00AE4694" w:rsidRDefault="00056500" w:rsidP="00056500">
            <w:pPr>
              <w:pStyle w:val="TAC"/>
              <w:rPr>
                <w:noProof/>
                <w:lang w:eastAsia="zh-CN"/>
              </w:rPr>
            </w:pPr>
            <w:r w:rsidRPr="00AE4694">
              <w:rPr>
                <w:rFonts w:cs="Arial"/>
                <w:lang w:eastAsia="ja-JP"/>
              </w:rPr>
              <w:t>DC_19A_n78A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CA_19A-42C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DC_19A-42C_n79A</w:t>
            </w:r>
          </w:p>
          <w:p w:rsidR="00056500" w:rsidRPr="00AE4694" w:rsidRDefault="00056500" w:rsidP="00056500">
            <w:pPr>
              <w:pStyle w:val="TAC"/>
              <w:rPr>
                <w:noProof/>
                <w:lang w:eastAsia="zh-CN"/>
              </w:rPr>
            </w:pPr>
            <w:r w:rsidRPr="00AE4694">
              <w:rPr>
                <w:rFonts w:cs="Arial"/>
                <w:lang w:eastAsia="ja-JP"/>
              </w:rPr>
              <w:t>DC_19A-42C_n79C</w:t>
            </w:r>
          </w:p>
        </w:tc>
        <w:tc>
          <w:tcPr>
            <w:tcW w:w="0" w:type="auto"/>
            <w:vAlign w:val="center"/>
          </w:tcPr>
          <w:p w:rsidR="00056500" w:rsidRPr="00AE4694" w:rsidRDefault="00056500" w:rsidP="00056500">
            <w:pPr>
              <w:pStyle w:val="TAC"/>
              <w:rPr>
                <w:noProof/>
                <w:lang w:eastAsia="zh-CN"/>
              </w:rPr>
            </w:pPr>
            <w:r w:rsidRPr="00AE4694">
              <w:rPr>
                <w:rFonts w:cs="Arial"/>
                <w:lang w:eastAsia="ja-JP"/>
              </w:rPr>
              <w:t>DC_19A_n79A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CA_19A-42C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8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89" w:author="Editor_#40" w:date="2019-02-15T11:00:00Z">
            <w:trPr>
              <w:trHeight w:val="288"/>
              <w:jc w:val="center"/>
            </w:trPr>
          </w:trPrChange>
        </w:trPr>
        <w:tc>
          <w:tcPr>
            <w:tcW w:w="0" w:type="auto"/>
            <w:shd w:val="clear" w:color="auto" w:fill="auto"/>
            <w:noWrap/>
            <w:vAlign w:val="center"/>
            <w:tcPrChange w:id="1290"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DC_19A_n77A-n79A</w:t>
            </w:r>
          </w:p>
        </w:tc>
        <w:tc>
          <w:tcPr>
            <w:tcW w:w="0" w:type="auto"/>
            <w:vAlign w:val="center"/>
            <w:tcPrChange w:id="1291" w:author="Editor_#40" w:date="2019-02-15T11:00: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DC_19A_n77A</w:t>
            </w:r>
          </w:p>
          <w:p w:rsidR="00056500" w:rsidRPr="00AE4694" w:rsidRDefault="00056500" w:rsidP="00056500">
            <w:pPr>
              <w:pStyle w:val="TAC"/>
              <w:rPr>
                <w:lang w:val="en-US" w:eastAsia="fi-FI"/>
              </w:rPr>
            </w:pPr>
            <w:r w:rsidRPr="00AE4694">
              <w:rPr>
                <w:rFonts w:eastAsia="맑은 고딕"/>
                <w:noProof/>
                <w:lang w:eastAsia="ko-KR"/>
              </w:rPr>
              <w:t>DC_19A_n79A</w:t>
            </w:r>
          </w:p>
        </w:tc>
        <w:tc>
          <w:tcPr>
            <w:tcW w:w="0" w:type="auto"/>
            <w:shd w:val="clear" w:color="auto" w:fill="auto"/>
            <w:noWrap/>
            <w:vAlign w:val="center"/>
            <w:tcPrChange w:id="1292"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19A</w:t>
            </w:r>
          </w:p>
        </w:tc>
        <w:tc>
          <w:tcPr>
            <w:tcW w:w="0" w:type="auto"/>
            <w:vAlign w:val="center"/>
            <w:tcPrChange w:id="1293"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CA_n77A-n79A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4"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95" w:author="Editor_#40" w:date="2019-02-15T11:00:00Z">
            <w:trPr>
              <w:trHeight w:val="288"/>
              <w:jc w:val="center"/>
            </w:trPr>
          </w:trPrChange>
        </w:trPr>
        <w:tc>
          <w:tcPr>
            <w:tcW w:w="0" w:type="auto"/>
            <w:shd w:val="clear" w:color="auto" w:fill="auto"/>
            <w:noWrap/>
            <w:vAlign w:val="center"/>
            <w:tcPrChange w:id="1296"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DC_19A_n78A-n79A</w:t>
            </w:r>
          </w:p>
        </w:tc>
        <w:tc>
          <w:tcPr>
            <w:tcW w:w="0" w:type="auto"/>
            <w:vAlign w:val="center"/>
            <w:tcPrChange w:id="1297" w:author="Editor_#40" w:date="2019-02-15T11:00: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DC_19A_n78A</w:t>
            </w:r>
          </w:p>
          <w:p w:rsidR="00056500" w:rsidRPr="00AE4694" w:rsidRDefault="00056500" w:rsidP="00056500">
            <w:pPr>
              <w:pStyle w:val="TAC"/>
              <w:rPr>
                <w:lang w:val="en-US" w:eastAsia="fi-FI"/>
              </w:rPr>
            </w:pPr>
            <w:r w:rsidRPr="00AE4694">
              <w:rPr>
                <w:rFonts w:eastAsia="맑은 고딕"/>
                <w:noProof/>
                <w:lang w:eastAsia="ko-KR"/>
              </w:rPr>
              <w:t>DC_19A_n79A</w:t>
            </w:r>
          </w:p>
        </w:tc>
        <w:tc>
          <w:tcPr>
            <w:tcW w:w="0" w:type="auto"/>
            <w:shd w:val="clear" w:color="auto" w:fill="auto"/>
            <w:noWrap/>
            <w:vAlign w:val="center"/>
            <w:tcPrChange w:id="1298"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19A</w:t>
            </w:r>
          </w:p>
        </w:tc>
        <w:tc>
          <w:tcPr>
            <w:tcW w:w="0" w:type="auto"/>
            <w:vAlign w:val="center"/>
            <w:tcPrChange w:id="1299"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CA_n78A-n79A</w:t>
            </w:r>
          </w:p>
        </w:tc>
      </w:tr>
      <w:tr w:rsidR="00056500" w:rsidRPr="00AE4694" w:rsidTr="00AD21D3">
        <w:trPr>
          <w:trHeight w:val="288"/>
          <w:jc w:val="center"/>
          <w:ins w:id="1300" w:author="Suhwan Lim" w:date="2019-05-21T16:45:00Z"/>
        </w:trPr>
        <w:tc>
          <w:tcPr>
            <w:tcW w:w="0" w:type="auto"/>
            <w:shd w:val="clear" w:color="auto" w:fill="auto"/>
            <w:noWrap/>
            <w:vAlign w:val="center"/>
          </w:tcPr>
          <w:p w:rsidR="00056500" w:rsidRPr="00AE4694" w:rsidRDefault="00056500" w:rsidP="00056500">
            <w:pPr>
              <w:pStyle w:val="TAC"/>
              <w:rPr>
                <w:ins w:id="1301" w:author="Suhwan Lim" w:date="2019-05-21T16:45:00Z"/>
                <w:rFonts w:eastAsia="맑은 고딕" w:cs="Arial" w:hint="eastAsia"/>
                <w:lang w:eastAsia="ko-KR"/>
              </w:rPr>
            </w:pPr>
            <w:ins w:id="1302" w:author="Suhwan Lim" w:date="2019-05-21T16:45:00Z">
              <w:r>
                <w:rPr>
                  <w:rFonts w:eastAsia="맑은 고딕" w:cs="Arial" w:hint="eastAsia"/>
                  <w:lang w:eastAsia="ko-KR"/>
                </w:rPr>
                <w:t>DC_20A_n1A-n78A</w:t>
              </w:r>
            </w:ins>
          </w:p>
        </w:tc>
        <w:tc>
          <w:tcPr>
            <w:tcW w:w="0" w:type="auto"/>
            <w:vAlign w:val="center"/>
          </w:tcPr>
          <w:p w:rsidR="00056500" w:rsidRDefault="00056500" w:rsidP="00056500">
            <w:pPr>
              <w:pStyle w:val="TAC"/>
              <w:rPr>
                <w:ins w:id="1303" w:author="Suhwan Lim" w:date="2019-05-21T16:46:00Z"/>
                <w:rFonts w:eastAsia="맑은 고딕" w:hint="eastAsia"/>
                <w:noProof/>
                <w:lang w:eastAsia="ko-KR"/>
              </w:rPr>
            </w:pPr>
            <w:ins w:id="1304" w:author="Suhwan Lim" w:date="2019-05-21T16:46:00Z">
              <w:r>
                <w:rPr>
                  <w:rFonts w:eastAsia="맑은 고딕" w:hint="eastAsia"/>
                  <w:noProof/>
                  <w:lang w:eastAsia="ko-KR"/>
                </w:rPr>
                <w:t>DC_20A_n1A</w:t>
              </w:r>
            </w:ins>
          </w:p>
          <w:p w:rsidR="00056500" w:rsidRPr="00AE4694" w:rsidRDefault="00056500" w:rsidP="00056500">
            <w:pPr>
              <w:pStyle w:val="TAC"/>
              <w:rPr>
                <w:ins w:id="1305" w:author="Suhwan Lim" w:date="2019-05-21T16:45:00Z"/>
                <w:rFonts w:eastAsia="맑은 고딕" w:hint="eastAsia"/>
                <w:noProof/>
                <w:lang w:eastAsia="ko-KR"/>
              </w:rPr>
            </w:pPr>
            <w:ins w:id="1306" w:author="Suhwan Lim" w:date="2019-05-21T16:46:00Z">
              <w:r>
                <w:rPr>
                  <w:rFonts w:eastAsia="맑은 고딕"/>
                  <w:noProof/>
                  <w:lang w:eastAsia="ko-KR"/>
                </w:rPr>
                <w:t>DC_20A_n78A</w:t>
              </w:r>
            </w:ins>
          </w:p>
        </w:tc>
        <w:tc>
          <w:tcPr>
            <w:tcW w:w="0" w:type="auto"/>
            <w:shd w:val="clear" w:color="auto" w:fill="auto"/>
            <w:noWrap/>
            <w:vAlign w:val="center"/>
          </w:tcPr>
          <w:p w:rsidR="00056500" w:rsidRPr="00AE4694" w:rsidRDefault="00056500" w:rsidP="00056500">
            <w:pPr>
              <w:pStyle w:val="TAC"/>
              <w:rPr>
                <w:ins w:id="1307" w:author="Suhwan Lim" w:date="2019-05-21T16:45:00Z"/>
                <w:rFonts w:eastAsia="맑은 고딕" w:hint="eastAsia"/>
                <w:noProof/>
                <w:lang w:eastAsia="ko-KR"/>
              </w:rPr>
            </w:pPr>
            <w:ins w:id="1308" w:author="Suhwan Lim" w:date="2019-05-21T16:46:00Z">
              <w:r>
                <w:rPr>
                  <w:rFonts w:eastAsia="맑은 고딕" w:hint="eastAsia"/>
                  <w:noProof/>
                  <w:lang w:eastAsia="ko-KR"/>
                </w:rPr>
                <w:t>20A</w:t>
              </w:r>
            </w:ins>
          </w:p>
        </w:tc>
        <w:tc>
          <w:tcPr>
            <w:tcW w:w="0" w:type="auto"/>
            <w:vAlign w:val="center"/>
          </w:tcPr>
          <w:p w:rsidR="00056500" w:rsidRPr="00AE4694" w:rsidRDefault="00056500" w:rsidP="00056500">
            <w:pPr>
              <w:pStyle w:val="TAC"/>
              <w:rPr>
                <w:ins w:id="1309" w:author="Suhwan Lim" w:date="2019-05-21T16:45:00Z"/>
                <w:rFonts w:eastAsia="맑은 고딕" w:hint="eastAsia"/>
                <w:noProof/>
                <w:lang w:eastAsia="ko-KR"/>
              </w:rPr>
            </w:pPr>
            <w:ins w:id="1310" w:author="Suhwan Lim" w:date="2019-05-21T16:46:00Z">
              <w:r>
                <w:rPr>
                  <w:rFonts w:eastAsia="맑은 고딕" w:hint="eastAsia"/>
                  <w:noProof/>
                  <w:lang w:eastAsia="ko-KR"/>
                </w:rPr>
                <w:t>CA_</w:t>
              </w:r>
              <w:r>
                <w:rPr>
                  <w:rFonts w:eastAsia="맑은 고딕"/>
                  <w:noProof/>
                  <w:lang w:eastAsia="ko-KR"/>
                </w:rPr>
                <w:t>n1A-n78A</w:t>
              </w:r>
            </w:ins>
          </w:p>
        </w:tc>
      </w:tr>
      <w:tr w:rsidR="00056500" w:rsidRPr="00AE4694" w:rsidTr="00AD21D3">
        <w:trPr>
          <w:trHeight w:val="288"/>
          <w:jc w:val="center"/>
          <w:ins w:id="1311" w:author="Suhwan Lim" w:date="2019-05-21T16:46:00Z"/>
        </w:trPr>
        <w:tc>
          <w:tcPr>
            <w:tcW w:w="0" w:type="auto"/>
            <w:shd w:val="clear" w:color="auto" w:fill="auto"/>
            <w:noWrap/>
            <w:vAlign w:val="center"/>
          </w:tcPr>
          <w:p w:rsidR="00056500" w:rsidRDefault="00056500" w:rsidP="00056500">
            <w:pPr>
              <w:pStyle w:val="TAC"/>
              <w:rPr>
                <w:ins w:id="1312" w:author="Suhwan Lim" w:date="2019-05-21T16:46:00Z"/>
                <w:rFonts w:eastAsia="맑은 고딕" w:cs="Arial" w:hint="eastAsia"/>
                <w:lang w:eastAsia="ko-KR"/>
              </w:rPr>
            </w:pPr>
            <w:ins w:id="1313" w:author="Suhwan Lim" w:date="2019-05-21T16:46:00Z">
              <w:r>
                <w:rPr>
                  <w:rFonts w:eastAsia="맑은 고딕" w:cs="Arial" w:hint="eastAsia"/>
                  <w:lang w:eastAsia="ko-KR"/>
                </w:rPr>
                <w:t>DC_20A_n3A-n78A</w:t>
              </w:r>
            </w:ins>
          </w:p>
        </w:tc>
        <w:tc>
          <w:tcPr>
            <w:tcW w:w="0" w:type="auto"/>
            <w:vAlign w:val="center"/>
          </w:tcPr>
          <w:p w:rsidR="00056500" w:rsidRDefault="00056500" w:rsidP="00056500">
            <w:pPr>
              <w:pStyle w:val="TAC"/>
              <w:rPr>
                <w:ins w:id="1314" w:author="Suhwan Lim" w:date="2019-05-21T16:46:00Z"/>
                <w:rFonts w:eastAsia="맑은 고딕" w:hint="eastAsia"/>
                <w:noProof/>
                <w:lang w:eastAsia="ko-KR"/>
              </w:rPr>
            </w:pPr>
            <w:ins w:id="1315" w:author="Suhwan Lim" w:date="2019-05-21T16:46:00Z">
              <w:r>
                <w:rPr>
                  <w:rFonts w:eastAsia="맑은 고딕" w:hint="eastAsia"/>
                  <w:noProof/>
                  <w:lang w:eastAsia="ko-KR"/>
                </w:rPr>
                <w:t>DC_20A_n3A</w:t>
              </w:r>
            </w:ins>
          </w:p>
          <w:p w:rsidR="00056500" w:rsidRDefault="00056500" w:rsidP="00056500">
            <w:pPr>
              <w:pStyle w:val="TAC"/>
              <w:rPr>
                <w:ins w:id="1316" w:author="Suhwan Lim" w:date="2019-05-21T16:46:00Z"/>
                <w:rFonts w:eastAsia="맑은 고딕" w:hint="eastAsia"/>
                <w:noProof/>
                <w:lang w:eastAsia="ko-KR"/>
              </w:rPr>
            </w:pPr>
            <w:ins w:id="1317" w:author="Suhwan Lim" w:date="2019-05-21T16:46:00Z">
              <w:r>
                <w:rPr>
                  <w:rFonts w:eastAsia="맑은 고딕"/>
                  <w:noProof/>
                  <w:lang w:eastAsia="ko-KR"/>
                </w:rPr>
                <w:t>DC_20A_n78A</w:t>
              </w:r>
            </w:ins>
          </w:p>
        </w:tc>
        <w:tc>
          <w:tcPr>
            <w:tcW w:w="0" w:type="auto"/>
            <w:shd w:val="clear" w:color="auto" w:fill="auto"/>
            <w:noWrap/>
            <w:vAlign w:val="center"/>
          </w:tcPr>
          <w:p w:rsidR="00056500" w:rsidRDefault="00056500" w:rsidP="00056500">
            <w:pPr>
              <w:pStyle w:val="TAC"/>
              <w:rPr>
                <w:ins w:id="1318" w:author="Suhwan Lim" w:date="2019-05-21T16:46:00Z"/>
                <w:rFonts w:eastAsia="맑은 고딕" w:hint="eastAsia"/>
                <w:noProof/>
                <w:lang w:eastAsia="ko-KR"/>
              </w:rPr>
            </w:pPr>
            <w:ins w:id="1319" w:author="Suhwan Lim" w:date="2019-05-21T16:46:00Z">
              <w:r>
                <w:rPr>
                  <w:rFonts w:eastAsia="맑은 고딕" w:hint="eastAsia"/>
                  <w:noProof/>
                  <w:lang w:eastAsia="ko-KR"/>
                </w:rPr>
                <w:t>20A</w:t>
              </w:r>
            </w:ins>
          </w:p>
        </w:tc>
        <w:tc>
          <w:tcPr>
            <w:tcW w:w="0" w:type="auto"/>
            <w:vAlign w:val="center"/>
          </w:tcPr>
          <w:p w:rsidR="00056500" w:rsidRDefault="00056500" w:rsidP="00056500">
            <w:pPr>
              <w:pStyle w:val="TAC"/>
              <w:rPr>
                <w:ins w:id="1320" w:author="Suhwan Lim" w:date="2019-05-21T16:46:00Z"/>
                <w:rFonts w:eastAsia="맑은 고딕" w:hint="eastAsia"/>
                <w:noProof/>
                <w:lang w:eastAsia="ko-KR"/>
              </w:rPr>
            </w:pPr>
            <w:ins w:id="1321" w:author="Suhwan Lim" w:date="2019-05-21T16:46:00Z">
              <w:r>
                <w:rPr>
                  <w:rFonts w:eastAsia="맑은 고딕" w:hint="eastAsia"/>
                  <w:noProof/>
                  <w:lang w:eastAsia="ko-KR"/>
                </w:rPr>
                <w:t>CA_</w:t>
              </w:r>
              <w:r>
                <w:rPr>
                  <w:rFonts w:eastAsia="맑은 고딕"/>
                  <w:noProof/>
                  <w:lang w:eastAsia="ko-KR"/>
                </w:rPr>
                <w:t>n3A-n78A</w:t>
              </w:r>
            </w:ins>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23" w:author="Editor_#40" w:date="2019-02-15T11:00:00Z">
            <w:trPr>
              <w:trHeight w:val="288"/>
              <w:jc w:val="center"/>
            </w:trPr>
          </w:trPrChange>
        </w:trPr>
        <w:tc>
          <w:tcPr>
            <w:tcW w:w="0" w:type="auto"/>
            <w:shd w:val="clear" w:color="auto" w:fill="auto"/>
            <w:noWrap/>
            <w:vAlign w:val="center"/>
            <w:tcPrChange w:id="1324"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DC_20A_n8A-n75A</w:t>
            </w:r>
          </w:p>
        </w:tc>
        <w:tc>
          <w:tcPr>
            <w:tcW w:w="0" w:type="auto"/>
            <w:vAlign w:val="center"/>
            <w:tcPrChange w:id="1325"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hint="eastAsia"/>
                <w:noProof/>
                <w:lang w:eastAsia="ko-KR"/>
              </w:rPr>
              <w:t>DC_20A_n8A</w:t>
            </w:r>
          </w:p>
        </w:tc>
        <w:tc>
          <w:tcPr>
            <w:tcW w:w="0" w:type="auto"/>
            <w:shd w:val="clear" w:color="auto" w:fill="auto"/>
            <w:noWrap/>
            <w:vAlign w:val="center"/>
            <w:tcPrChange w:id="1326"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27"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CA_n8A-n75A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29" w:author="Editor_#40" w:date="2019-02-15T11:00:00Z">
            <w:trPr>
              <w:trHeight w:val="288"/>
              <w:jc w:val="center"/>
            </w:trPr>
          </w:trPrChange>
        </w:trPr>
        <w:tc>
          <w:tcPr>
            <w:tcW w:w="0" w:type="auto"/>
            <w:shd w:val="clear" w:color="auto" w:fill="auto"/>
            <w:noWrap/>
            <w:vAlign w:val="center"/>
            <w:tcPrChange w:id="1330"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DC_20A_n28A-n75A</w:t>
            </w:r>
          </w:p>
        </w:tc>
        <w:tc>
          <w:tcPr>
            <w:tcW w:w="0" w:type="auto"/>
            <w:vAlign w:val="center"/>
            <w:tcPrChange w:id="1331"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hint="eastAsia"/>
                <w:noProof/>
                <w:lang w:eastAsia="ko-KR"/>
              </w:rPr>
              <w:t>DC_20A_n28A</w:t>
            </w:r>
          </w:p>
        </w:tc>
        <w:tc>
          <w:tcPr>
            <w:tcW w:w="0" w:type="auto"/>
            <w:shd w:val="clear" w:color="auto" w:fill="auto"/>
            <w:noWrap/>
            <w:vAlign w:val="center"/>
            <w:tcPrChange w:id="1332"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33"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CA_n28A-n75A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34"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35" w:author="Editor_#40" w:date="2019-02-15T11:00:00Z">
            <w:trPr>
              <w:trHeight w:val="288"/>
              <w:jc w:val="center"/>
            </w:trPr>
          </w:trPrChange>
        </w:trPr>
        <w:tc>
          <w:tcPr>
            <w:tcW w:w="0" w:type="auto"/>
            <w:shd w:val="clear" w:color="auto" w:fill="auto"/>
            <w:noWrap/>
            <w:vAlign w:val="center"/>
            <w:tcPrChange w:id="1336"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DC_20A_n28A-n7</w:t>
            </w:r>
            <w:r w:rsidRPr="00AE4694">
              <w:rPr>
                <w:rFonts w:eastAsia="맑은 고딕" w:cs="Arial"/>
                <w:lang w:eastAsia="ko-KR"/>
              </w:rPr>
              <w:t>8</w:t>
            </w:r>
            <w:r w:rsidRPr="00AE4694">
              <w:rPr>
                <w:rFonts w:eastAsia="맑은 고딕" w:cs="Arial" w:hint="eastAsia"/>
                <w:lang w:eastAsia="ko-KR"/>
              </w:rPr>
              <w:t>A</w:t>
            </w:r>
          </w:p>
        </w:tc>
        <w:tc>
          <w:tcPr>
            <w:tcW w:w="0" w:type="auto"/>
            <w:vAlign w:val="center"/>
            <w:tcPrChange w:id="1337" w:author="Editor_#40" w:date="2019-02-15T11:00: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DC_20A_n28A</w:t>
            </w:r>
          </w:p>
          <w:p w:rsidR="00056500" w:rsidRPr="00AE4694" w:rsidRDefault="00056500" w:rsidP="00056500">
            <w:pPr>
              <w:pStyle w:val="TAC"/>
              <w:rPr>
                <w:lang w:val="en-US" w:eastAsia="fi-FI"/>
              </w:rPr>
            </w:pPr>
            <w:r w:rsidRPr="00AE4694">
              <w:rPr>
                <w:rFonts w:eastAsia="맑은 고딕"/>
                <w:noProof/>
                <w:lang w:eastAsia="ko-KR"/>
              </w:rPr>
              <w:t>DC_20A_n78A</w:t>
            </w:r>
          </w:p>
        </w:tc>
        <w:tc>
          <w:tcPr>
            <w:tcW w:w="0" w:type="auto"/>
            <w:shd w:val="clear" w:color="auto" w:fill="auto"/>
            <w:noWrap/>
            <w:vAlign w:val="center"/>
            <w:tcPrChange w:id="1338"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39"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CA_n28A-n78A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4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41" w:author="Editor_#40" w:date="2019-02-15T11:00:00Z">
            <w:trPr>
              <w:trHeight w:val="288"/>
              <w:jc w:val="center"/>
            </w:trPr>
          </w:trPrChange>
        </w:trPr>
        <w:tc>
          <w:tcPr>
            <w:tcW w:w="0" w:type="auto"/>
            <w:shd w:val="clear" w:color="auto" w:fill="auto"/>
            <w:noWrap/>
            <w:vAlign w:val="center"/>
            <w:tcPrChange w:id="1342"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DC_20A_n75A-n7</w:t>
            </w:r>
            <w:r w:rsidRPr="00AE4694">
              <w:rPr>
                <w:rFonts w:eastAsia="맑은 고딕" w:cs="Arial"/>
                <w:lang w:eastAsia="ko-KR"/>
              </w:rPr>
              <w:t>8</w:t>
            </w:r>
            <w:r w:rsidRPr="00AE4694">
              <w:rPr>
                <w:rFonts w:eastAsia="맑은 고딕" w:cs="Arial" w:hint="eastAsia"/>
                <w:lang w:eastAsia="ko-KR"/>
              </w:rPr>
              <w:t>A</w:t>
            </w:r>
          </w:p>
        </w:tc>
        <w:tc>
          <w:tcPr>
            <w:tcW w:w="0" w:type="auto"/>
            <w:vAlign w:val="center"/>
            <w:tcPrChange w:id="1343"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noProof/>
                <w:lang w:eastAsia="ko-KR"/>
              </w:rPr>
              <w:t>DC_20A_n78A</w:t>
            </w:r>
          </w:p>
        </w:tc>
        <w:tc>
          <w:tcPr>
            <w:tcW w:w="0" w:type="auto"/>
            <w:shd w:val="clear" w:color="auto" w:fill="auto"/>
            <w:noWrap/>
            <w:vAlign w:val="center"/>
            <w:tcPrChange w:id="1344"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45"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CA_n75A-n78A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46"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47" w:author="Editor_#40" w:date="2019-02-15T11:00:00Z">
            <w:trPr>
              <w:trHeight w:val="288"/>
              <w:jc w:val="center"/>
            </w:trPr>
          </w:trPrChange>
        </w:trPr>
        <w:tc>
          <w:tcPr>
            <w:tcW w:w="0" w:type="auto"/>
            <w:shd w:val="clear" w:color="auto" w:fill="auto"/>
            <w:noWrap/>
            <w:vAlign w:val="center"/>
            <w:tcPrChange w:id="1348"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DC_20A_n76A-n7</w:t>
            </w:r>
            <w:r w:rsidRPr="00AE4694">
              <w:rPr>
                <w:rFonts w:eastAsia="맑은 고딕" w:cs="Arial"/>
                <w:lang w:eastAsia="ko-KR"/>
              </w:rPr>
              <w:t>8</w:t>
            </w:r>
            <w:r w:rsidRPr="00AE4694">
              <w:rPr>
                <w:rFonts w:eastAsia="맑은 고딕" w:cs="Arial" w:hint="eastAsia"/>
                <w:lang w:eastAsia="ko-KR"/>
              </w:rPr>
              <w:t>A</w:t>
            </w:r>
          </w:p>
        </w:tc>
        <w:tc>
          <w:tcPr>
            <w:tcW w:w="0" w:type="auto"/>
            <w:vAlign w:val="center"/>
            <w:tcPrChange w:id="1349"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noProof/>
                <w:lang w:eastAsia="ko-KR"/>
              </w:rPr>
              <w:t>DC_20A_n78A</w:t>
            </w:r>
          </w:p>
        </w:tc>
        <w:tc>
          <w:tcPr>
            <w:tcW w:w="0" w:type="auto"/>
            <w:shd w:val="clear" w:color="auto" w:fill="auto"/>
            <w:noWrap/>
            <w:vAlign w:val="center"/>
            <w:tcPrChange w:id="1350"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51"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CA_n76A-n78A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53" w:author="Editor_#40" w:date="2019-02-15T11:00:00Z">
            <w:trPr>
              <w:trHeight w:val="288"/>
              <w:jc w:val="center"/>
            </w:trPr>
          </w:trPrChange>
        </w:trPr>
        <w:tc>
          <w:tcPr>
            <w:tcW w:w="0" w:type="auto"/>
            <w:shd w:val="clear" w:color="auto" w:fill="auto"/>
            <w:noWrap/>
            <w:vAlign w:val="center"/>
            <w:tcPrChange w:id="1354" w:author="Editor_#40" w:date="2019-02-15T11:00:00Z">
              <w:tcPr>
                <w:tcW w:w="0" w:type="auto"/>
                <w:shd w:val="clear" w:color="auto" w:fill="auto"/>
                <w:noWrap/>
                <w:vAlign w:val="center"/>
              </w:tcPr>
            </w:tcPrChange>
          </w:tcPr>
          <w:p w:rsidR="00056500" w:rsidRPr="00AE4694" w:rsidRDefault="00056500" w:rsidP="00056500">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Change w:id="1355" w:author="Editor_#40" w:date="2019-02-15T11:00:00Z">
              <w:tcPr>
                <w:tcW w:w="0" w:type="auto"/>
                <w:gridSpan w:val="2"/>
                <w:vAlign w:val="center"/>
              </w:tcPr>
            </w:tcPrChange>
          </w:tcPr>
          <w:p w:rsidR="00056500" w:rsidRPr="00AE4694" w:rsidRDefault="00056500" w:rsidP="00056500">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DC_20A_n82A_ULSUP-TDM_n78A,</w:t>
            </w:r>
          </w:p>
          <w:p w:rsidR="00056500" w:rsidRPr="00AE4694" w:rsidRDefault="00056500" w:rsidP="00056500">
            <w:pPr>
              <w:pStyle w:val="TAC"/>
              <w:rPr>
                <w:rFonts w:cs="Arial"/>
                <w:lang w:eastAsia="ja-JP"/>
              </w:rPr>
            </w:pPr>
            <w:r w:rsidRPr="00AE4694">
              <w:rPr>
                <w:lang w:eastAsia="zh-CN"/>
              </w:rPr>
              <w:t>DC_20A_n82A_ULSUP-FDM_n78A</w:t>
            </w:r>
          </w:p>
        </w:tc>
        <w:tc>
          <w:tcPr>
            <w:tcW w:w="0" w:type="auto"/>
            <w:shd w:val="clear" w:color="auto" w:fill="auto"/>
            <w:noWrap/>
            <w:vAlign w:val="center"/>
            <w:tcPrChange w:id="1356" w:author="Editor_#40" w:date="2019-02-15T11:00:00Z">
              <w:tcPr>
                <w:tcW w:w="0" w:type="auto"/>
                <w:gridSpan w:val="2"/>
                <w:shd w:val="clear" w:color="auto" w:fill="auto"/>
                <w:noWrap/>
                <w:vAlign w:val="center"/>
              </w:tcPr>
            </w:tcPrChange>
          </w:tcPr>
          <w:p w:rsidR="00056500" w:rsidRPr="00AE4694" w:rsidRDefault="00056500" w:rsidP="00056500">
            <w:pPr>
              <w:pStyle w:val="TAC"/>
              <w:rPr>
                <w:rFonts w:cs="Arial"/>
                <w:lang w:eastAsia="ja-JP"/>
              </w:rPr>
            </w:pPr>
            <w:r w:rsidRPr="00AE4694">
              <w:rPr>
                <w:lang w:val="fi-FI" w:eastAsia="zh-CN"/>
              </w:rPr>
              <w:t>20A</w:t>
            </w:r>
          </w:p>
        </w:tc>
        <w:tc>
          <w:tcPr>
            <w:tcW w:w="0" w:type="auto"/>
            <w:vAlign w:val="center"/>
            <w:tcPrChange w:id="1357" w:author="Editor_#40" w:date="2019-02-15T11:00:00Z">
              <w:tcPr>
                <w:tcW w:w="0" w:type="auto"/>
                <w:gridSpan w:val="2"/>
                <w:vAlign w:val="center"/>
              </w:tcPr>
            </w:tcPrChange>
          </w:tcPr>
          <w:p w:rsidR="00056500" w:rsidRPr="00AE4694" w:rsidRDefault="00056500" w:rsidP="00056500">
            <w:pPr>
              <w:pStyle w:val="TAC"/>
              <w:rPr>
                <w:rFonts w:cs="Arial"/>
                <w:lang w:eastAsia="ja-JP"/>
              </w:rPr>
            </w:pPr>
            <w:r w:rsidRPr="00AE4694">
              <w:t>SUL_n78</w:t>
            </w:r>
            <w:r w:rsidRPr="00AE4694">
              <w:rPr>
                <w:lang w:eastAsia="zh-CN"/>
              </w:rPr>
              <w:t>A</w:t>
            </w:r>
            <w:r w:rsidRPr="00AE4694">
              <w:t>-n8</w:t>
            </w:r>
            <w:r w:rsidRPr="00AE4694">
              <w:rPr>
                <w:lang w:eastAsia="zh-CN"/>
              </w:rPr>
              <w:t>2A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rsidR="00056500" w:rsidRPr="00AE4694" w:rsidRDefault="00056500" w:rsidP="00056500">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056500" w:rsidRPr="00AE4694" w:rsidRDefault="00056500" w:rsidP="00056500">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lang w:val="fi-FI" w:eastAsia="zh-CN"/>
              </w:rPr>
              <w:t>20A</w:t>
            </w:r>
          </w:p>
        </w:tc>
        <w:tc>
          <w:tcPr>
            <w:tcW w:w="0" w:type="auto"/>
            <w:vAlign w:val="center"/>
          </w:tcPr>
          <w:p w:rsidR="00056500" w:rsidRPr="00AE4694" w:rsidRDefault="00056500" w:rsidP="00056500">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t>DC_21A-28A_n77A</w:t>
            </w:r>
          </w:p>
          <w:p w:rsidR="00056500" w:rsidRPr="00AE4694" w:rsidRDefault="00056500" w:rsidP="00056500">
            <w:pPr>
              <w:pStyle w:val="TAC"/>
            </w:pPr>
            <w:r w:rsidRPr="00AE4694">
              <w:t>DC_21A-28A_n77C</w:t>
            </w:r>
          </w:p>
        </w:tc>
        <w:tc>
          <w:tcPr>
            <w:tcW w:w="0" w:type="auto"/>
            <w:vAlign w:val="center"/>
          </w:tcPr>
          <w:p w:rsidR="00056500" w:rsidRPr="00AE4694" w:rsidRDefault="00056500" w:rsidP="00056500">
            <w:pPr>
              <w:pStyle w:val="TAC"/>
              <w:rPr>
                <w:lang w:val="en-US" w:eastAsia="ja-JP"/>
              </w:rPr>
            </w:pPr>
            <w:r w:rsidRPr="00AE4694">
              <w:rPr>
                <w:rFonts w:hint="eastAsia"/>
                <w:lang w:val="en-US" w:eastAsia="ja-JP"/>
              </w:rPr>
              <w:t>D</w:t>
            </w:r>
            <w:r w:rsidRPr="00AE4694">
              <w:rPr>
                <w:lang w:val="en-US" w:eastAsia="ja-JP"/>
              </w:rPr>
              <w:t>C_21A_n77A</w:t>
            </w:r>
          </w:p>
          <w:p w:rsidR="00056500" w:rsidRPr="00AE4694" w:rsidRDefault="00056500" w:rsidP="00056500">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rsidR="00056500" w:rsidRPr="00AE4694" w:rsidRDefault="00056500" w:rsidP="00056500">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rsidR="00056500" w:rsidRPr="00AE4694" w:rsidRDefault="00056500" w:rsidP="00056500">
            <w:pPr>
              <w:pStyle w:val="TAC"/>
              <w:rPr>
                <w:lang w:eastAsia="ja-JP"/>
              </w:rPr>
            </w:pPr>
            <w:r w:rsidRPr="00AE4694">
              <w:rPr>
                <w:lang w:eastAsia="ja-JP"/>
              </w:rPr>
              <w:t>n77A</w:t>
            </w:r>
          </w:p>
          <w:p w:rsidR="00056500" w:rsidRPr="00AE4694" w:rsidRDefault="00056500" w:rsidP="00056500">
            <w:pPr>
              <w:pStyle w:val="TAC"/>
            </w:pPr>
            <w:r w:rsidRPr="00AE4694">
              <w:rPr>
                <w:lang w:eastAsia="ja-JP"/>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t>DC_21A-28A_n78A</w:t>
            </w:r>
          </w:p>
          <w:p w:rsidR="00056500" w:rsidRPr="00AE4694" w:rsidRDefault="00056500" w:rsidP="00056500">
            <w:pPr>
              <w:pStyle w:val="TAC"/>
            </w:pPr>
            <w:r w:rsidRPr="00AE4694">
              <w:t>DC_21A-28A_n78C</w:t>
            </w:r>
          </w:p>
        </w:tc>
        <w:tc>
          <w:tcPr>
            <w:tcW w:w="0" w:type="auto"/>
            <w:vAlign w:val="center"/>
          </w:tcPr>
          <w:p w:rsidR="00056500" w:rsidRPr="00AE4694" w:rsidRDefault="00056500" w:rsidP="00056500">
            <w:pPr>
              <w:pStyle w:val="TAC"/>
              <w:rPr>
                <w:lang w:val="en-US" w:eastAsia="ja-JP"/>
              </w:rPr>
            </w:pPr>
            <w:r w:rsidRPr="00AE4694">
              <w:rPr>
                <w:rFonts w:hint="eastAsia"/>
                <w:lang w:val="en-US" w:eastAsia="ja-JP"/>
              </w:rPr>
              <w:t>D</w:t>
            </w:r>
            <w:r w:rsidRPr="00AE4694">
              <w:rPr>
                <w:lang w:val="en-US" w:eastAsia="ja-JP"/>
              </w:rPr>
              <w:t>C_21A_n78A</w:t>
            </w:r>
          </w:p>
          <w:p w:rsidR="00056500" w:rsidRPr="00AE4694" w:rsidRDefault="00056500" w:rsidP="00056500">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rsidR="00056500" w:rsidRPr="00AE4694" w:rsidRDefault="00056500" w:rsidP="00056500">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rsidR="00056500" w:rsidRPr="00AE4694" w:rsidRDefault="00056500" w:rsidP="00056500">
            <w:pPr>
              <w:pStyle w:val="TAC"/>
              <w:rPr>
                <w:lang w:eastAsia="ja-JP"/>
              </w:rPr>
            </w:pPr>
            <w:r w:rsidRPr="00AE4694">
              <w:rPr>
                <w:lang w:eastAsia="ja-JP"/>
              </w:rPr>
              <w:t>n78A</w:t>
            </w:r>
          </w:p>
          <w:p w:rsidR="00056500" w:rsidRPr="00AE4694" w:rsidRDefault="00056500" w:rsidP="00056500">
            <w:pPr>
              <w:pStyle w:val="TAC"/>
            </w:pPr>
            <w:r w:rsidRPr="00AE4694">
              <w:rPr>
                <w:lang w:eastAsia="ja-JP"/>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t>DC_21A-28A_n79A</w:t>
            </w:r>
          </w:p>
          <w:p w:rsidR="00056500" w:rsidRPr="00AE4694" w:rsidRDefault="00056500" w:rsidP="00056500">
            <w:pPr>
              <w:pStyle w:val="TAC"/>
            </w:pPr>
            <w:r w:rsidRPr="00AE4694">
              <w:t>DC_21A-28A_n79C</w:t>
            </w:r>
          </w:p>
        </w:tc>
        <w:tc>
          <w:tcPr>
            <w:tcW w:w="0" w:type="auto"/>
            <w:vAlign w:val="center"/>
          </w:tcPr>
          <w:p w:rsidR="00056500" w:rsidRPr="00AE4694" w:rsidRDefault="00056500" w:rsidP="00056500">
            <w:pPr>
              <w:pStyle w:val="TAC"/>
              <w:rPr>
                <w:lang w:val="en-US" w:eastAsia="ja-JP"/>
              </w:rPr>
            </w:pPr>
            <w:r w:rsidRPr="00AE4694">
              <w:rPr>
                <w:rFonts w:hint="eastAsia"/>
                <w:lang w:val="en-US" w:eastAsia="ja-JP"/>
              </w:rPr>
              <w:t>D</w:t>
            </w:r>
            <w:r w:rsidRPr="00AE4694">
              <w:rPr>
                <w:lang w:val="en-US" w:eastAsia="ja-JP"/>
              </w:rPr>
              <w:t>C_21A_n79A</w:t>
            </w:r>
          </w:p>
          <w:p w:rsidR="00056500" w:rsidRPr="00AE4694" w:rsidRDefault="00056500" w:rsidP="00056500">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rsidR="00056500" w:rsidRPr="00AE4694" w:rsidRDefault="00056500" w:rsidP="00056500">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rsidR="00056500" w:rsidRPr="00AE4694" w:rsidRDefault="00056500" w:rsidP="00056500">
            <w:pPr>
              <w:pStyle w:val="TAC"/>
              <w:rPr>
                <w:lang w:eastAsia="ja-JP"/>
              </w:rPr>
            </w:pPr>
            <w:r w:rsidRPr="00AE4694">
              <w:rPr>
                <w:lang w:eastAsia="ja-JP"/>
              </w:rPr>
              <w:t>n79A</w:t>
            </w:r>
          </w:p>
          <w:p w:rsidR="00056500" w:rsidRPr="00AE4694" w:rsidRDefault="00056500" w:rsidP="00056500">
            <w:pPr>
              <w:pStyle w:val="TAC"/>
            </w:pPr>
            <w:r w:rsidRPr="00AE4694">
              <w:rPr>
                <w:lang w:eastAsia="ja-JP"/>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DC_21A-42A_n77A</w:t>
            </w:r>
          </w:p>
          <w:p w:rsidR="00056500" w:rsidRPr="00AE4694" w:rsidRDefault="00056500" w:rsidP="00056500">
            <w:pPr>
              <w:pStyle w:val="TAC"/>
              <w:rPr>
                <w:noProof/>
                <w:lang w:eastAsia="zh-CN"/>
              </w:rPr>
            </w:pPr>
            <w:r w:rsidRPr="00AE4694">
              <w:rPr>
                <w:noProof/>
                <w:lang w:eastAsia="zh-CN"/>
              </w:rPr>
              <w:t>DC_21A-42A_n77C</w:t>
            </w:r>
          </w:p>
        </w:tc>
        <w:tc>
          <w:tcPr>
            <w:tcW w:w="0" w:type="auto"/>
            <w:vAlign w:val="center"/>
          </w:tcPr>
          <w:p w:rsidR="00056500" w:rsidRPr="00AE4694" w:rsidRDefault="00056500" w:rsidP="00056500">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DC_21A-42A_n78A</w:t>
            </w:r>
          </w:p>
          <w:p w:rsidR="00056500" w:rsidRPr="00AE4694" w:rsidRDefault="00056500" w:rsidP="00056500">
            <w:pPr>
              <w:pStyle w:val="TAC"/>
              <w:rPr>
                <w:noProof/>
                <w:lang w:eastAsia="zh-CN"/>
              </w:rPr>
            </w:pPr>
            <w:r w:rsidRPr="00AE4694">
              <w:rPr>
                <w:noProof/>
                <w:lang w:eastAsia="zh-CN"/>
              </w:rPr>
              <w:t>DC_21A-42A_n78C</w:t>
            </w:r>
          </w:p>
        </w:tc>
        <w:tc>
          <w:tcPr>
            <w:tcW w:w="0" w:type="auto"/>
            <w:vAlign w:val="center"/>
          </w:tcPr>
          <w:p w:rsidR="00056500" w:rsidRPr="00AE4694" w:rsidRDefault="00056500" w:rsidP="00056500">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DC_21A-42A_n79A</w:t>
            </w:r>
          </w:p>
          <w:p w:rsidR="00056500" w:rsidRPr="00AE4694" w:rsidRDefault="00056500" w:rsidP="00056500">
            <w:pPr>
              <w:pStyle w:val="TAC"/>
              <w:rPr>
                <w:noProof/>
                <w:lang w:eastAsia="zh-CN"/>
              </w:rPr>
            </w:pPr>
            <w:r w:rsidRPr="00AE4694">
              <w:rPr>
                <w:noProof/>
                <w:lang w:eastAsia="zh-CN"/>
              </w:rPr>
              <w:t>DC_21A-42A_n79C</w:t>
            </w:r>
          </w:p>
        </w:tc>
        <w:tc>
          <w:tcPr>
            <w:tcW w:w="0" w:type="auto"/>
            <w:vAlign w:val="center"/>
          </w:tcPr>
          <w:p w:rsidR="00056500" w:rsidRPr="00AE4694" w:rsidRDefault="00056500" w:rsidP="00056500">
            <w:pPr>
              <w:pStyle w:val="TAC"/>
              <w:rPr>
                <w:noProof/>
                <w:lang w:eastAsia="zh-CN"/>
              </w:rPr>
            </w:pPr>
            <w:r w:rsidRPr="00AE4694">
              <w:rPr>
                <w:noProof/>
                <w:lang w:eastAsia="zh-CN"/>
              </w:rPr>
              <w:t>DC_21A_n79A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DC_21A-42C_n77A</w:t>
            </w:r>
          </w:p>
          <w:p w:rsidR="00056500" w:rsidRPr="00AE4694" w:rsidRDefault="00056500" w:rsidP="00056500">
            <w:pPr>
              <w:pStyle w:val="TAC"/>
              <w:rPr>
                <w:noProof/>
                <w:lang w:eastAsia="zh-CN"/>
              </w:rPr>
            </w:pPr>
            <w:r w:rsidRPr="00AE4694">
              <w:rPr>
                <w:rFonts w:cs="Arial"/>
                <w:lang w:eastAsia="ja-JP"/>
              </w:rPr>
              <w:t>DC_21A-42C_n77C</w:t>
            </w:r>
          </w:p>
        </w:tc>
        <w:tc>
          <w:tcPr>
            <w:tcW w:w="0" w:type="auto"/>
            <w:vAlign w:val="center"/>
          </w:tcPr>
          <w:p w:rsidR="00056500" w:rsidRPr="00AE4694" w:rsidRDefault="00056500" w:rsidP="00056500">
            <w:pPr>
              <w:pStyle w:val="TAC"/>
              <w:rPr>
                <w:noProof/>
                <w:lang w:eastAsia="zh-CN"/>
              </w:rPr>
            </w:pPr>
            <w:r w:rsidRPr="00AE4694">
              <w:rPr>
                <w:rFonts w:cs="Arial"/>
                <w:lang w:eastAsia="ja-JP"/>
              </w:rPr>
              <w:t>DC_21A_n77A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CA_21A-42C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DC_21A-42C_n78A</w:t>
            </w:r>
          </w:p>
          <w:p w:rsidR="00056500" w:rsidRPr="00AE4694" w:rsidRDefault="00056500" w:rsidP="00056500">
            <w:pPr>
              <w:pStyle w:val="TAC"/>
              <w:rPr>
                <w:noProof/>
                <w:lang w:eastAsia="zh-CN"/>
              </w:rPr>
            </w:pPr>
            <w:r w:rsidRPr="00AE4694">
              <w:rPr>
                <w:rFonts w:cs="Arial"/>
                <w:lang w:eastAsia="ja-JP"/>
              </w:rPr>
              <w:t>DC_21A-42C_n77C</w:t>
            </w:r>
          </w:p>
        </w:tc>
        <w:tc>
          <w:tcPr>
            <w:tcW w:w="0" w:type="auto"/>
            <w:vAlign w:val="center"/>
          </w:tcPr>
          <w:p w:rsidR="00056500" w:rsidRPr="00AE4694" w:rsidRDefault="00056500" w:rsidP="00056500">
            <w:pPr>
              <w:pStyle w:val="TAC"/>
              <w:rPr>
                <w:noProof/>
                <w:lang w:eastAsia="zh-CN"/>
              </w:rPr>
            </w:pPr>
            <w:r w:rsidRPr="00AE4694">
              <w:rPr>
                <w:rFonts w:cs="Arial"/>
                <w:lang w:eastAsia="ja-JP"/>
              </w:rPr>
              <w:t>DC_21A_n78A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CA_21A-42C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DC_21A-42C_n79A</w:t>
            </w:r>
          </w:p>
          <w:p w:rsidR="00056500" w:rsidRPr="00AE4694" w:rsidRDefault="00056500" w:rsidP="00056500">
            <w:pPr>
              <w:pStyle w:val="TAC"/>
              <w:rPr>
                <w:noProof/>
                <w:lang w:eastAsia="zh-CN"/>
              </w:rPr>
            </w:pPr>
            <w:r w:rsidRPr="00AE4694">
              <w:rPr>
                <w:rFonts w:cs="Arial"/>
                <w:lang w:eastAsia="ja-JP"/>
              </w:rPr>
              <w:t>DC_21A-42C_n77C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CA_21A-42C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8"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59" w:author="Editor_#40" w:date="2019-02-15T11:01:00Z">
            <w:trPr>
              <w:trHeight w:val="288"/>
              <w:jc w:val="center"/>
            </w:trPr>
          </w:trPrChange>
        </w:trPr>
        <w:tc>
          <w:tcPr>
            <w:tcW w:w="0" w:type="auto"/>
            <w:shd w:val="clear" w:color="auto" w:fill="auto"/>
            <w:noWrap/>
            <w:vAlign w:val="center"/>
            <w:tcPrChange w:id="1360" w:author="Editor_#40" w:date="2019-02-15T11:01: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w:t>
            </w:r>
            <w:r w:rsidRPr="00AE4694">
              <w:rPr>
                <w:rFonts w:eastAsia="맑은 고딕" w:cs="Arial"/>
                <w:lang w:eastAsia="ko-KR"/>
              </w:rPr>
              <w:t>2</w:t>
            </w:r>
            <w:r w:rsidRPr="00AE4694">
              <w:rPr>
                <w:rFonts w:eastAsia="맑은 고딕" w:cs="Arial" w:hint="eastAsia"/>
                <w:lang w:eastAsia="ko-KR"/>
              </w:rPr>
              <w:t>1A_n77A-n79A</w:t>
            </w:r>
          </w:p>
        </w:tc>
        <w:tc>
          <w:tcPr>
            <w:tcW w:w="0" w:type="auto"/>
            <w:vAlign w:val="center"/>
            <w:tcPrChange w:id="1361" w:author="Editor_#40" w:date="2019-02-15T11:01: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w:t>
            </w:r>
            <w:r w:rsidRPr="00AE4694">
              <w:rPr>
                <w:rFonts w:eastAsia="맑은 고딕"/>
                <w:noProof/>
                <w:lang w:eastAsia="ko-KR"/>
              </w:rPr>
              <w:t>2</w:t>
            </w:r>
            <w:r w:rsidRPr="00AE4694">
              <w:rPr>
                <w:rFonts w:eastAsia="맑은 고딕" w:hint="eastAsia"/>
                <w:noProof/>
                <w:lang w:eastAsia="ko-KR"/>
              </w:rPr>
              <w:t>1A_n77A</w:t>
            </w:r>
          </w:p>
          <w:p w:rsidR="00056500" w:rsidRPr="00AE4694" w:rsidRDefault="00056500" w:rsidP="00056500">
            <w:pPr>
              <w:pStyle w:val="TAC"/>
              <w:rPr>
                <w:lang w:val="en-US" w:eastAsia="fi-FI"/>
              </w:rPr>
            </w:pPr>
            <w:r w:rsidRPr="00AE4694">
              <w:rPr>
                <w:rFonts w:eastAsia="맑은 고딕"/>
                <w:noProof/>
                <w:lang w:eastAsia="ko-KR"/>
              </w:rPr>
              <w:t>DC_21A_n79A</w:t>
            </w:r>
          </w:p>
        </w:tc>
        <w:tc>
          <w:tcPr>
            <w:tcW w:w="0" w:type="auto"/>
            <w:shd w:val="clear" w:color="auto" w:fill="auto"/>
            <w:noWrap/>
            <w:vAlign w:val="center"/>
            <w:tcPrChange w:id="1362" w:author="Editor_#40" w:date="2019-02-15T11:01: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21A</w:t>
            </w:r>
          </w:p>
        </w:tc>
        <w:tc>
          <w:tcPr>
            <w:tcW w:w="0" w:type="auto"/>
            <w:vAlign w:val="center"/>
            <w:tcPrChange w:id="1363" w:author="Editor_#40" w:date="2019-02-15T11:01:00Z">
              <w:tcPr>
                <w:tcW w:w="0" w:type="auto"/>
                <w:gridSpan w:val="2"/>
              </w:tcPr>
            </w:tcPrChange>
          </w:tcPr>
          <w:p w:rsidR="00056500" w:rsidRPr="00AE4694" w:rsidRDefault="00056500" w:rsidP="00056500">
            <w:pPr>
              <w:pStyle w:val="TAC"/>
            </w:pPr>
            <w:r w:rsidRPr="00AE4694">
              <w:rPr>
                <w:rFonts w:eastAsia="맑은 고딕" w:hint="eastAsia"/>
                <w:noProof/>
                <w:lang w:eastAsia="ko-KR"/>
              </w:rPr>
              <w:t>CA_n77A-n79A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4"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65" w:author="Editor_#40" w:date="2019-02-15T11:01:00Z">
            <w:trPr>
              <w:trHeight w:val="288"/>
              <w:jc w:val="center"/>
            </w:trPr>
          </w:trPrChange>
        </w:trPr>
        <w:tc>
          <w:tcPr>
            <w:tcW w:w="0" w:type="auto"/>
            <w:shd w:val="clear" w:color="auto" w:fill="auto"/>
            <w:noWrap/>
            <w:vAlign w:val="center"/>
            <w:tcPrChange w:id="1366" w:author="Editor_#40" w:date="2019-02-15T11:01: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lastRenderedPageBreak/>
              <w:t>DC_</w:t>
            </w:r>
            <w:r w:rsidRPr="00AE4694">
              <w:rPr>
                <w:rFonts w:eastAsia="맑은 고딕" w:cs="Arial"/>
                <w:lang w:eastAsia="ko-KR"/>
              </w:rPr>
              <w:t>2</w:t>
            </w:r>
            <w:r w:rsidRPr="00AE4694">
              <w:rPr>
                <w:rFonts w:eastAsia="맑은 고딕" w:cs="Arial" w:hint="eastAsia"/>
                <w:lang w:eastAsia="ko-KR"/>
              </w:rPr>
              <w:t>1A_n78A-n79A</w:t>
            </w:r>
          </w:p>
        </w:tc>
        <w:tc>
          <w:tcPr>
            <w:tcW w:w="0" w:type="auto"/>
            <w:vAlign w:val="center"/>
            <w:tcPrChange w:id="1367" w:author="Editor_#40" w:date="2019-02-15T11:01: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w:t>
            </w:r>
            <w:r w:rsidRPr="00AE4694">
              <w:rPr>
                <w:rFonts w:eastAsia="맑은 고딕"/>
                <w:noProof/>
                <w:lang w:eastAsia="ko-KR"/>
              </w:rPr>
              <w:t>2</w:t>
            </w:r>
            <w:r w:rsidRPr="00AE4694">
              <w:rPr>
                <w:rFonts w:eastAsia="맑은 고딕" w:hint="eastAsia"/>
                <w:noProof/>
                <w:lang w:eastAsia="ko-KR"/>
              </w:rPr>
              <w:t>1A_n78A</w:t>
            </w:r>
          </w:p>
          <w:p w:rsidR="00056500" w:rsidRPr="00AE4694" w:rsidRDefault="00056500" w:rsidP="00056500">
            <w:pPr>
              <w:pStyle w:val="TAC"/>
              <w:rPr>
                <w:lang w:val="en-US" w:eastAsia="fi-FI"/>
              </w:rPr>
            </w:pPr>
            <w:r w:rsidRPr="00AE4694">
              <w:rPr>
                <w:rFonts w:eastAsia="맑은 고딕"/>
                <w:noProof/>
                <w:lang w:eastAsia="ko-KR"/>
              </w:rPr>
              <w:t>DC_21A_n79A</w:t>
            </w:r>
          </w:p>
        </w:tc>
        <w:tc>
          <w:tcPr>
            <w:tcW w:w="0" w:type="auto"/>
            <w:shd w:val="clear" w:color="auto" w:fill="auto"/>
            <w:noWrap/>
            <w:vAlign w:val="center"/>
            <w:tcPrChange w:id="1368" w:author="Editor_#40" w:date="2019-02-15T11:01: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21A</w:t>
            </w:r>
          </w:p>
        </w:tc>
        <w:tc>
          <w:tcPr>
            <w:tcW w:w="0" w:type="auto"/>
            <w:vAlign w:val="center"/>
            <w:tcPrChange w:id="1369" w:author="Editor_#40" w:date="2019-02-15T11:01:00Z">
              <w:tcPr>
                <w:tcW w:w="0" w:type="auto"/>
                <w:gridSpan w:val="2"/>
              </w:tcPr>
            </w:tcPrChange>
          </w:tcPr>
          <w:p w:rsidR="00056500" w:rsidRPr="00AE4694" w:rsidRDefault="00056500" w:rsidP="00056500">
            <w:pPr>
              <w:pStyle w:val="TAC"/>
            </w:pPr>
            <w:r w:rsidRPr="00AE4694">
              <w:rPr>
                <w:rFonts w:eastAsia="맑은 고딕" w:hint="eastAsia"/>
                <w:noProof/>
                <w:lang w:eastAsia="ko-KR"/>
              </w:rPr>
              <w:t>CA_n78A-n79A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rsidR="00056500" w:rsidRPr="00AE4694" w:rsidRDefault="00056500" w:rsidP="00056500">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DC_28A_n83A_ULSUP-TDM_n78A,</w:t>
            </w:r>
          </w:p>
          <w:p w:rsidR="00056500" w:rsidRPr="00AE4694" w:rsidRDefault="00056500" w:rsidP="00056500">
            <w:pPr>
              <w:pStyle w:val="TAC"/>
              <w:rPr>
                <w:rFonts w:cs="Arial"/>
                <w:lang w:eastAsia="ja-JP"/>
              </w:rPr>
            </w:pPr>
            <w:r w:rsidRPr="00AE4694">
              <w:rPr>
                <w:lang w:eastAsia="zh-CN"/>
              </w:rPr>
              <w:t>DC_28A_n83A_ULSUP-FDM_n78A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lang w:val="fi-FI" w:eastAsia="zh-CN"/>
              </w:rPr>
              <w:t>28A</w:t>
            </w:r>
          </w:p>
        </w:tc>
        <w:tc>
          <w:tcPr>
            <w:tcW w:w="0" w:type="auto"/>
            <w:vAlign w:val="center"/>
          </w:tcPr>
          <w:p w:rsidR="00056500" w:rsidRPr="00AE4694" w:rsidRDefault="00056500" w:rsidP="00056500">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056500" w:rsidRPr="00AE4694" w:rsidTr="00AD21D3">
        <w:trPr>
          <w:trHeight w:val="288"/>
          <w:jc w:val="center"/>
          <w:ins w:id="1370" w:author="Suhwan Lim" w:date="2019-04-18T13:29:00Z"/>
        </w:trPr>
        <w:tc>
          <w:tcPr>
            <w:tcW w:w="0" w:type="auto"/>
            <w:shd w:val="clear" w:color="auto" w:fill="auto"/>
            <w:noWrap/>
            <w:vAlign w:val="center"/>
          </w:tcPr>
          <w:p w:rsidR="00056500" w:rsidRPr="00AE4694" w:rsidRDefault="00056500" w:rsidP="00056500">
            <w:pPr>
              <w:pStyle w:val="TAC"/>
              <w:rPr>
                <w:ins w:id="1371" w:author="Suhwan Lim" w:date="2019-04-18T13:29:00Z"/>
              </w:rPr>
            </w:pPr>
            <w:ins w:id="1372" w:author="Suhwan Lim" w:date="2019-04-18T13:30:00Z">
              <w:r>
                <w:rPr>
                  <w:rFonts w:hint="eastAsia"/>
                  <w:lang w:eastAsia="ko-KR"/>
                </w:rPr>
                <w:t>DC_28A_n8A-n78A</w:t>
              </w:r>
            </w:ins>
          </w:p>
        </w:tc>
        <w:tc>
          <w:tcPr>
            <w:tcW w:w="0" w:type="auto"/>
            <w:vAlign w:val="center"/>
          </w:tcPr>
          <w:p w:rsidR="00056500" w:rsidRDefault="00056500" w:rsidP="00056500">
            <w:pPr>
              <w:pStyle w:val="TAC"/>
              <w:rPr>
                <w:ins w:id="1373" w:author="Suhwan Lim" w:date="2019-04-18T13:30:00Z"/>
                <w:lang w:val="en-US" w:eastAsia="ko-KR"/>
              </w:rPr>
            </w:pPr>
            <w:ins w:id="1374" w:author="Suhwan Lim" w:date="2019-04-18T13:30:00Z">
              <w:r>
                <w:rPr>
                  <w:rFonts w:hint="eastAsia"/>
                  <w:lang w:val="en-US" w:eastAsia="ko-KR"/>
                </w:rPr>
                <w:t>DC_28A_n8A</w:t>
              </w:r>
            </w:ins>
          </w:p>
          <w:p w:rsidR="00056500" w:rsidRPr="00AE4694" w:rsidRDefault="00056500" w:rsidP="00056500">
            <w:pPr>
              <w:pStyle w:val="TAC"/>
              <w:rPr>
                <w:ins w:id="1375" w:author="Suhwan Lim" w:date="2019-04-18T13:29:00Z"/>
                <w:lang w:val="en-US" w:eastAsia="fi-FI"/>
              </w:rPr>
            </w:pPr>
            <w:ins w:id="1376" w:author="Suhwan Lim" w:date="2019-04-18T13:30:00Z">
              <w:r>
                <w:rPr>
                  <w:lang w:val="en-US" w:eastAsia="ko-KR"/>
                </w:rPr>
                <w:t>DC_28A_n78A</w:t>
              </w:r>
            </w:ins>
          </w:p>
        </w:tc>
        <w:tc>
          <w:tcPr>
            <w:tcW w:w="0" w:type="auto"/>
            <w:shd w:val="clear" w:color="auto" w:fill="auto"/>
            <w:noWrap/>
            <w:vAlign w:val="center"/>
          </w:tcPr>
          <w:p w:rsidR="00056500" w:rsidRPr="00AE4694" w:rsidRDefault="00056500" w:rsidP="00056500">
            <w:pPr>
              <w:pStyle w:val="TAC"/>
              <w:rPr>
                <w:ins w:id="1377" w:author="Suhwan Lim" w:date="2019-04-18T13:29:00Z"/>
                <w:lang w:val="fi-FI" w:eastAsia="zh-CN"/>
              </w:rPr>
            </w:pPr>
            <w:ins w:id="1378" w:author="Suhwan Lim" w:date="2019-04-18T13:30:00Z">
              <w:r>
                <w:rPr>
                  <w:lang w:val="en-US" w:eastAsia="zh-CN"/>
                </w:rPr>
                <w:t>28A</w:t>
              </w:r>
            </w:ins>
          </w:p>
        </w:tc>
        <w:tc>
          <w:tcPr>
            <w:tcW w:w="0" w:type="auto"/>
            <w:vAlign w:val="center"/>
          </w:tcPr>
          <w:p w:rsidR="00056500" w:rsidRPr="00AE4694" w:rsidRDefault="00056500" w:rsidP="00056500">
            <w:pPr>
              <w:pStyle w:val="TAC"/>
              <w:rPr>
                <w:ins w:id="1379" w:author="Suhwan Lim" w:date="2019-04-18T13:29:00Z"/>
              </w:rPr>
            </w:pPr>
            <w:ins w:id="1380" w:author="Suhwan Lim" w:date="2019-04-18T13:30:00Z">
              <w:r>
                <w:rPr>
                  <w:rFonts w:hint="eastAsia"/>
                  <w:lang w:eastAsia="ko-KR"/>
                </w:rPr>
                <w:t>CA_n8A-n78A</w:t>
              </w:r>
            </w:ins>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rFonts w:cs="Arial"/>
                <w:lang w:eastAsia="zh-CN"/>
              </w:rPr>
            </w:pPr>
            <w:r w:rsidRPr="00AE4694">
              <w:rPr>
                <w:rFonts w:cs="Arial"/>
                <w:lang w:eastAsia="ja-JP"/>
              </w:rPr>
              <w:t>n7</w:t>
            </w:r>
            <w:r w:rsidRPr="00AE4694">
              <w:rPr>
                <w:rFonts w:cs="Arial"/>
                <w:lang w:eastAsia="zh-CN"/>
              </w:rPr>
              <w:t>7A</w:t>
            </w:r>
          </w:p>
          <w:p w:rsidR="00056500" w:rsidRPr="00AE4694" w:rsidRDefault="00056500" w:rsidP="00056500">
            <w:pPr>
              <w:pStyle w:val="TAC"/>
              <w:rPr>
                <w:noProof/>
                <w:lang w:eastAsia="zh-CN"/>
              </w:rPr>
            </w:pPr>
            <w:r w:rsidRPr="00AE4694">
              <w:rPr>
                <w:rFonts w:cs="Arial"/>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rFonts w:cs="Arial"/>
                <w:lang w:eastAsia="zh-CN"/>
              </w:rPr>
            </w:pPr>
            <w:r w:rsidRPr="00AE4694">
              <w:rPr>
                <w:rFonts w:cs="Arial"/>
                <w:lang w:eastAsia="ja-JP"/>
              </w:rPr>
              <w:t>n7</w:t>
            </w:r>
            <w:r w:rsidRPr="00AE4694">
              <w:rPr>
                <w:rFonts w:cs="Arial"/>
                <w:lang w:eastAsia="zh-CN"/>
              </w:rPr>
              <w:t>8A</w:t>
            </w:r>
          </w:p>
          <w:p w:rsidR="00056500" w:rsidRPr="00AE4694" w:rsidRDefault="00056500" w:rsidP="00056500">
            <w:pPr>
              <w:pStyle w:val="TAC"/>
              <w:rPr>
                <w:noProof/>
                <w:lang w:eastAsia="zh-CN"/>
              </w:rPr>
            </w:pPr>
            <w:r w:rsidRPr="00AE4694">
              <w:rPr>
                <w:rFonts w:cs="Arial"/>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맑은 고딕"/>
                <w:lang w:eastAsia="ja-JP"/>
              </w:rPr>
            </w:pPr>
            <w:r w:rsidRPr="00AE4694">
              <w:rPr>
                <w:rFonts w:cs="맑은 고딕"/>
                <w:lang w:eastAsia="ja-JP"/>
              </w:rPr>
              <w:t>DC_2</w:t>
            </w:r>
            <w:r w:rsidRPr="00AE4694">
              <w:rPr>
                <w:rFonts w:cs="맑은 고딕"/>
                <w:lang w:eastAsia="zh-CN"/>
              </w:rPr>
              <w:t>8</w:t>
            </w:r>
            <w:r w:rsidRPr="00AE4694">
              <w:rPr>
                <w:rFonts w:cs="맑은 고딕"/>
                <w:lang w:eastAsia="ja-JP"/>
              </w:rPr>
              <w:t>A-42</w:t>
            </w:r>
            <w:r w:rsidRPr="00AE4694">
              <w:rPr>
                <w:rFonts w:cs="맑은 고딕"/>
                <w:lang w:eastAsia="zh-CN"/>
              </w:rPr>
              <w:t>A</w:t>
            </w:r>
            <w:r w:rsidRPr="00AE4694">
              <w:rPr>
                <w:rFonts w:cs="맑은 고딕"/>
                <w:lang w:eastAsia="ja-JP"/>
              </w:rPr>
              <w:t>_n79A</w:t>
            </w:r>
          </w:p>
          <w:p w:rsidR="00056500" w:rsidRPr="00AE4694" w:rsidRDefault="00056500" w:rsidP="00056500">
            <w:pPr>
              <w:pStyle w:val="TAC"/>
              <w:rPr>
                <w:rFonts w:cs="Arial"/>
                <w:lang w:eastAsia="ja-JP"/>
              </w:rPr>
            </w:pPr>
            <w:r w:rsidRPr="00AE4694">
              <w:rPr>
                <w:rFonts w:cs="맑은 고딕"/>
                <w:lang w:eastAsia="ja-JP"/>
              </w:rPr>
              <w:t>DC_2</w:t>
            </w:r>
            <w:r w:rsidRPr="00AE4694">
              <w:rPr>
                <w:rFonts w:cs="맑은 고딕"/>
                <w:lang w:eastAsia="zh-CN"/>
              </w:rPr>
              <w:t>8</w:t>
            </w:r>
            <w:r w:rsidRPr="00AE4694">
              <w:rPr>
                <w:rFonts w:cs="맑은 고딕"/>
                <w:lang w:eastAsia="ja-JP"/>
              </w:rPr>
              <w:t>A-42</w:t>
            </w:r>
            <w:r w:rsidRPr="00AE4694">
              <w:rPr>
                <w:rFonts w:cs="맑은 고딕"/>
                <w:lang w:eastAsia="zh-CN"/>
              </w:rPr>
              <w:t>A</w:t>
            </w:r>
            <w:r w:rsidRPr="00AE4694">
              <w:rPr>
                <w:rFonts w:cs="맑은 고딕"/>
                <w:lang w:eastAsia="ja-JP"/>
              </w:rPr>
              <w:t>_n79C</w:t>
            </w:r>
          </w:p>
        </w:tc>
        <w:tc>
          <w:tcPr>
            <w:tcW w:w="0" w:type="auto"/>
            <w:vAlign w:val="center"/>
          </w:tcPr>
          <w:p w:rsidR="00056500" w:rsidRPr="00AE4694" w:rsidRDefault="00056500" w:rsidP="00056500">
            <w:pPr>
              <w:pStyle w:val="TAC"/>
              <w:rPr>
                <w:rFonts w:cs="맑은 고딕"/>
                <w:lang w:eastAsia="ja-JP"/>
              </w:rPr>
            </w:pPr>
            <w:r w:rsidRPr="00AE4694">
              <w:rPr>
                <w:rFonts w:cs="맑은 고딕"/>
                <w:lang w:eastAsia="ja-JP"/>
              </w:rPr>
              <w:t>DC_2</w:t>
            </w:r>
            <w:r w:rsidRPr="00AE4694">
              <w:rPr>
                <w:rFonts w:cs="맑은 고딕"/>
                <w:lang w:eastAsia="zh-CN"/>
              </w:rPr>
              <w:t>8</w:t>
            </w:r>
            <w:r w:rsidRPr="00AE4694">
              <w:rPr>
                <w:rFonts w:cs="맑은 고딕"/>
                <w:lang w:eastAsia="ja-JP"/>
              </w:rPr>
              <w:t>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맑은 고딕"/>
                <w:lang w:eastAsia="ja-JP"/>
              </w:rPr>
              <w:t>CA_2</w:t>
            </w:r>
            <w:r w:rsidRPr="00AE4694">
              <w:rPr>
                <w:rFonts w:cs="맑은 고딕"/>
                <w:lang w:eastAsia="zh-CN"/>
              </w:rPr>
              <w:t>8</w:t>
            </w:r>
            <w:r w:rsidRPr="00AE4694">
              <w:rPr>
                <w:rFonts w:cs="맑은 고딕"/>
                <w:lang w:eastAsia="ja-JP"/>
              </w:rPr>
              <w:t>A-42</w:t>
            </w:r>
            <w:r w:rsidRPr="00AE4694">
              <w:rPr>
                <w:rFonts w:cs="맑은 고딕"/>
                <w:lang w:eastAsia="zh-CN"/>
              </w:rPr>
              <w:t>A</w:t>
            </w:r>
          </w:p>
        </w:tc>
        <w:tc>
          <w:tcPr>
            <w:tcW w:w="0" w:type="auto"/>
            <w:vAlign w:val="center"/>
          </w:tcPr>
          <w:p w:rsidR="00056500" w:rsidRPr="00AE4694" w:rsidRDefault="00056500" w:rsidP="00056500">
            <w:pPr>
              <w:pStyle w:val="TAC"/>
              <w:rPr>
                <w:rFonts w:cs="맑은 고딕"/>
                <w:lang w:eastAsia="zh-CN"/>
              </w:rPr>
            </w:pPr>
            <w:r w:rsidRPr="00AE4694">
              <w:rPr>
                <w:rFonts w:cs="맑은 고딕"/>
                <w:lang w:eastAsia="ja-JP"/>
              </w:rPr>
              <w:t>n79</w:t>
            </w:r>
            <w:r w:rsidRPr="00AE4694">
              <w:rPr>
                <w:rFonts w:cs="맑은 고딕"/>
                <w:lang w:eastAsia="zh-CN"/>
              </w:rPr>
              <w:t>A</w:t>
            </w:r>
          </w:p>
          <w:p w:rsidR="00056500" w:rsidRPr="00AE4694" w:rsidRDefault="00056500" w:rsidP="00056500">
            <w:pPr>
              <w:pStyle w:val="TAC"/>
              <w:rPr>
                <w:rFonts w:cs="Arial"/>
                <w:lang w:eastAsia="ja-JP"/>
              </w:rPr>
            </w:pPr>
            <w:r w:rsidRPr="00AE4694">
              <w:rPr>
                <w:rFonts w:cs="Arial"/>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DC_28A-42C_n77A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DC_28A_n77A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CA_28A-42C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DC_28A-42C_n78A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DC_28A_n78A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CA_28A-42C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DC_28A-42C_n79A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DC_28A_n79A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CA_28A-42C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DC_41A-42A_n77A</w:t>
            </w:r>
          </w:p>
        </w:tc>
        <w:tc>
          <w:tcPr>
            <w:tcW w:w="0" w:type="auto"/>
            <w:vAlign w:val="center"/>
          </w:tcPr>
          <w:p w:rsidR="00056500" w:rsidRPr="00AE4694" w:rsidRDefault="00056500" w:rsidP="00056500">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noProof/>
                <w:lang w:eastAsia="zh-CN"/>
              </w:rPr>
            </w:pPr>
            <w:r w:rsidRPr="00AE4694">
              <w:rPr>
                <w:rFonts w:cs="Arial"/>
                <w:lang w:eastAsia="ja-JP"/>
              </w:rPr>
              <w:t>n7</w:t>
            </w:r>
            <w:r w:rsidRPr="00AE4694">
              <w:rPr>
                <w:rFonts w:cs="Arial"/>
                <w:lang w:eastAsia="zh-CN"/>
              </w:rPr>
              <w:t>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DC_41C-42C_n77A</w:t>
            </w:r>
          </w:p>
        </w:tc>
        <w:tc>
          <w:tcPr>
            <w:tcW w:w="0" w:type="auto"/>
            <w:vAlign w:val="center"/>
          </w:tcPr>
          <w:p w:rsidR="00056500" w:rsidRPr="00AE4694" w:rsidRDefault="00056500" w:rsidP="00056500">
            <w:pPr>
              <w:pStyle w:val="TAC"/>
              <w:rPr>
                <w:rFonts w:cs="Arial"/>
                <w:lang w:eastAsia="ja-JP"/>
              </w:rPr>
            </w:pPr>
            <w:r w:rsidRPr="00AE4694">
              <w:rPr>
                <w:noProof/>
                <w:lang w:eastAsia="zh-CN"/>
              </w:rPr>
              <w:t>DC_41A_n77A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CA_41C-42C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DC_41A-42C_n77A</w:t>
            </w:r>
          </w:p>
        </w:tc>
        <w:tc>
          <w:tcPr>
            <w:tcW w:w="0" w:type="auto"/>
            <w:vAlign w:val="center"/>
          </w:tcPr>
          <w:p w:rsidR="00056500" w:rsidRPr="00AE4694" w:rsidRDefault="00056500" w:rsidP="00056500">
            <w:pPr>
              <w:pStyle w:val="TAC"/>
              <w:rPr>
                <w:noProof/>
                <w:lang w:eastAsia="zh-CN"/>
              </w:rPr>
            </w:pPr>
            <w:r w:rsidRPr="00AE4694">
              <w:rPr>
                <w:rFonts w:cs="Arial"/>
                <w:lang w:eastAsia="ja-JP"/>
              </w:rPr>
              <w:t>DC_41A_n77A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rsidR="00056500" w:rsidRPr="00AE4694" w:rsidRDefault="00056500" w:rsidP="00056500">
            <w:pPr>
              <w:pStyle w:val="TAC"/>
              <w:rPr>
                <w:rFonts w:cs="Arial"/>
                <w:lang w:eastAsia="ja-JP"/>
              </w:rPr>
            </w:pPr>
            <w:r w:rsidRPr="00AE4694">
              <w:rPr>
                <w:noProof/>
                <w:lang w:eastAsia="zh-CN"/>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DC_41C-42A_n77A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DC_41C_n77A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rsidR="00056500" w:rsidRPr="00AE4694" w:rsidRDefault="00056500" w:rsidP="00056500">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noProof/>
                <w:lang w:eastAsia="zh-CN"/>
              </w:rPr>
            </w:pPr>
            <w:r w:rsidRPr="00AE4694">
              <w:rPr>
                <w:rFonts w:cs="Arial"/>
                <w:lang w:eastAsia="ja-JP"/>
              </w:rPr>
              <w:t>n7</w:t>
            </w:r>
            <w:r w:rsidRPr="00AE4694">
              <w:rPr>
                <w:rFonts w:cs="Arial"/>
                <w:lang w:eastAsia="zh-CN"/>
              </w:rPr>
              <w:t>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DC_41C-42A_n78A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DC_41C_n78A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rsidR="00056500" w:rsidRPr="00AE4694" w:rsidRDefault="00056500" w:rsidP="00056500">
            <w:pPr>
              <w:pStyle w:val="TAC"/>
              <w:rPr>
                <w:rFonts w:cs="Arial"/>
                <w:lang w:eastAsia="ja-JP"/>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DC_41C-42C_n78A</w:t>
            </w:r>
          </w:p>
        </w:tc>
        <w:tc>
          <w:tcPr>
            <w:tcW w:w="0" w:type="auto"/>
            <w:vAlign w:val="center"/>
          </w:tcPr>
          <w:p w:rsidR="00056500" w:rsidRPr="00AE4694" w:rsidRDefault="00056500" w:rsidP="00056500">
            <w:pPr>
              <w:pStyle w:val="TAC"/>
              <w:rPr>
                <w:rFonts w:cs="Arial"/>
                <w:lang w:eastAsia="ja-JP"/>
              </w:rPr>
            </w:pPr>
            <w:r w:rsidRPr="00AE4694">
              <w:rPr>
                <w:noProof/>
                <w:lang w:eastAsia="zh-CN"/>
              </w:rPr>
              <w:t>DC_41A_n78A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CA_41C-42C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DC_41A-42C_n78A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rsidR="00056500" w:rsidRPr="00AE4694" w:rsidRDefault="00056500" w:rsidP="00056500">
            <w:pPr>
              <w:pStyle w:val="TAC"/>
              <w:rPr>
                <w:rFonts w:cs="Arial"/>
                <w:lang w:eastAsia="ja-JP"/>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맑은 고딕"/>
                <w:lang w:eastAsia="ja-JP"/>
              </w:rPr>
            </w:pPr>
            <w:r w:rsidRPr="00AE4694">
              <w:rPr>
                <w:rFonts w:cs="맑은 고딕"/>
                <w:lang w:eastAsia="ja-JP"/>
              </w:rPr>
              <w:t>DC_41A-42A_n79A</w:t>
            </w:r>
          </w:p>
          <w:p w:rsidR="00056500" w:rsidRPr="00AE4694" w:rsidRDefault="00056500" w:rsidP="00056500">
            <w:pPr>
              <w:pStyle w:val="TAC"/>
              <w:rPr>
                <w:rFonts w:cs="Arial"/>
              </w:rPr>
            </w:pPr>
            <w:r w:rsidRPr="00AE4694">
              <w:rPr>
                <w:rFonts w:cs="Arial"/>
                <w:lang w:eastAsia="ja-JP"/>
              </w:rPr>
              <w:t>DC_41A-42C_n79A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41A-42A</w:t>
            </w:r>
          </w:p>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rsidR="00056500" w:rsidRPr="00AE4694" w:rsidRDefault="00056500" w:rsidP="00056500">
            <w:pPr>
              <w:pStyle w:val="TAC"/>
              <w:rPr>
                <w:rFonts w:cs="Arial"/>
                <w:lang w:eastAsia="ja-JP"/>
              </w:rPr>
            </w:pPr>
            <w:r w:rsidRPr="00AE4694">
              <w:rPr>
                <w:noProof/>
                <w:lang w:eastAsia="zh-CN"/>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DC_41C-42C_n79A</w:t>
            </w:r>
          </w:p>
        </w:tc>
        <w:tc>
          <w:tcPr>
            <w:tcW w:w="0" w:type="auto"/>
            <w:vAlign w:val="center"/>
          </w:tcPr>
          <w:p w:rsidR="00056500" w:rsidRPr="00AE4694" w:rsidRDefault="00056500" w:rsidP="00056500">
            <w:pPr>
              <w:pStyle w:val="TAC"/>
              <w:rPr>
                <w:rFonts w:cs="Arial"/>
                <w:lang w:eastAsia="ja-JP"/>
              </w:rPr>
            </w:pPr>
            <w:r w:rsidRPr="00AE4694">
              <w:rPr>
                <w:noProof/>
                <w:lang w:eastAsia="zh-CN"/>
              </w:rPr>
              <w:t>DC_41A_n79A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CA_41C-42C</w:t>
            </w:r>
          </w:p>
        </w:tc>
        <w:tc>
          <w:tcPr>
            <w:tcW w:w="0" w:type="auto"/>
            <w:vAlign w:val="center"/>
          </w:tcPr>
          <w:p w:rsidR="00056500" w:rsidRPr="00AE4694" w:rsidRDefault="00056500" w:rsidP="00056500">
            <w:pPr>
              <w:pStyle w:val="TAC"/>
              <w:rPr>
                <w:noProof/>
                <w:lang w:eastAsia="zh-CN"/>
              </w:rPr>
            </w:pPr>
            <w:r w:rsidRPr="00AE4694">
              <w:rPr>
                <w:rFonts w:cs="Arial"/>
                <w:lang w:eastAsia="ja-JP"/>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DC_41C-42A_n79A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DC_41C_n79A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rsidR="00056500" w:rsidRPr="00AE4694" w:rsidRDefault="00056500" w:rsidP="00056500">
            <w:pPr>
              <w:pStyle w:val="TAC"/>
              <w:rPr>
                <w:rFonts w:cs="Arial"/>
                <w:lang w:eastAsia="ja-JP"/>
              </w:rPr>
            </w:pPr>
            <w:r w:rsidRPr="00AE4694">
              <w:rPr>
                <w:noProof/>
                <w:lang w:eastAsia="zh-CN"/>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DC_66A_(n)71AA</w:t>
            </w:r>
          </w:p>
        </w:tc>
        <w:tc>
          <w:tcPr>
            <w:tcW w:w="0" w:type="auto"/>
            <w:vAlign w:val="center"/>
          </w:tcPr>
          <w:p w:rsidR="00056500" w:rsidRPr="00AE4694" w:rsidRDefault="00056500" w:rsidP="00056500">
            <w:pPr>
              <w:pStyle w:val="TAC"/>
              <w:rPr>
                <w:noProof/>
                <w:lang w:eastAsia="zh-CN"/>
              </w:rPr>
            </w:pPr>
            <w:r w:rsidRPr="00AE4694">
              <w:rPr>
                <w:noProof/>
                <w:lang w:eastAsia="zh-CN"/>
              </w:rPr>
              <w:t>DC_66A_n71A</w:t>
            </w:r>
          </w:p>
          <w:p w:rsidR="00056500" w:rsidRPr="00AE4694" w:rsidRDefault="00056500" w:rsidP="00056500">
            <w:pPr>
              <w:pStyle w:val="TAC"/>
              <w:rPr>
                <w:noProof/>
                <w:lang w:eastAsia="zh-CN"/>
              </w:rPr>
            </w:pPr>
            <w:r w:rsidRPr="00AE4694">
              <w:rPr>
                <w:noProof/>
                <w:lang w:eastAsia="zh-CN"/>
              </w:rPr>
              <w:t>DC_(n)71AA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CA_66A_71A</w:t>
            </w:r>
          </w:p>
        </w:tc>
        <w:tc>
          <w:tcPr>
            <w:tcW w:w="0" w:type="auto"/>
            <w:vAlign w:val="center"/>
          </w:tcPr>
          <w:p w:rsidR="00056500" w:rsidRPr="00AE4694" w:rsidRDefault="00056500" w:rsidP="00056500">
            <w:pPr>
              <w:pStyle w:val="TAC"/>
              <w:rPr>
                <w:noProof/>
                <w:lang w:eastAsia="zh-CN"/>
              </w:rPr>
            </w:pPr>
            <w:r w:rsidRPr="00AE4694">
              <w:rPr>
                <w:noProof/>
                <w:lang w:eastAsia="zh-CN"/>
              </w:rPr>
              <w:t>n71A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DC_66A_n78A,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DC_66A_n86A_ULSUP-TDM_n78A,</w:t>
            </w:r>
          </w:p>
          <w:p w:rsidR="00056500" w:rsidRPr="00AE4694" w:rsidRDefault="00056500" w:rsidP="00056500">
            <w:pPr>
              <w:pStyle w:val="TAC"/>
              <w:rPr>
                <w:noProof/>
                <w:lang w:eastAsia="zh-CN"/>
              </w:rPr>
            </w:pPr>
            <w:r w:rsidRPr="00AE4694">
              <w:rPr>
                <w:lang w:eastAsia="zh-CN"/>
              </w:rPr>
              <w:t>DC_66A_n86A_ULSUP-FDM_n78A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zh-CN"/>
              </w:rPr>
              <w:t>66A</w:t>
            </w:r>
          </w:p>
        </w:tc>
        <w:tc>
          <w:tcPr>
            <w:tcW w:w="0" w:type="auto"/>
            <w:vAlign w:val="center"/>
          </w:tcPr>
          <w:p w:rsidR="00056500" w:rsidRPr="00AE4694" w:rsidRDefault="00056500" w:rsidP="00056500">
            <w:pPr>
              <w:pStyle w:val="TAC"/>
              <w:rPr>
                <w:noProof/>
                <w:lang w:eastAsia="zh-CN"/>
              </w:rPr>
            </w:pPr>
            <w:r w:rsidRPr="00AE4694">
              <w:t>SUL_n78</w:t>
            </w:r>
            <w:r w:rsidRPr="00AE4694">
              <w:rPr>
                <w:lang w:eastAsia="zh-CN"/>
              </w:rPr>
              <w:t>A</w:t>
            </w:r>
            <w:r w:rsidRPr="00AE4694">
              <w:t>-n86</w:t>
            </w:r>
            <w:r w:rsidRPr="00AE4694">
              <w:rPr>
                <w:lang w:eastAsia="zh-CN"/>
              </w:rPr>
              <w:t>A</w:t>
            </w:r>
          </w:p>
        </w:tc>
      </w:tr>
      <w:tr w:rsidR="00056500" w:rsidRPr="00AE4694" w:rsidTr="00AD21D3">
        <w:trPr>
          <w:trHeight w:val="288"/>
          <w:jc w:val="center"/>
        </w:trPr>
        <w:tc>
          <w:tcPr>
            <w:tcW w:w="0" w:type="auto"/>
            <w:gridSpan w:val="4"/>
            <w:shd w:val="clear" w:color="auto" w:fill="auto"/>
            <w:noWrap/>
            <w:vAlign w:val="center"/>
          </w:tcPr>
          <w:p w:rsidR="00056500" w:rsidRPr="00AE4694" w:rsidRDefault="00056500" w:rsidP="00056500">
            <w:pPr>
              <w:pStyle w:val="TAN"/>
            </w:pPr>
            <w:r w:rsidRPr="00AE4694">
              <w:t>NOTE 1:</w:t>
            </w:r>
            <w:r w:rsidRPr="00AE4694">
              <w:tab/>
              <w:t>Uplink CA configurations are the configurations supported by the present release of specifications.</w:t>
            </w:r>
          </w:p>
          <w:p w:rsidR="00056500" w:rsidRPr="00AE4694" w:rsidRDefault="00056500" w:rsidP="00056500">
            <w:pPr>
              <w:pStyle w:val="TAN"/>
              <w:rPr>
                <w:rFonts w:eastAsia="PMingLiU" w:cs="Arial"/>
                <w:lang w:eastAsia="zh-TW"/>
              </w:rPr>
            </w:pPr>
            <w:r w:rsidRPr="00AE4694">
              <w:rPr>
                <w:rFonts w:eastAsia="PMingLiU" w:hint="eastAsia"/>
                <w:lang w:eastAsia="zh-TW"/>
              </w:rPr>
              <w:t>NOTE 2:</w:t>
            </w:r>
            <w:r w:rsidRPr="00AE4694">
              <w:tab/>
            </w:r>
            <w:r w:rsidRPr="00AE4694">
              <w:rPr>
                <w:rFonts w:eastAsia="PMingLiU" w:cs="Arial"/>
                <w:lang w:eastAsia="zh-TW"/>
              </w:rPr>
              <w:t>Only single switched UL is supported in Rel.15</w:t>
            </w:r>
          </w:p>
          <w:p w:rsidR="00056500" w:rsidRPr="00AE4694" w:rsidRDefault="00056500" w:rsidP="00056500">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rsidR="008F27E3" w:rsidRPr="00AE4694" w:rsidRDefault="008F27E3" w:rsidP="008F27E3"/>
    <w:p w:rsidR="008F27E3" w:rsidRPr="00AE4694" w:rsidRDefault="008F27E3" w:rsidP="008F27E3">
      <w:pPr>
        <w:pStyle w:val="40"/>
      </w:pPr>
      <w:bookmarkStart w:id="1381" w:name="_Toc535319278"/>
      <w:r w:rsidRPr="00AE4694">
        <w:lastRenderedPageBreak/>
        <w:t>5.5B.4.3</w:t>
      </w:r>
      <w:r w:rsidRPr="00AE4694">
        <w:tab/>
        <w:t xml:space="preserve">Inter-band EN-DC configurations </w:t>
      </w:r>
      <w:r w:rsidRPr="00AE4694">
        <w:rPr>
          <w:rFonts w:hint="eastAsia"/>
          <w:lang w:eastAsia="zh-CN"/>
        </w:rPr>
        <w:t>within FR</w:t>
      </w:r>
      <w:r w:rsidRPr="00AE4694">
        <w:rPr>
          <w:lang w:eastAsia="zh-CN"/>
        </w:rPr>
        <w:t xml:space="preserve">1 </w:t>
      </w:r>
      <w:r w:rsidRPr="00AE4694">
        <w:t>(four bands)</w:t>
      </w:r>
      <w:bookmarkEnd w:id="1381"/>
    </w:p>
    <w:p w:rsidR="008F27E3" w:rsidRPr="00AE4694" w:rsidRDefault="008F27E3" w:rsidP="008F27E3">
      <w:pPr>
        <w:pStyle w:val="TH"/>
      </w:pPr>
      <w:r w:rsidRPr="00AE4694">
        <w:t xml:space="preserve">Table 5.5B.4.3-1: Inter-band EN-DC configurations </w:t>
      </w:r>
      <w:r w:rsidRPr="00AE4694">
        <w:rPr>
          <w:rFonts w:hint="eastAsia"/>
          <w:lang w:eastAsia="zh-CN"/>
        </w:rPr>
        <w:t>within FR</w:t>
      </w:r>
      <w:r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Change w:id="1382">
          <w:tblGrid>
            <w:gridCol w:w="2136"/>
            <w:gridCol w:w="3212"/>
            <w:gridCol w:w="2020"/>
            <w:gridCol w:w="1600"/>
          </w:tblGrid>
        </w:tblGridChange>
      </w:tblGrid>
      <w:tr w:rsidR="008F27E3" w:rsidRPr="00AE4694" w:rsidTr="00AD21D3">
        <w:trPr>
          <w:trHeight w:val="105"/>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DC_1A-3A-5A_n78A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DC_5A_n78A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CA_1A-3A-5A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DC_1A-3A-7A_n28A</w:t>
            </w:r>
          </w:p>
        </w:tc>
        <w:tc>
          <w:tcPr>
            <w:tcW w:w="3212" w:type="dxa"/>
          </w:tcPr>
          <w:p w:rsidR="008F27E3" w:rsidRPr="00AE4694" w:rsidRDefault="008F27E3" w:rsidP="00AD21D3">
            <w:pPr>
              <w:pStyle w:val="TAC"/>
              <w:rPr>
                <w:lang w:val="fi-FI" w:eastAsia="fi-FI"/>
              </w:rPr>
            </w:pPr>
            <w:r w:rsidRPr="00AE4694">
              <w:rPr>
                <w:lang w:val="fi-FI" w:eastAsia="fi-FI"/>
              </w:rPr>
              <w:t>DC_1A_n28A</w:t>
            </w:r>
          </w:p>
          <w:p w:rsidR="008F27E3" w:rsidRPr="00AE4694" w:rsidRDefault="008F27E3" w:rsidP="00AD21D3">
            <w:pPr>
              <w:pStyle w:val="TAC"/>
              <w:rPr>
                <w:lang w:val="fi-FI" w:eastAsia="fi-FI"/>
              </w:rPr>
            </w:pPr>
            <w:r w:rsidRPr="00AE4694">
              <w:rPr>
                <w:lang w:val="fi-FI" w:eastAsia="fi-FI"/>
              </w:rPr>
              <w:t>DC_3A_n28A</w:t>
            </w:r>
          </w:p>
          <w:p w:rsidR="008F27E3" w:rsidRPr="00AE4694" w:rsidRDefault="008F27E3" w:rsidP="00AD21D3">
            <w:pPr>
              <w:pStyle w:val="TAC"/>
              <w:rPr>
                <w:lang w:val="fi-FI" w:eastAsia="fi-FI"/>
              </w:rPr>
            </w:pPr>
            <w:r w:rsidRPr="00AE4694">
              <w:rPr>
                <w:lang w:val="fi-FI" w:eastAsia="fi-FI"/>
              </w:rPr>
              <w:t>DC_7A_n28A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w:t>
            </w:r>
          </w:p>
        </w:tc>
        <w:tc>
          <w:tcPr>
            <w:tcW w:w="0" w:type="auto"/>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DC_1A-3A-7A_n78A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DC_7A_n78A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szCs w:val="18"/>
                <w:lang w:eastAsia="ja-JP"/>
              </w:rPr>
              <w:t>DC_</w:t>
            </w:r>
            <w:r w:rsidRPr="00AE4694">
              <w:rPr>
                <w:rFonts w:eastAsia="맑은 고딕" w:cs="Arial" w:hint="eastAsia"/>
                <w:szCs w:val="18"/>
                <w:lang w:eastAsia="ko-KR"/>
              </w:rPr>
              <w:t>1A-3</w:t>
            </w:r>
            <w:r w:rsidRPr="00AE4694">
              <w:rPr>
                <w:rFonts w:eastAsia="맑은 고딕" w:cs="Arial"/>
                <w:szCs w:val="18"/>
                <w:lang w:eastAsia="ko-KR"/>
              </w:rPr>
              <w:t>C</w:t>
            </w:r>
            <w:r w:rsidRPr="00AE4694">
              <w:rPr>
                <w:rFonts w:cs="Arial"/>
                <w:szCs w:val="18"/>
                <w:lang w:eastAsia="ja-JP"/>
              </w:rPr>
              <w:t>-</w:t>
            </w:r>
            <w:r w:rsidRPr="00AE4694">
              <w:rPr>
                <w:rFonts w:eastAsia="맑은 고딕" w:cs="Arial" w:hint="eastAsia"/>
                <w:szCs w:val="18"/>
                <w:lang w:eastAsia="ko-KR"/>
              </w:rPr>
              <w:t>7A</w:t>
            </w:r>
            <w:r w:rsidRPr="00AE4694">
              <w:rPr>
                <w:rFonts w:eastAsia="맑은 고딕" w:cs="Arial"/>
                <w:szCs w:val="18"/>
                <w:lang w:val="sv-SE" w:eastAsia="ko-KR"/>
              </w:rPr>
              <w:t>_</w:t>
            </w:r>
            <w:r w:rsidRPr="00AE4694">
              <w:rPr>
                <w:rFonts w:cs="Arial"/>
                <w:szCs w:val="18"/>
                <w:lang w:eastAsia="ja-JP"/>
              </w:rPr>
              <w:t>n78</w:t>
            </w:r>
            <w:r w:rsidRPr="00AE4694">
              <w:rPr>
                <w:rFonts w:eastAsia="맑은 고딕" w:cs="Arial"/>
                <w:szCs w:val="18"/>
                <w:lang w:eastAsia="ko-KR"/>
              </w:rPr>
              <w:t>A</w:t>
            </w:r>
          </w:p>
        </w:tc>
        <w:tc>
          <w:tcPr>
            <w:tcW w:w="3212" w:type="dxa"/>
          </w:tcPr>
          <w:p w:rsidR="008F27E3" w:rsidRPr="00AE4694" w:rsidRDefault="008F27E3" w:rsidP="00AD21D3">
            <w:pPr>
              <w:pStyle w:val="TAC"/>
              <w:rPr>
                <w:lang w:val="en-US" w:eastAsia="fi-FI"/>
              </w:rPr>
            </w:pPr>
            <w:r w:rsidRPr="00AE4694">
              <w:rPr>
                <w:lang w:val="en-US" w:eastAsia="fi-FI"/>
              </w:rPr>
              <w:t>DC_1A_n78A</w:t>
            </w:r>
          </w:p>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lang w:val="fi-FI" w:eastAsia="fi-FI"/>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CA_1A-3C-7A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ins w:id="1383" w:author="Suhwan Lim" w:date="2019-04-18T15:35:00Z"/>
        </w:trPr>
        <w:tc>
          <w:tcPr>
            <w:tcW w:w="2136" w:type="dxa"/>
            <w:shd w:val="clear" w:color="auto" w:fill="auto"/>
            <w:noWrap/>
            <w:vAlign w:val="center"/>
          </w:tcPr>
          <w:p w:rsidR="008F27E3" w:rsidRPr="008C42A4" w:rsidRDefault="008F27E3" w:rsidP="00AD21D3">
            <w:pPr>
              <w:pStyle w:val="TAC"/>
              <w:rPr>
                <w:ins w:id="1384" w:author="Suhwan Lim" w:date="2019-04-18T15:35:00Z"/>
                <w:rFonts w:cs="Arial"/>
                <w:szCs w:val="18"/>
                <w:lang w:eastAsia="ko-KR"/>
              </w:rPr>
            </w:pPr>
            <w:ins w:id="1385" w:author="Suhwan Lim" w:date="2019-04-18T15:35:00Z">
              <w:r>
                <w:rPr>
                  <w:rFonts w:cs="Arial" w:hint="eastAsia"/>
                  <w:szCs w:val="18"/>
                  <w:lang w:eastAsia="ko-KR"/>
                </w:rPr>
                <w:t>DC_1A-3A_n7A-n78A</w:t>
              </w:r>
            </w:ins>
          </w:p>
        </w:tc>
        <w:tc>
          <w:tcPr>
            <w:tcW w:w="3212" w:type="dxa"/>
          </w:tcPr>
          <w:p w:rsidR="008F27E3" w:rsidRPr="00AE4694" w:rsidRDefault="008F27E3" w:rsidP="00AD21D3">
            <w:pPr>
              <w:pStyle w:val="TAC"/>
              <w:rPr>
                <w:ins w:id="1386" w:author="Suhwan Lim" w:date="2019-04-18T15:35:00Z"/>
                <w:lang w:val="fi-FI" w:eastAsia="fi-FI"/>
              </w:rPr>
            </w:pPr>
            <w:ins w:id="1387" w:author="Suhwan Lim" w:date="2019-04-18T15:35:00Z">
              <w:r>
                <w:rPr>
                  <w:lang w:val="fi-FI" w:eastAsia="fi-FI"/>
                </w:rPr>
                <w:t>DC_1A_n7</w:t>
              </w:r>
              <w:r w:rsidRPr="00AE4694">
                <w:rPr>
                  <w:lang w:val="fi-FI" w:eastAsia="fi-FI"/>
                </w:rPr>
                <w:t>A</w:t>
              </w:r>
            </w:ins>
          </w:p>
          <w:p w:rsidR="008F27E3" w:rsidRPr="00AE4694" w:rsidRDefault="008F27E3" w:rsidP="00AD21D3">
            <w:pPr>
              <w:pStyle w:val="TAC"/>
              <w:rPr>
                <w:ins w:id="1388" w:author="Suhwan Lim" w:date="2019-04-18T15:35:00Z"/>
                <w:lang w:val="fi-FI" w:eastAsia="fi-FI"/>
              </w:rPr>
            </w:pPr>
            <w:ins w:id="1389" w:author="Suhwan Lim" w:date="2019-04-18T15:35:00Z">
              <w:r>
                <w:rPr>
                  <w:lang w:val="fi-FI" w:eastAsia="fi-FI"/>
                </w:rPr>
                <w:t>DC_1</w:t>
              </w:r>
              <w:r w:rsidRPr="00AE4694">
                <w:rPr>
                  <w:lang w:val="fi-FI" w:eastAsia="fi-FI"/>
                </w:rPr>
                <w:t>A_n78A</w:t>
              </w:r>
            </w:ins>
          </w:p>
          <w:p w:rsidR="008F27E3" w:rsidRDefault="008F27E3" w:rsidP="00AD21D3">
            <w:pPr>
              <w:pStyle w:val="TAC"/>
              <w:rPr>
                <w:ins w:id="1390" w:author="Suhwan Lim" w:date="2019-04-18T15:35:00Z"/>
                <w:lang w:val="fi-FI" w:eastAsia="fi-FI"/>
              </w:rPr>
            </w:pPr>
            <w:ins w:id="1391" w:author="Suhwan Lim" w:date="2019-04-18T15:35:00Z">
              <w:r>
                <w:rPr>
                  <w:lang w:val="fi-FI" w:eastAsia="fi-FI"/>
                </w:rPr>
                <w:t>DC_3A_n7</w:t>
              </w:r>
              <w:r w:rsidRPr="00AE4694">
                <w:rPr>
                  <w:lang w:val="fi-FI" w:eastAsia="fi-FI"/>
                </w:rPr>
                <w:t>A</w:t>
              </w:r>
            </w:ins>
          </w:p>
          <w:p w:rsidR="008F27E3" w:rsidRPr="00AE4694" w:rsidRDefault="008F27E3" w:rsidP="00AD21D3">
            <w:pPr>
              <w:pStyle w:val="TAC"/>
              <w:rPr>
                <w:ins w:id="1392" w:author="Suhwan Lim" w:date="2019-04-18T15:35:00Z"/>
                <w:lang w:val="en-US" w:eastAsia="fi-FI"/>
              </w:rPr>
            </w:pPr>
            <w:ins w:id="1393" w:author="Suhwan Lim" w:date="2019-04-18T15:35:00Z">
              <w:r>
                <w:rPr>
                  <w:lang w:val="fi-FI" w:eastAsia="fi-FI"/>
                </w:rPr>
                <w:t>DC_3A_n78A</w:t>
              </w:r>
            </w:ins>
          </w:p>
        </w:tc>
        <w:tc>
          <w:tcPr>
            <w:tcW w:w="0" w:type="auto"/>
            <w:shd w:val="clear" w:color="auto" w:fill="auto"/>
            <w:noWrap/>
            <w:vAlign w:val="center"/>
          </w:tcPr>
          <w:p w:rsidR="008F27E3" w:rsidRPr="00AE4694" w:rsidRDefault="008F27E3" w:rsidP="00AD21D3">
            <w:pPr>
              <w:pStyle w:val="TAC"/>
              <w:rPr>
                <w:ins w:id="1394" w:author="Suhwan Lim" w:date="2019-04-18T15:35:00Z"/>
                <w:lang w:val="fi-FI" w:eastAsia="fi-FI"/>
              </w:rPr>
            </w:pPr>
            <w:ins w:id="1395" w:author="Suhwan Lim" w:date="2019-04-18T15:35:00Z">
              <w:r>
                <w:rPr>
                  <w:lang w:val="fi-FI" w:eastAsia="fi-FI"/>
                </w:rPr>
                <w:t>CA_1A-3A</w:t>
              </w:r>
            </w:ins>
          </w:p>
        </w:tc>
        <w:tc>
          <w:tcPr>
            <w:tcW w:w="0" w:type="auto"/>
            <w:vAlign w:val="center"/>
          </w:tcPr>
          <w:p w:rsidR="008F27E3" w:rsidRPr="00AE4694" w:rsidRDefault="008F27E3" w:rsidP="00AD21D3">
            <w:pPr>
              <w:pStyle w:val="TAC"/>
              <w:rPr>
                <w:ins w:id="1396" w:author="Suhwan Lim" w:date="2019-04-18T15:35:00Z"/>
                <w:lang w:val="fi-FI" w:eastAsia="fi-FI"/>
              </w:rPr>
            </w:pPr>
            <w:ins w:id="1397" w:author="Suhwan Lim" w:date="2019-04-18T15:36:00Z">
              <w:r>
                <w:rPr>
                  <w:lang w:val="fi-FI" w:eastAsia="fi-FI"/>
                </w:rPr>
                <w:t>CA_n7A-</w:t>
              </w:r>
            </w:ins>
            <w:ins w:id="1398" w:author="Suhwan Lim" w:date="2019-04-18T15:35:00Z">
              <w:r w:rsidRPr="00AE4694">
                <w:rPr>
                  <w:lang w:val="fi-FI" w:eastAsia="fi-FI"/>
                </w:rPr>
                <w:t>n78A</w:t>
              </w:r>
            </w:ins>
          </w:p>
        </w:tc>
      </w:tr>
      <w:tr w:rsidR="008F27E3" w:rsidRPr="00AE4694" w:rsidTr="00AD21D3">
        <w:trPr>
          <w:trHeight w:val="288"/>
          <w:jc w:val="center"/>
          <w:ins w:id="1399" w:author="Suhwan Lim" w:date="2019-04-18T15:36:00Z"/>
        </w:trPr>
        <w:tc>
          <w:tcPr>
            <w:tcW w:w="2136" w:type="dxa"/>
            <w:shd w:val="clear" w:color="auto" w:fill="auto"/>
            <w:noWrap/>
            <w:vAlign w:val="center"/>
          </w:tcPr>
          <w:p w:rsidR="008F27E3" w:rsidRDefault="008F27E3" w:rsidP="00AD21D3">
            <w:pPr>
              <w:pStyle w:val="TAC"/>
              <w:rPr>
                <w:ins w:id="1400" w:author="Suhwan Lim" w:date="2019-04-18T15:36:00Z"/>
                <w:rFonts w:cs="Arial"/>
                <w:szCs w:val="18"/>
                <w:lang w:eastAsia="ko-KR"/>
              </w:rPr>
            </w:pPr>
            <w:ins w:id="1401" w:author="Suhwan Lim" w:date="2019-04-18T15:36:00Z">
              <w:r>
                <w:rPr>
                  <w:rFonts w:cs="Arial" w:hint="eastAsia"/>
                  <w:szCs w:val="18"/>
                  <w:lang w:eastAsia="ko-KR"/>
                </w:rPr>
                <w:t>DC_1A-3C_n7A-n78A</w:t>
              </w:r>
            </w:ins>
          </w:p>
        </w:tc>
        <w:tc>
          <w:tcPr>
            <w:tcW w:w="3212" w:type="dxa"/>
          </w:tcPr>
          <w:p w:rsidR="008F27E3" w:rsidRPr="00AE4694" w:rsidRDefault="008F27E3" w:rsidP="00AD21D3">
            <w:pPr>
              <w:pStyle w:val="TAC"/>
              <w:rPr>
                <w:ins w:id="1402" w:author="Suhwan Lim" w:date="2019-04-18T15:36:00Z"/>
                <w:lang w:val="fi-FI" w:eastAsia="fi-FI"/>
              </w:rPr>
            </w:pPr>
            <w:ins w:id="1403" w:author="Suhwan Lim" w:date="2019-04-18T15:36:00Z">
              <w:r>
                <w:rPr>
                  <w:lang w:val="fi-FI" w:eastAsia="fi-FI"/>
                </w:rPr>
                <w:t>DC_1A_n7</w:t>
              </w:r>
              <w:r w:rsidRPr="00AE4694">
                <w:rPr>
                  <w:lang w:val="fi-FI" w:eastAsia="fi-FI"/>
                </w:rPr>
                <w:t>A</w:t>
              </w:r>
            </w:ins>
          </w:p>
          <w:p w:rsidR="008F27E3" w:rsidRPr="00AE4694" w:rsidRDefault="008F27E3" w:rsidP="00AD21D3">
            <w:pPr>
              <w:pStyle w:val="TAC"/>
              <w:rPr>
                <w:ins w:id="1404" w:author="Suhwan Lim" w:date="2019-04-18T15:36:00Z"/>
                <w:lang w:val="fi-FI" w:eastAsia="fi-FI"/>
              </w:rPr>
            </w:pPr>
            <w:ins w:id="1405" w:author="Suhwan Lim" w:date="2019-04-18T15:36:00Z">
              <w:r>
                <w:rPr>
                  <w:lang w:val="fi-FI" w:eastAsia="fi-FI"/>
                </w:rPr>
                <w:t>DC_1</w:t>
              </w:r>
              <w:r w:rsidRPr="00AE4694">
                <w:rPr>
                  <w:lang w:val="fi-FI" w:eastAsia="fi-FI"/>
                </w:rPr>
                <w:t>A_n78A</w:t>
              </w:r>
            </w:ins>
          </w:p>
          <w:p w:rsidR="008F27E3" w:rsidRDefault="008F27E3" w:rsidP="00AD21D3">
            <w:pPr>
              <w:pStyle w:val="TAC"/>
              <w:rPr>
                <w:ins w:id="1406" w:author="Suhwan Lim" w:date="2019-04-18T15:36:00Z"/>
                <w:lang w:val="fi-FI" w:eastAsia="fi-FI"/>
              </w:rPr>
            </w:pPr>
            <w:ins w:id="1407" w:author="Suhwan Lim" w:date="2019-04-18T15:36:00Z">
              <w:r>
                <w:rPr>
                  <w:lang w:val="fi-FI" w:eastAsia="fi-FI"/>
                </w:rPr>
                <w:t>DC_3A_n7</w:t>
              </w:r>
              <w:r w:rsidRPr="00AE4694">
                <w:rPr>
                  <w:lang w:val="fi-FI" w:eastAsia="fi-FI"/>
                </w:rPr>
                <w:t>A</w:t>
              </w:r>
            </w:ins>
          </w:p>
          <w:p w:rsidR="008F27E3" w:rsidRDefault="008F27E3" w:rsidP="00AD21D3">
            <w:pPr>
              <w:pStyle w:val="TAC"/>
              <w:rPr>
                <w:ins w:id="1408" w:author="Suhwan Lim" w:date="2019-04-18T15:36:00Z"/>
                <w:lang w:val="fi-FI" w:eastAsia="fi-FI"/>
              </w:rPr>
            </w:pPr>
            <w:ins w:id="1409" w:author="Suhwan Lim" w:date="2019-04-18T15:36:00Z">
              <w:r>
                <w:rPr>
                  <w:lang w:val="fi-FI" w:eastAsia="fi-FI"/>
                </w:rPr>
                <w:t>DC_3A_n78A</w:t>
              </w:r>
            </w:ins>
          </w:p>
          <w:p w:rsidR="008F27E3" w:rsidRDefault="008F27E3" w:rsidP="00AD21D3">
            <w:pPr>
              <w:pStyle w:val="TAC"/>
              <w:rPr>
                <w:ins w:id="1410" w:author="Suhwan Lim" w:date="2019-04-18T15:36:00Z"/>
                <w:lang w:val="fi-FI" w:eastAsia="fi-FI"/>
              </w:rPr>
            </w:pPr>
            <w:ins w:id="1411" w:author="Suhwan Lim" w:date="2019-04-18T15:36:00Z">
              <w:r>
                <w:rPr>
                  <w:lang w:val="fi-FI" w:eastAsia="fi-FI"/>
                </w:rPr>
                <w:t>DC_3C_n7</w:t>
              </w:r>
              <w:r w:rsidRPr="00AE4694">
                <w:rPr>
                  <w:lang w:val="fi-FI" w:eastAsia="fi-FI"/>
                </w:rPr>
                <w:t>A</w:t>
              </w:r>
            </w:ins>
          </w:p>
          <w:p w:rsidR="008F27E3" w:rsidRDefault="008F27E3" w:rsidP="00AD21D3">
            <w:pPr>
              <w:pStyle w:val="TAC"/>
              <w:rPr>
                <w:ins w:id="1412" w:author="Suhwan Lim" w:date="2019-04-18T15:36:00Z"/>
                <w:lang w:val="fi-FI" w:eastAsia="fi-FI"/>
              </w:rPr>
            </w:pPr>
            <w:ins w:id="1413" w:author="Suhwan Lim" w:date="2019-04-18T15:36:00Z">
              <w:r>
                <w:rPr>
                  <w:lang w:val="fi-FI" w:eastAsia="fi-FI"/>
                </w:rPr>
                <w:t>DC_3C_n78A</w:t>
              </w:r>
            </w:ins>
          </w:p>
        </w:tc>
        <w:tc>
          <w:tcPr>
            <w:tcW w:w="0" w:type="auto"/>
            <w:shd w:val="clear" w:color="auto" w:fill="auto"/>
            <w:noWrap/>
            <w:vAlign w:val="center"/>
          </w:tcPr>
          <w:p w:rsidR="008F27E3" w:rsidRDefault="008F27E3" w:rsidP="00AD21D3">
            <w:pPr>
              <w:pStyle w:val="TAC"/>
              <w:rPr>
                <w:ins w:id="1414" w:author="Suhwan Lim" w:date="2019-04-18T15:36:00Z"/>
                <w:lang w:val="fi-FI" w:eastAsia="fi-FI"/>
              </w:rPr>
            </w:pPr>
            <w:ins w:id="1415" w:author="Suhwan Lim" w:date="2019-04-18T15:36:00Z">
              <w:r>
                <w:rPr>
                  <w:lang w:val="fi-FI" w:eastAsia="fi-FI"/>
                </w:rPr>
                <w:t>CA_1A-3A</w:t>
              </w:r>
            </w:ins>
          </w:p>
          <w:p w:rsidR="008F27E3" w:rsidRDefault="008F27E3" w:rsidP="00AD21D3">
            <w:pPr>
              <w:pStyle w:val="TAC"/>
              <w:rPr>
                <w:ins w:id="1416" w:author="Suhwan Lim" w:date="2019-04-18T15:36:00Z"/>
                <w:lang w:val="fi-FI" w:eastAsia="fi-FI"/>
              </w:rPr>
            </w:pPr>
            <w:ins w:id="1417" w:author="Suhwan Lim" w:date="2019-04-18T15:36:00Z">
              <w:r>
                <w:rPr>
                  <w:lang w:val="fi-FI" w:eastAsia="fi-FI"/>
                </w:rPr>
                <w:t>CA_1A-3C</w:t>
              </w:r>
            </w:ins>
          </w:p>
        </w:tc>
        <w:tc>
          <w:tcPr>
            <w:tcW w:w="0" w:type="auto"/>
            <w:vAlign w:val="center"/>
          </w:tcPr>
          <w:p w:rsidR="008F27E3" w:rsidRDefault="008F27E3" w:rsidP="00AD21D3">
            <w:pPr>
              <w:pStyle w:val="TAC"/>
              <w:rPr>
                <w:ins w:id="1418" w:author="Suhwan Lim" w:date="2019-04-18T15:36:00Z"/>
                <w:lang w:val="fi-FI" w:eastAsia="fi-FI"/>
              </w:rPr>
            </w:pPr>
            <w:ins w:id="1419" w:author="Suhwan Lim" w:date="2019-04-18T15:36:00Z">
              <w:r>
                <w:rPr>
                  <w:lang w:val="fi-FI" w:eastAsia="fi-FI"/>
                </w:rPr>
                <w:t>CA_n7A-</w:t>
              </w:r>
              <w:r w:rsidRPr="00AE4694">
                <w:rPr>
                  <w:lang w:val="fi-FI" w:eastAsia="fi-FI"/>
                </w:rPr>
                <w:t>n78A</w:t>
              </w:r>
            </w:ins>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szCs w:val="18"/>
                <w:lang w:eastAsia="ja-JP"/>
              </w:rPr>
              <w:t>DC_</w:t>
            </w:r>
            <w:r w:rsidRPr="00AE4694">
              <w:rPr>
                <w:rFonts w:eastAsia="맑은 고딕" w:cs="Arial" w:hint="eastAsia"/>
                <w:szCs w:val="18"/>
                <w:lang w:eastAsia="ko-KR"/>
              </w:rPr>
              <w:t>1A-3</w:t>
            </w:r>
            <w:r w:rsidRPr="00AE4694">
              <w:rPr>
                <w:rFonts w:cs="Arial"/>
                <w:szCs w:val="18"/>
                <w:lang w:eastAsia="ja-JP"/>
              </w:rPr>
              <w:t>A-7A-</w:t>
            </w:r>
            <w:r w:rsidRPr="00AE4694">
              <w:rPr>
                <w:rFonts w:eastAsia="맑은 고딕" w:cs="Arial" w:hint="eastAsia"/>
                <w:szCs w:val="18"/>
                <w:lang w:eastAsia="ko-KR"/>
              </w:rPr>
              <w:t>7A_</w:t>
            </w:r>
            <w:r w:rsidRPr="00AE4694">
              <w:rPr>
                <w:rFonts w:cs="Arial"/>
                <w:szCs w:val="18"/>
                <w:lang w:eastAsia="ja-JP"/>
              </w:rPr>
              <w:t>n78</w:t>
            </w:r>
            <w:r w:rsidRPr="00AE4694">
              <w:rPr>
                <w:rFonts w:eastAsia="맑은 고딕" w:cs="Arial" w:hint="eastAsia"/>
                <w:szCs w:val="18"/>
                <w:lang w:eastAsia="ko-KR"/>
              </w:rPr>
              <w:t>A</w:t>
            </w:r>
          </w:p>
        </w:tc>
        <w:tc>
          <w:tcPr>
            <w:tcW w:w="3212" w:type="dxa"/>
          </w:tcPr>
          <w:p w:rsidR="008F27E3" w:rsidRPr="00AE4694" w:rsidRDefault="008F27E3" w:rsidP="00AD21D3">
            <w:pPr>
              <w:pStyle w:val="TAC"/>
              <w:rPr>
                <w:lang w:val="en-US" w:eastAsia="fi-FI"/>
              </w:rPr>
            </w:pPr>
            <w:r w:rsidRPr="00AE4694">
              <w:rPr>
                <w:lang w:val="en-US" w:eastAsia="fi-FI"/>
              </w:rPr>
              <w:t>DC_1A_n78A</w:t>
            </w:r>
          </w:p>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lang w:val="fi-FI" w:eastAsia="fi-FI"/>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CA_1A-3A-7A-7A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DC_1A-3A-8A_n78A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DC_8A_n78A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CA_1A-3A-8A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DC_1A-3A-19A_n77A</w:t>
            </w:r>
          </w:p>
          <w:p w:rsidR="008F27E3" w:rsidRPr="00AE4694" w:rsidRDefault="008F27E3" w:rsidP="00AD21D3">
            <w:pPr>
              <w:pStyle w:val="TAC"/>
              <w:rPr>
                <w:lang w:val="fi-FI" w:eastAsia="fi-FI"/>
              </w:rPr>
            </w:pPr>
            <w:r w:rsidRPr="00AE4694">
              <w:rPr>
                <w:lang w:val="fi-FI" w:eastAsia="fi-FI"/>
              </w:rPr>
              <w:t>DC_1A-3A-19A_n77C</w:t>
            </w:r>
          </w:p>
        </w:tc>
        <w:tc>
          <w:tcPr>
            <w:tcW w:w="3212" w:type="dxa"/>
          </w:tcPr>
          <w:p w:rsidR="008F27E3" w:rsidRPr="00AE4694" w:rsidRDefault="008F27E3" w:rsidP="00AD21D3">
            <w:pPr>
              <w:pStyle w:val="TAC"/>
              <w:rPr>
                <w:lang w:val="fi-FI" w:eastAsia="fi-FI"/>
              </w:rPr>
            </w:pPr>
            <w:r w:rsidRPr="00AE4694">
              <w:rPr>
                <w:lang w:val="fi-FI" w:eastAsia="fi-FI"/>
              </w:rPr>
              <w:t>DC_1A_n77A</w:t>
            </w:r>
          </w:p>
          <w:p w:rsidR="008F27E3" w:rsidRPr="00AE4694" w:rsidRDefault="008F27E3" w:rsidP="00AD21D3">
            <w:pPr>
              <w:pStyle w:val="TAC"/>
              <w:rPr>
                <w:lang w:val="fi-FI" w:eastAsia="fi-FI"/>
              </w:rPr>
            </w:pPr>
            <w:r w:rsidRPr="00AE4694">
              <w:rPr>
                <w:lang w:val="fi-FI" w:eastAsia="fi-FI"/>
              </w:rPr>
              <w:t>DC_3A_n77A</w:t>
            </w:r>
          </w:p>
          <w:p w:rsidR="008F27E3" w:rsidRPr="00AE4694" w:rsidRDefault="008F27E3" w:rsidP="00AD21D3">
            <w:pPr>
              <w:pStyle w:val="TAC"/>
              <w:rPr>
                <w:lang w:val="fi-FI" w:eastAsia="fi-FI"/>
              </w:rPr>
            </w:pPr>
            <w:r w:rsidRPr="00AE4694">
              <w:rPr>
                <w:lang w:val="fi-FI" w:eastAsia="fi-FI"/>
              </w:rPr>
              <w:t>DC_19A_n77A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lang w:val="fi-FI" w:eastAsia="fi-FI"/>
              </w:rPr>
            </w:pPr>
            <w:r w:rsidRPr="00AE4694">
              <w:rPr>
                <w:lang w:val="fi-FI" w:eastAsia="fi-FI"/>
              </w:rPr>
              <w:t>CA_n77C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DC_1A-3A-19A_n78A</w:t>
            </w:r>
          </w:p>
          <w:p w:rsidR="008F27E3" w:rsidRPr="00AE4694" w:rsidRDefault="008F27E3" w:rsidP="00AD21D3">
            <w:pPr>
              <w:pStyle w:val="TAC"/>
              <w:rPr>
                <w:lang w:val="fi-FI" w:eastAsia="fi-FI"/>
              </w:rPr>
            </w:pPr>
            <w:r w:rsidRPr="00AE4694">
              <w:rPr>
                <w:lang w:val="fi-FI" w:eastAsia="fi-FI"/>
              </w:rPr>
              <w:t>DC_1A-3A-19A_n78C</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DC_19A_n78A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lang w:val="fi-FI" w:eastAsia="fi-FI"/>
              </w:rPr>
            </w:pPr>
            <w:r w:rsidRPr="00AE4694">
              <w:rPr>
                <w:lang w:val="fi-FI" w:eastAsia="fi-FI"/>
              </w:rPr>
              <w:t>CA_n78C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DC_1A-3A-19A_n79A</w:t>
            </w:r>
          </w:p>
          <w:p w:rsidR="008F27E3" w:rsidRPr="00AE4694" w:rsidRDefault="008F27E3" w:rsidP="00AD21D3">
            <w:pPr>
              <w:pStyle w:val="TAC"/>
              <w:rPr>
                <w:lang w:val="fi-FI" w:eastAsia="fi-FI"/>
              </w:rPr>
            </w:pPr>
            <w:r w:rsidRPr="00AE4694">
              <w:rPr>
                <w:lang w:val="fi-FI" w:eastAsia="fi-FI"/>
              </w:rPr>
              <w:t>DC_1A-3A-19A_n79C</w:t>
            </w:r>
          </w:p>
        </w:tc>
        <w:tc>
          <w:tcPr>
            <w:tcW w:w="3212" w:type="dxa"/>
          </w:tcPr>
          <w:p w:rsidR="008F27E3" w:rsidRPr="00AE4694" w:rsidRDefault="008F27E3" w:rsidP="00AD21D3">
            <w:pPr>
              <w:pStyle w:val="TAC"/>
              <w:rPr>
                <w:lang w:val="fi-FI" w:eastAsia="fi-FI"/>
              </w:rPr>
            </w:pPr>
            <w:r w:rsidRPr="00AE4694">
              <w:rPr>
                <w:lang w:val="fi-FI" w:eastAsia="fi-FI"/>
              </w:rPr>
              <w:t>DC_1A_n79A</w:t>
            </w:r>
          </w:p>
          <w:p w:rsidR="008F27E3" w:rsidRPr="00AE4694" w:rsidRDefault="008F27E3" w:rsidP="00AD21D3">
            <w:pPr>
              <w:pStyle w:val="TAC"/>
              <w:rPr>
                <w:lang w:val="fi-FI" w:eastAsia="fi-FI"/>
              </w:rPr>
            </w:pPr>
            <w:r w:rsidRPr="00AE4694">
              <w:rPr>
                <w:lang w:val="fi-FI" w:eastAsia="fi-FI"/>
              </w:rPr>
              <w:t>DC_3A_n79A</w:t>
            </w:r>
          </w:p>
          <w:p w:rsidR="008F27E3" w:rsidRPr="00AE4694" w:rsidRDefault="008F27E3" w:rsidP="00AD21D3">
            <w:pPr>
              <w:pStyle w:val="TAC"/>
              <w:rPr>
                <w:lang w:val="fi-FI" w:eastAsia="fi-FI"/>
              </w:rPr>
            </w:pPr>
            <w:r w:rsidRPr="00AE4694">
              <w:rPr>
                <w:lang w:val="fi-FI" w:eastAsia="fi-FI"/>
              </w:rPr>
              <w:t>DC_19A_n79A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lang w:val="fi-FI" w:eastAsia="fi-FI"/>
              </w:rPr>
            </w:pPr>
            <w:r w:rsidRPr="00AE4694">
              <w:rPr>
                <w:lang w:val="fi-FI" w:eastAsia="fi-FI"/>
              </w:rPr>
              <w:t>CA_n79C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DC_1A-3A-20A_n28A</w:t>
            </w:r>
          </w:p>
        </w:tc>
        <w:tc>
          <w:tcPr>
            <w:tcW w:w="3212" w:type="dxa"/>
          </w:tcPr>
          <w:p w:rsidR="008F27E3" w:rsidRPr="00AE4694" w:rsidRDefault="008F27E3" w:rsidP="00AD21D3">
            <w:pPr>
              <w:pStyle w:val="TAC"/>
              <w:rPr>
                <w:lang w:val="fi-FI" w:eastAsia="fi-FI"/>
              </w:rPr>
            </w:pPr>
            <w:r w:rsidRPr="00AE4694">
              <w:rPr>
                <w:lang w:val="fi-FI" w:eastAsia="fi-FI"/>
              </w:rPr>
              <w:t>DC_1A_n28A</w:t>
            </w:r>
          </w:p>
          <w:p w:rsidR="008F27E3" w:rsidRPr="00AE4694" w:rsidRDefault="008F27E3" w:rsidP="00AD21D3">
            <w:pPr>
              <w:pStyle w:val="TAC"/>
              <w:rPr>
                <w:lang w:val="fi-FI" w:eastAsia="fi-FI"/>
              </w:rPr>
            </w:pPr>
            <w:r w:rsidRPr="00AE4694">
              <w:rPr>
                <w:lang w:val="fi-FI" w:eastAsia="fi-FI"/>
              </w:rPr>
              <w:t>DC_3A_n28A</w:t>
            </w:r>
          </w:p>
          <w:p w:rsidR="008F27E3" w:rsidRPr="00AE4694" w:rsidRDefault="008F27E3" w:rsidP="00AD21D3">
            <w:pPr>
              <w:pStyle w:val="TAC"/>
              <w:rPr>
                <w:lang w:val="fi-FI" w:eastAsia="fi-FI"/>
              </w:rPr>
            </w:pPr>
            <w:r w:rsidRPr="00AE4694">
              <w:rPr>
                <w:lang w:val="fi-FI" w:eastAsia="fi-FI"/>
              </w:rPr>
              <w:t>DC_20A_n28A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CA_1A-3A-20A</w:t>
            </w:r>
          </w:p>
        </w:tc>
        <w:tc>
          <w:tcPr>
            <w:tcW w:w="0" w:type="auto"/>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DC_1A-3A-20A_n78A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DC_20A_n78A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CA_1A-3A-20A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DC_1A-3A-21A_n77A</w:t>
            </w:r>
          </w:p>
          <w:p w:rsidR="008F27E3" w:rsidRPr="00AE4694" w:rsidRDefault="008F27E3" w:rsidP="00AD21D3">
            <w:pPr>
              <w:pStyle w:val="TAC"/>
              <w:rPr>
                <w:lang w:val="fi-FI" w:eastAsia="fi-FI"/>
              </w:rPr>
            </w:pPr>
            <w:r w:rsidRPr="00AE4694">
              <w:rPr>
                <w:lang w:val="fi-FI" w:eastAsia="fi-FI"/>
              </w:rPr>
              <w:t>DC_1A-3A-21A_n77C</w:t>
            </w:r>
          </w:p>
        </w:tc>
        <w:tc>
          <w:tcPr>
            <w:tcW w:w="3212" w:type="dxa"/>
          </w:tcPr>
          <w:p w:rsidR="008F27E3" w:rsidRPr="00AE4694" w:rsidRDefault="008F27E3" w:rsidP="00AD21D3">
            <w:pPr>
              <w:pStyle w:val="TAC"/>
              <w:rPr>
                <w:lang w:val="fi-FI" w:eastAsia="fi-FI"/>
              </w:rPr>
            </w:pPr>
            <w:r w:rsidRPr="00AE4694">
              <w:rPr>
                <w:lang w:val="fi-FI" w:eastAsia="fi-FI"/>
              </w:rPr>
              <w:t>DC_1A_n77A</w:t>
            </w:r>
          </w:p>
          <w:p w:rsidR="008F27E3" w:rsidRPr="00AE4694" w:rsidRDefault="008F27E3" w:rsidP="00AD21D3">
            <w:pPr>
              <w:pStyle w:val="TAC"/>
              <w:rPr>
                <w:lang w:val="fi-FI" w:eastAsia="fi-FI"/>
              </w:rPr>
            </w:pPr>
            <w:r w:rsidRPr="00AE4694">
              <w:rPr>
                <w:lang w:val="fi-FI" w:eastAsia="fi-FI"/>
              </w:rPr>
              <w:t>DC_3A_n77A</w:t>
            </w:r>
          </w:p>
          <w:p w:rsidR="008F27E3" w:rsidRPr="00AE4694" w:rsidRDefault="008F27E3" w:rsidP="00AD21D3">
            <w:pPr>
              <w:pStyle w:val="TAC"/>
              <w:rPr>
                <w:lang w:val="fi-FI" w:eastAsia="fi-FI"/>
              </w:rPr>
            </w:pPr>
            <w:r w:rsidRPr="00AE4694">
              <w:rPr>
                <w:lang w:val="fi-FI" w:eastAsia="fi-FI"/>
              </w:rPr>
              <w:t>DC_21A_n77A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lang w:val="fi-FI" w:eastAsia="fi-FI"/>
              </w:rPr>
            </w:pPr>
            <w:r w:rsidRPr="00AE4694">
              <w:rPr>
                <w:lang w:val="fi-FI" w:eastAsia="fi-FI"/>
              </w:rPr>
              <w:t>CA_n77C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DC_1A-3A-21A_n78A</w:t>
            </w:r>
          </w:p>
          <w:p w:rsidR="008F27E3" w:rsidRPr="00AE4694" w:rsidRDefault="008F27E3" w:rsidP="00AD21D3">
            <w:pPr>
              <w:pStyle w:val="TAC"/>
              <w:rPr>
                <w:lang w:val="fi-FI" w:eastAsia="fi-FI"/>
              </w:rPr>
            </w:pPr>
            <w:r w:rsidRPr="00AE4694">
              <w:rPr>
                <w:lang w:val="fi-FI" w:eastAsia="fi-FI"/>
              </w:rPr>
              <w:t>DC_1A-3A-21A_n78C</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DC_21A_n78A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lang w:val="fi-FI" w:eastAsia="fi-FI"/>
              </w:rPr>
            </w:pPr>
            <w:r w:rsidRPr="00AE4694">
              <w:rPr>
                <w:lang w:val="fi-FI" w:eastAsia="fi-FI"/>
              </w:rPr>
              <w:t>CA_n78C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DC_1A-3A-21A_n79A</w:t>
            </w:r>
          </w:p>
          <w:p w:rsidR="008F27E3" w:rsidRPr="00AE4694" w:rsidRDefault="008F27E3" w:rsidP="00AD21D3">
            <w:pPr>
              <w:pStyle w:val="TAC"/>
              <w:rPr>
                <w:lang w:val="fi-FI" w:eastAsia="fi-FI"/>
              </w:rPr>
            </w:pPr>
            <w:r w:rsidRPr="00AE4694">
              <w:rPr>
                <w:lang w:val="fi-FI" w:eastAsia="fi-FI"/>
              </w:rPr>
              <w:t>DC_1A-3A-21A_n79C</w:t>
            </w:r>
          </w:p>
        </w:tc>
        <w:tc>
          <w:tcPr>
            <w:tcW w:w="3212" w:type="dxa"/>
          </w:tcPr>
          <w:p w:rsidR="008F27E3" w:rsidRPr="00AE4694" w:rsidRDefault="008F27E3" w:rsidP="00AD21D3">
            <w:pPr>
              <w:pStyle w:val="TAC"/>
              <w:rPr>
                <w:lang w:val="fi-FI" w:eastAsia="fi-FI"/>
              </w:rPr>
            </w:pPr>
            <w:r w:rsidRPr="00AE4694">
              <w:rPr>
                <w:lang w:val="fi-FI" w:eastAsia="fi-FI"/>
              </w:rPr>
              <w:t>DC_1A_n79A</w:t>
            </w:r>
          </w:p>
          <w:p w:rsidR="008F27E3" w:rsidRPr="00AE4694" w:rsidRDefault="008F27E3" w:rsidP="00AD21D3">
            <w:pPr>
              <w:pStyle w:val="TAC"/>
              <w:rPr>
                <w:lang w:val="fi-FI" w:eastAsia="fi-FI"/>
              </w:rPr>
            </w:pPr>
            <w:r w:rsidRPr="00AE4694">
              <w:rPr>
                <w:lang w:val="fi-FI" w:eastAsia="fi-FI"/>
              </w:rPr>
              <w:t>DC_3A_n79A</w:t>
            </w:r>
          </w:p>
          <w:p w:rsidR="008F27E3" w:rsidRPr="00AE4694" w:rsidRDefault="008F27E3" w:rsidP="00AD21D3">
            <w:pPr>
              <w:pStyle w:val="TAC"/>
              <w:rPr>
                <w:lang w:val="fi-FI" w:eastAsia="fi-FI"/>
              </w:rPr>
            </w:pPr>
            <w:r w:rsidRPr="00AE4694">
              <w:rPr>
                <w:lang w:val="fi-FI" w:eastAsia="fi-FI"/>
              </w:rPr>
              <w:t>DC_21A_n79A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lang w:val="fi-FI" w:eastAsia="fi-FI"/>
              </w:rPr>
            </w:pPr>
            <w:r w:rsidRPr="00AE4694">
              <w:rPr>
                <w:lang w:val="fi-FI" w:eastAsia="fi-FI"/>
              </w:rPr>
              <w:t>CA_n79C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DC_1A-3A-28A_n77A</w:t>
            </w:r>
          </w:p>
        </w:tc>
        <w:tc>
          <w:tcPr>
            <w:tcW w:w="3212" w:type="dxa"/>
          </w:tcPr>
          <w:p w:rsidR="008F27E3" w:rsidRPr="00AE4694" w:rsidRDefault="008F27E3" w:rsidP="00AD21D3">
            <w:pPr>
              <w:pStyle w:val="TAC"/>
              <w:rPr>
                <w:lang w:val="fi-FI" w:eastAsia="fi-FI"/>
              </w:rPr>
            </w:pPr>
            <w:r w:rsidRPr="00AE4694">
              <w:rPr>
                <w:lang w:val="fi-FI" w:eastAsia="fi-FI"/>
              </w:rPr>
              <w:t>DC_1A_n77A</w:t>
            </w:r>
          </w:p>
          <w:p w:rsidR="008F27E3" w:rsidRPr="00AE4694" w:rsidRDefault="008F27E3" w:rsidP="00AD21D3">
            <w:pPr>
              <w:pStyle w:val="TAC"/>
              <w:rPr>
                <w:lang w:val="fi-FI" w:eastAsia="fi-FI"/>
              </w:rPr>
            </w:pPr>
            <w:r w:rsidRPr="00AE4694">
              <w:rPr>
                <w:lang w:val="fi-FI" w:eastAsia="fi-FI"/>
              </w:rPr>
              <w:t>DC_3A_n77A</w:t>
            </w:r>
          </w:p>
          <w:p w:rsidR="008F27E3" w:rsidRPr="00AE4694" w:rsidRDefault="008F27E3" w:rsidP="00AD21D3">
            <w:pPr>
              <w:pStyle w:val="TAC"/>
              <w:rPr>
                <w:lang w:val="fi-FI" w:eastAsia="fi-FI"/>
              </w:rPr>
            </w:pPr>
            <w:r w:rsidRPr="00AE4694">
              <w:rPr>
                <w:lang w:val="fi-FI" w:eastAsia="fi-FI"/>
              </w:rPr>
              <w:t>DC_28A_n77A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DC_28A_n78A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DC_1A-3A-28A_n79A</w:t>
            </w:r>
          </w:p>
        </w:tc>
        <w:tc>
          <w:tcPr>
            <w:tcW w:w="3212" w:type="dxa"/>
          </w:tcPr>
          <w:p w:rsidR="008F27E3" w:rsidRPr="00AE4694" w:rsidRDefault="008F27E3" w:rsidP="00AD21D3">
            <w:pPr>
              <w:pStyle w:val="TAC"/>
              <w:rPr>
                <w:lang w:val="fi-FI" w:eastAsia="fi-FI"/>
              </w:rPr>
            </w:pPr>
            <w:r w:rsidRPr="00AE4694">
              <w:rPr>
                <w:lang w:val="fi-FI" w:eastAsia="fi-FI"/>
              </w:rPr>
              <w:t>DC_1A_n79A</w:t>
            </w:r>
          </w:p>
          <w:p w:rsidR="008F27E3" w:rsidRPr="00AE4694" w:rsidRDefault="008F27E3" w:rsidP="00AD21D3">
            <w:pPr>
              <w:pStyle w:val="TAC"/>
              <w:rPr>
                <w:lang w:val="fi-FI" w:eastAsia="fi-FI"/>
              </w:rPr>
            </w:pPr>
            <w:r w:rsidRPr="00AE4694">
              <w:rPr>
                <w:lang w:val="fi-FI" w:eastAsia="fi-FI"/>
              </w:rPr>
              <w:t>DC_3A_n79A</w:t>
            </w:r>
          </w:p>
          <w:p w:rsidR="008F27E3" w:rsidRPr="00AE4694" w:rsidRDefault="008F27E3" w:rsidP="00AD21D3">
            <w:pPr>
              <w:pStyle w:val="TAC"/>
              <w:rPr>
                <w:lang w:val="fi-FI" w:eastAsia="fi-FI"/>
              </w:rPr>
            </w:pPr>
            <w:r w:rsidRPr="00AE4694">
              <w:rPr>
                <w:lang w:val="fi-FI" w:eastAsia="fi-FI"/>
              </w:rPr>
              <w:t>DC_28A_n79A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eastAsia="맑은 고딕" w:hint="eastAsia"/>
                <w:lang w:val="fi-FI" w:eastAsia="ko-KR"/>
              </w:rPr>
              <w:lastRenderedPageBreak/>
              <w:t>DC_1A-3A_n28A-n78A</w:t>
            </w:r>
          </w:p>
        </w:tc>
        <w:tc>
          <w:tcPr>
            <w:tcW w:w="3212" w:type="dxa"/>
          </w:tcPr>
          <w:p w:rsidR="008F27E3" w:rsidRPr="00AE4694" w:rsidRDefault="008F27E3" w:rsidP="00AD21D3">
            <w:pPr>
              <w:pStyle w:val="TAC"/>
              <w:rPr>
                <w:rFonts w:eastAsia="맑은 고딕"/>
                <w:lang w:val="fi-FI" w:eastAsia="ko-KR"/>
              </w:rPr>
            </w:pPr>
            <w:r w:rsidRPr="00AE4694">
              <w:rPr>
                <w:rFonts w:eastAsia="맑은 고딕" w:hint="eastAsia"/>
                <w:lang w:val="fi-FI" w:eastAsia="ko-KR"/>
              </w:rPr>
              <w:t>DC_1A_n28A</w:t>
            </w:r>
          </w:p>
          <w:p w:rsidR="008F27E3" w:rsidRPr="00AE4694" w:rsidRDefault="008F27E3" w:rsidP="00AD21D3">
            <w:pPr>
              <w:pStyle w:val="TAC"/>
              <w:rPr>
                <w:rFonts w:eastAsia="맑은 고딕"/>
                <w:lang w:val="fi-FI" w:eastAsia="ko-KR"/>
              </w:rPr>
            </w:pPr>
            <w:r w:rsidRPr="00AE4694">
              <w:rPr>
                <w:rFonts w:eastAsia="맑은 고딕"/>
                <w:lang w:val="fi-FI" w:eastAsia="ko-KR"/>
              </w:rPr>
              <w:t>DC_1A_n78A</w:t>
            </w:r>
          </w:p>
          <w:p w:rsidR="008F27E3" w:rsidRPr="00AE4694" w:rsidRDefault="008F27E3" w:rsidP="00AD21D3">
            <w:pPr>
              <w:pStyle w:val="TAC"/>
              <w:rPr>
                <w:rFonts w:eastAsia="맑은 고딕"/>
                <w:lang w:val="fi-FI" w:eastAsia="ko-KR"/>
              </w:rPr>
            </w:pPr>
            <w:r w:rsidRPr="00AE4694">
              <w:rPr>
                <w:rFonts w:eastAsia="맑은 고딕"/>
                <w:lang w:val="fi-FI" w:eastAsia="ko-KR"/>
              </w:rPr>
              <w:t>DC_3A_n28A</w:t>
            </w:r>
          </w:p>
          <w:p w:rsidR="008F27E3" w:rsidRPr="00AE4694" w:rsidRDefault="008F27E3" w:rsidP="00AD21D3">
            <w:pPr>
              <w:pStyle w:val="TAC"/>
              <w:rPr>
                <w:lang w:val="fi-FI" w:eastAsia="fi-FI"/>
              </w:rPr>
            </w:pPr>
            <w:r w:rsidRPr="00AE4694">
              <w:rPr>
                <w:rFonts w:eastAsia="맑은 고딕"/>
                <w:lang w:val="fi-FI" w:eastAsia="ko-KR"/>
              </w:rPr>
              <w:t>DC_3A_n78A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eastAsia="맑은 고딕" w:hint="eastAsia"/>
                <w:lang w:val="fi-FI" w:eastAsia="ko-KR"/>
              </w:rPr>
              <w:t>CA_1A-3A</w:t>
            </w:r>
          </w:p>
        </w:tc>
        <w:tc>
          <w:tcPr>
            <w:tcW w:w="0" w:type="auto"/>
            <w:vAlign w:val="center"/>
          </w:tcPr>
          <w:p w:rsidR="008F27E3" w:rsidRPr="00AE4694" w:rsidRDefault="008F27E3" w:rsidP="00AD21D3">
            <w:pPr>
              <w:pStyle w:val="TAC"/>
              <w:rPr>
                <w:lang w:val="fi-FI" w:eastAsia="fi-FI"/>
              </w:rPr>
            </w:pPr>
            <w:r w:rsidRPr="00AE4694">
              <w:rPr>
                <w:rFonts w:eastAsia="맑은 고딕" w:hint="eastAsia"/>
                <w:lang w:val="fi-FI" w:eastAsia="ko-KR"/>
              </w:rPr>
              <w:t>CA_n28A-n78A</w:t>
            </w:r>
          </w:p>
        </w:tc>
      </w:tr>
      <w:tr w:rsidR="008F27E3" w:rsidRPr="00AE4694" w:rsidTr="00AD21D3">
        <w:trPr>
          <w:trHeight w:val="288"/>
          <w:jc w:val="center"/>
          <w:ins w:id="1420" w:author="Suhwan Lim" w:date="2019-04-18T13:31:00Z"/>
        </w:trPr>
        <w:tc>
          <w:tcPr>
            <w:tcW w:w="2136" w:type="dxa"/>
            <w:shd w:val="clear" w:color="auto" w:fill="auto"/>
            <w:noWrap/>
            <w:vAlign w:val="center"/>
          </w:tcPr>
          <w:p w:rsidR="008F27E3" w:rsidRPr="00AE4694" w:rsidRDefault="008F27E3" w:rsidP="00AD21D3">
            <w:pPr>
              <w:pStyle w:val="TAC"/>
              <w:rPr>
                <w:ins w:id="1421" w:author="Suhwan Lim" w:date="2019-04-18T13:31:00Z"/>
                <w:rFonts w:eastAsia="맑은 고딕"/>
                <w:lang w:val="fi-FI" w:eastAsia="ko-KR"/>
              </w:rPr>
            </w:pPr>
            <w:ins w:id="1422" w:author="Suhwan Lim" w:date="2019-04-18T13:31:00Z">
              <w:r>
                <w:rPr>
                  <w:rFonts w:eastAsia="맑은 고딕" w:hint="eastAsia"/>
                  <w:lang w:val="fi-FI" w:eastAsia="ko-KR"/>
                </w:rPr>
                <w:t>DC_1A-3C</w:t>
              </w:r>
              <w:r w:rsidRPr="00AE4694">
                <w:rPr>
                  <w:rFonts w:eastAsia="맑은 고딕" w:hint="eastAsia"/>
                  <w:lang w:val="fi-FI" w:eastAsia="ko-KR"/>
                </w:rPr>
                <w:t>_n28A-n78A</w:t>
              </w:r>
            </w:ins>
          </w:p>
        </w:tc>
        <w:tc>
          <w:tcPr>
            <w:tcW w:w="3212" w:type="dxa"/>
          </w:tcPr>
          <w:p w:rsidR="008F27E3" w:rsidRPr="00AE4694" w:rsidRDefault="008F27E3" w:rsidP="00AD21D3">
            <w:pPr>
              <w:pStyle w:val="TAC"/>
              <w:rPr>
                <w:ins w:id="1423" w:author="Suhwan Lim" w:date="2019-04-18T13:31:00Z"/>
                <w:rFonts w:eastAsia="맑은 고딕"/>
                <w:lang w:val="fi-FI" w:eastAsia="ko-KR"/>
              </w:rPr>
            </w:pPr>
            <w:ins w:id="1424" w:author="Suhwan Lim" w:date="2019-04-18T13:31:00Z">
              <w:r w:rsidRPr="00AE4694">
                <w:rPr>
                  <w:rFonts w:eastAsia="맑은 고딕" w:hint="eastAsia"/>
                  <w:lang w:val="fi-FI" w:eastAsia="ko-KR"/>
                </w:rPr>
                <w:t>DC_1A_n28A</w:t>
              </w:r>
            </w:ins>
          </w:p>
          <w:p w:rsidR="008F27E3" w:rsidRPr="00AE4694" w:rsidRDefault="008F27E3" w:rsidP="00AD21D3">
            <w:pPr>
              <w:pStyle w:val="TAC"/>
              <w:rPr>
                <w:ins w:id="1425" w:author="Suhwan Lim" w:date="2019-04-18T13:31:00Z"/>
                <w:rFonts w:eastAsia="맑은 고딕"/>
                <w:lang w:val="fi-FI" w:eastAsia="ko-KR"/>
              </w:rPr>
            </w:pPr>
            <w:ins w:id="1426" w:author="Suhwan Lim" w:date="2019-04-18T13:31:00Z">
              <w:r w:rsidRPr="00AE4694">
                <w:rPr>
                  <w:rFonts w:eastAsia="맑은 고딕"/>
                  <w:lang w:val="fi-FI" w:eastAsia="ko-KR"/>
                </w:rPr>
                <w:t>DC_1A_n78A</w:t>
              </w:r>
            </w:ins>
          </w:p>
          <w:p w:rsidR="008F27E3" w:rsidRPr="00AE4694" w:rsidRDefault="008F27E3" w:rsidP="00AD21D3">
            <w:pPr>
              <w:pStyle w:val="TAC"/>
              <w:rPr>
                <w:ins w:id="1427" w:author="Suhwan Lim" w:date="2019-04-18T13:31:00Z"/>
                <w:rFonts w:eastAsia="맑은 고딕"/>
                <w:lang w:val="fi-FI" w:eastAsia="ko-KR"/>
              </w:rPr>
            </w:pPr>
            <w:ins w:id="1428" w:author="Suhwan Lim" w:date="2019-04-18T13:31:00Z">
              <w:r w:rsidRPr="00AE4694">
                <w:rPr>
                  <w:rFonts w:eastAsia="맑은 고딕"/>
                  <w:lang w:val="fi-FI" w:eastAsia="ko-KR"/>
                </w:rPr>
                <w:t>DC_3A_n28A</w:t>
              </w:r>
            </w:ins>
          </w:p>
          <w:p w:rsidR="008F27E3" w:rsidRDefault="008F27E3" w:rsidP="00AD21D3">
            <w:pPr>
              <w:pStyle w:val="TAC"/>
              <w:rPr>
                <w:ins w:id="1429" w:author="Suhwan Lim" w:date="2019-04-18T13:31:00Z"/>
                <w:rFonts w:eastAsia="맑은 고딕"/>
                <w:lang w:val="fi-FI" w:eastAsia="ko-KR"/>
              </w:rPr>
            </w:pPr>
            <w:ins w:id="1430" w:author="Suhwan Lim" w:date="2019-04-18T13:31:00Z">
              <w:r w:rsidRPr="00AE4694">
                <w:rPr>
                  <w:rFonts w:eastAsia="맑은 고딕"/>
                  <w:lang w:val="fi-FI" w:eastAsia="ko-KR"/>
                </w:rPr>
                <w:t>DC_3A_n78A</w:t>
              </w:r>
            </w:ins>
          </w:p>
          <w:p w:rsidR="008F27E3" w:rsidRPr="00AE4694" w:rsidRDefault="008F27E3" w:rsidP="00AD21D3">
            <w:pPr>
              <w:pStyle w:val="TAC"/>
              <w:rPr>
                <w:ins w:id="1431" w:author="Suhwan Lim" w:date="2019-04-18T13:31:00Z"/>
                <w:rFonts w:eastAsia="맑은 고딕"/>
                <w:lang w:val="fi-FI" w:eastAsia="ko-KR"/>
              </w:rPr>
            </w:pPr>
            <w:ins w:id="1432" w:author="Suhwan Lim" w:date="2019-04-18T13:31:00Z">
              <w:r>
                <w:rPr>
                  <w:rFonts w:eastAsia="맑은 고딕"/>
                  <w:lang w:val="fi-FI" w:eastAsia="ko-KR"/>
                </w:rPr>
                <w:t>DC_3C</w:t>
              </w:r>
              <w:r w:rsidRPr="00AE4694">
                <w:rPr>
                  <w:rFonts w:eastAsia="맑은 고딕"/>
                  <w:lang w:val="fi-FI" w:eastAsia="ko-KR"/>
                </w:rPr>
                <w:t>_n28A</w:t>
              </w:r>
            </w:ins>
          </w:p>
          <w:p w:rsidR="008F27E3" w:rsidRPr="00AE4694" w:rsidRDefault="008F27E3" w:rsidP="00AD21D3">
            <w:pPr>
              <w:pStyle w:val="TAC"/>
              <w:rPr>
                <w:ins w:id="1433" w:author="Suhwan Lim" w:date="2019-04-18T13:31:00Z"/>
                <w:rFonts w:eastAsia="맑은 고딕"/>
                <w:lang w:val="fi-FI" w:eastAsia="ko-KR"/>
              </w:rPr>
            </w:pPr>
            <w:ins w:id="1434" w:author="Suhwan Lim" w:date="2019-04-18T13:31:00Z">
              <w:r>
                <w:rPr>
                  <w:rFonts w:eastAsia="맑은 고딕"/>
                  <w:lang w:val="fi-FI" w:eastAsia="ko-KR"/>
                </w:rPr>
                <w:t>DC_3C</w:t>
              </w:r>
              <w:r w:rsidRPr="00AE4694">
                <w:rPr>
                  <w:rFonts w:eastAsia="맑은 고딕"/>
                  <w:lang w:val="fi-FI" w:eastAsia="ko-KR"/>
                </w:rPr>
                <w:t>_n78A</w:t>
              </w:r>
            </w:ins>
          </w:p>
        </w:tc>
        <w:tc>
          <w:tcPr>
            <w:tcW w:w="0" w:type="auto"/>
            <w:shd w:val="clear" w:color="auto" w:fill="auto"/>
            <w:noWrap/>
            <w:vAlign w:val="center"/>
          </w:tcPr>
          <w:p w:rsidR="008F27E3" w:rsidRDefault="008F27E3" w:rsidP="00AD21D3">
            <w:pPr>
              <w:pStyle w:val="TAC"/>
              <w:rPr>
                <w:ins w:id="1435" w:author="Suhwan Lim" w:date="2019-04-18T13:31:00Z"/>
                <w:rFonts w:eastAsia="맑은 고딕"/>
                <w:lang w:val="fi-FI" w:eastAsia="ko-KR"/>
              </w:rPr>
            </w:pPr>
            <w:ins w:id="1436" w:author="Suhwan Lim" w:date="2019-04-18T13:31:00Z">
              <w:r w:rsidRPr="00AE4694">
                <w:rPr>
                  <w:rFonts w:eastAsia="맑은 고딕" w:hint="eastAsia"/>
                  <w:lang w:val="fi-FI" w:eastAsia="ko-KR"/>
                </w:rPr>
                <w:t>CA_1A-3A</w:t>
              </w:r>
              <w:r>
                <w:rPr>
                  <w:rFonts w:eastAsia="맑은 고딕"/>
                  <w:lang w:val="fi-FI" w:eastAsia="ko-KR"/>
                </w:rPr>
                <w:t xml:space="preserve">, </w:t>
              </w:r>
            </w:ins>
          </w:p>
          <w:p w:rsidR="008F27E3" w:rsidRPr="00AE4694" w:rsidRDefault="008F27E3" w:rsidP="00AD21D3">
            <w:pPr>
              <w:pStyle w:val="TAC"/>
              <w:rPr>
                <w:ins w:id="1437" w:author="Suhwan Lim" w:date="2019-04-18T13:31:00Z"/>
                <w:rFonts w:eastAsia="맑은 고딕"/>
                <w:lang w:val="fi-FI" w:eastAsia="ko-KR"/>
              </w:rPr>
            </w:pPr>
            <w:ins w:id="1438" w:author="Suhwan Lim" w:date="2019-04-18T13:31:00Z">
              <w:r>
                <w:rPr>
                  <w:rFonts w:eastAsia="맑은 고딕"/>
                  <w:lang w:val="fi-FI" w:eastAsia="ko-KR"/>
                </w:rPr>
                <w:t>CA_1A-3C</w:t>
              </w:r>
            </w:ins>
          </w:p>
        </w:tc>
        <w:tc>
          <w:tcPr>
            <w:tcW w:w="0" w:type="auto"/>
            <w:vAlign w:val="center"/>
          </w:tcPr>
          <w:p w:rsidR="008F27E3" w:rsidRPr="00AE4694" w:rsidRDefault="008F27E3" w:rsidP="00AD21D3">
            <w:pPr>
              <w:pStyle w:val="TAC"/>
              <w:rPr>
                <w:ins w:id="1439" w:author="Suhwan Lim" w:date="2019-04-18T13:31:00Z"/>
                <w:rFonts w:eastAsia="맑은 고딕"/>
                <w:lang w:val="fi-FI" w:eastAsia="ko-KR"/>
              </w:rPr>
            </w:pPr>
            <w:ins w:id="1440" w:author="Suhwan Lim" w:date="2019-04-18T13:31:00Z">
              <w:r w:rsidRPr="00AE4694">
                <w:rPr>
                  <w:rFonts w:eastAsia="맑은 고딕" w:hint="eastAsia"/>
                  <w:lang w:val="fi-FI" w:eastAsia="ko-KR"/>
                </w:rPr>
                <w:t>CA_n28A-n78A</w:t>
              </w:r>
            </w:ins>
          </w:p>
        </w:tc>
      </w:tr>
      <w:tr w:rsidR="008F27E3" w:rsidRPr="00AE4694" w:rsidDel="00522FC8"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1A-3A-42A_n77A</w:t>
            </w:r>
          </w:p>
          <w:p w:rsidR="008F27E3" w:rsidRPr="00AE4694" w:rsidDel="00522FC8"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1A_n77A</w:t>
            </w:r>
          </w:p>
          <w:p w:rsidR="008F27E3" w:rsidRPr="00AE4694" w:rsidDel="00522FC8" w:rsidRDefault="008F27E3" w:rsidP="00AD21D3">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8F27E3" w:rsidRPr="00AE4694" w:rsidDel="00522FC8"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pPr>
            <w:r w:rsidRPr="00AE4694">
              <w:t>n77A</w:t>
            </w:r>
          </w:p>
          <w:p w:rsidR="008F27E3" w:rsidRPr="00AE4694" w:rsidDel="00522FC8" w:rsidRDefault="008F27E3" w:rsidP="00AD21D3">
            <w:pPr>
              <w:pStyle w:val="TAC"/>
              <w:rPr>
                <w:lang w:val="fi-FI" w:eastAsia="fi-FI"/>
              </w:rPr>
            </w:pPr>
            <w:r w:rsidRPr="00AE4694">
              <w:rPr>
                <w:lang w:val="fi-FI" w:eastAsia="fi-FI"/>
              </w:rPr>
              <w:t>CA_n77C</w:t>
            </w:r>
          </w:p>
        </w:tc>
      </w:tr>
      <w:tr w:rsidR="008F27E3" w:rsidRPr="00AE4694" w:rsidDel="00522FC8"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1A-3A-42A_n78A</w:t>
            </w:r>
          </w:p>
          <w:p w:rsidR="008F27E3" w:rsidRPr="00AE4694" w:rsidDel="00522FC8"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1A_n78A</w:t>
            </w:r>
          </w:p>
          <w:p w:rsidR="008F27E3" w:rsidRPr="00AE4694" w:rsidDel="00522FC8" w:rsidRDefault="008F27E3" w:rsidP="00AD21D3">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8F27E3" w:rsidRPr="00AE4694" w:rsidDel="00522FC8"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pPr>
            <w:r w:rsidRPr="00AE4694">
              <w:t>n78A</w:t>
            </w:r>
          </w:p>
          <w:p w:rsidR="008F27E3" w:rsidRPr="00AE4694" w:rsidDel="00522FC8" w:rsidRDefault="008F27E3" w:rsidP="00AD21D3">
            <w:pPr>
              <w:pStyle w:val="TAC"/>
              <w:rPr>
                <w:lang w:val="fi-FI" w:eastAsia="fi-FI"/>
              </w:rPr>
            </w:pPr>
            <w:r w:rsidRPr="00AE4694">
              <w:rPr>
                <w:lang w:val="fi-FI" w:eastAsia="fi-FI"/>
              </w:rPr>
              <w:t>CA_n78C</w:t>
            </w:r>
          </w:p>
        </w:tc>
      </w:tr>
      <w:tr w:rsidR="008F27E3" w:rsidRPr="00AE4694" w:rsidDel="00522FC8"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1A-3A-42A_n79A</w:t>
            </w:r>
          </w:p>
          <w:p w:rsidR="008F27E3" w:rsidRPr="00AE4694" w:rsidDel="00522FC8"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1A_n79A</w:t>
            </w:r>
          </w:p>
          <w:p w:rsidR="008F27E3" w:rsidRPr="00AE4694" w:rsidDel="00522FC8" w:rsidRDefault="008F27E3" w:rsidP="00AD21D3">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8F27E3" w:rsidRPr="00AE4694" w:rsidDel="00522FC8"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pPr>
            <w:r w:rsidRPr="00AE4694">
              <w:t>n79A</w:t>
            </w:r>
          </w:p>
          <w:p w:rsidR="008F27E3" w:rsidRPr="00AE4694" w:rsidDel="00522FC8" w:rsidRDefault="008F27E3" w:rsidP="00AD21D3">
            <w:pPr>
              <w:pStyle w:val="TAC"/>
              <w:rPr>
                <w:lang w:val="fi-FI" w:eastAsia="fi-FI"/>
              </w:rPr>
            </w:pPr>
            <w:r w:rsidRPr="00AE4694">
              <w:rPr>
                <w:lang w:val="fi-FI" w:eastAsia="fi-FI"/>
              </w:rPr>
              <w:t>CA_n79C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1A-3A-42C_n77A</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1A_n77A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n77A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1A-3A-42C_n78A</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1A_n78A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1A-3A-42C_n79A</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1A_n79A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n79A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ins w:id="1441" w:author="R4-1900524" w:date="2019-03-06T12:48:00Z">
              <w:r w:rsidRPr="003A1843">
                <w:t>CA_n77C</w:t>
              </w:r>
            </w:ins>
            <w:del w:id="1442" w:author="R4-1900524" w:date="2019-03-06T12:48:00Z">
              <w:r w:rsidRPr="00AE4694" w:rsidDel="003A1843">
                <w:delText>n77A</w:delText>
              </w:r>
            </w:del>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1A_n78A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ins w:id="1443" w:author="R4-1900524" w:date="2019-03-06T12:48:00Z">
              <w:r w:rsidRPr="003A1843">
                <w:t>CA_n78C</w:t>
              </w:r>
            </w:ins>
            <w:del w:id="1444" w:author="R4-1900524" w:date="2019-03-06T12:48:00Z">
              <w:r w:rsidRPr="00AE4694" w:rsidDel="003A1843">
                <w:delText>n78A</w:delText>
              </w:r>
            </w:del>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1A_n79A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ins w:id="1445" w:author="R4-1900524" w:date="2019-03-06T12:48:00Z">
              <w:r w:rsidRPr="003A1843">
                <w:t>CA_n79C</w:t>
              </w:r>
            </w:ins>
            <w:del w:id="1446" w:author="R4-1900524" w:date="2019-03-06T12:48:00Z">
              <w:r w:rsidRPr="00AE4694" w:rsidDel="003A1843">
                <w:delText>n79A</w:delText>
              </w:r>
            </w:del>
          </w:p>
        </w:tc>
      </w:tr>
      <w:tr w:rsidR="00056500" w:rsidRPr="00AE4694" w:rsidTr="00AD21D3">
        <w:trPr>
          <w:trHeight w:val="288"/>
          <w:jc w:val="center"/>
          <w:ins w:id="1447" w:author="Suhwan Lim" w:date="2019-05-21T16:48:00Z"/>
        </w:trPr>
        <w:tc>
          <w:tcPr>
            <w:tcW w:w="2136" w:type="dxa"/>
            <w:shd w:val="clear" w:color="auto" w:fill="auto"/>
            <w:noWrap/>
            <w:vAlign w:val="center"/>
          </w:tcPr>
          <w:p w:rsidR="00056500" w:rsidRPr="00AE4694" w:rsidRDefault="00056500" w:rsidP="00AD21D3">
            <w:pPr>
              <w:pStyle w:val="TAC"/>
              <w:rPr>
                <w:ins w:id="1448" w:author="Suhwan Lim" w:date="2019-05-21T16:48:00Z"/>
                <w:rFonts w:cs="Arial" w:hint="eastAsia"/>
                <w:lang w:eastAsia="ko-KR"/>
              </w:rPr>
            </w:pPr>
            <w:ins w:id="1449" w:author="Suhwan Lim" w:date="2019-05-21T16:48:00Z">
              <w:r>
                <w:rPr>
                  <w:rFonts w:cs="Arial" w:hint="eastAsia"/>
                  <w:lang w:eastAsia="ko-KR"/>
                </w:rPr>
                <w:t>DC_1A-3A_n77A-n79A</w:t>
              </w:r>
            </w:ins>
          </w:p>
        </w:tc>
        <w:tc>
          <w:tcPr>
            <w:tcW w:w="3212" w:type="dxa"/>
          </w:tcPr>
          <w:p w:rsidR="00056500" w:rsidRDefault="00056500" w:rsidP="00AD21D3">
            <w:pPr>
              <w:pStyle w:val="TAC"/>
              <w:rPr>
                <w:ins w:id="1450" w:author="Suhwan Lim" w:date="2019-05-21T16:49:00Z"/>
                <w:rFonts w:hint="eastAsia"/>
                <w:lang w:eastAsia="ko-KR"/>
              </w:rPr>
            </w:pPr>
            <w:ins w:id="1451" w:author="Suhwan Lim" w:date="2019-05-21T16:49:00Z">
              <w:r>
                <w:rPr>
                  <w:rFonts w:hint="eastAsia"/>
                  <w:lang w:eastAsia="ko-KR"/>
                </w:rPr>
                <w:t>DC_1A_n77A</w:t>
              </w:r>
            </w:ins>
          </w:p>
          <w:p w:rsidR="00056500" w:rsidRDefault="00056500" w:rsidP="00AD21D3">
            <w:pPr>
              <w:pStyle w:val="TAC"/>
              <w:rPr>
                <w:ins w:id="1452" w:author="Suhwan Lim" w:date="2019-05-21T16:49:00Z"/>
                <w:lang w:eastAsia="ko-KR"/>
              </w:rPr>
            </w:pPr>
            <w:ins w:id="1453" w:author="Suhwan Lim" w:date="2019-05-21T16:49:00Z">
              <w:r>
                <w:rPr>
                  <w:lang w:eastAsia="ko-KR"/>
                </w:rPr>
                <w:t>DC_1A_n79A</w:t>
              </w:r>
            </w:ins>
          </w:p>
          <w:p w:rsidR="00056500" w:rsidRDefault="00056500" w:rsidP="00AD21D3">
            <w:pPr>
              <w:pStyle w:val="TAC"/>
              <w:rPr>
                <w:ins w:id="1454" w:author="Suhwan Lim" w:date="2019-05-21T16:49:00Z"/>
                <w:lang w:eastAsia="ko-KR"/>
              </w:rPr>
            </w:pPr>
            <w:ins w:id="1455" w:author="Suhwan Lim" w:date="2019-05-21T16:49:00Z">
              <w:r>
                <w:rPr>
                  <w:lang w:eastAsia="ko-KR"/>
                </w:rPr>
                <w:t>DC_3A_n77A</w:t>
              </w:r>
            </w:ins>
          </w:p>
          <w:p w:rsidR="00056500" w:rsidRPr="00AE4694" w:rsidRDefault="00056500" w:rsidP="00AD21D3">
            <w:pPr>
              <w:pStyle w:val="TAC"/>
              <w:rPr>
                <w:ins w:id="1456" w:author="Suhwan Lim" w:date="2019-05-21T16:48:00Z"/>
                <w:rFonts w:hint="eastAsia"/>
                <w:lang w:eastAsia="ko-KR"/>
              </w:rPr>
            </w:pPr>
            <w:ins w:id="1457" w:author="Suhwan Lim" w:date="2019-05-21T16:49:00Z">
              <w:r>
                <w:rPr>
                  <w:lang w:eastAsia="ko-KR"/>
                </w:rPr>
                <w:t>DC_3A_n79A</w:t>
              </w:r>
            </w:ins>
          </w:p>
        </w:tc>
        <w:tc>
          <w:tcPr>
            <w:tcW w:w="0" w:type="auto"/>
            <w:shd w:val="clear" w:color="auto" w:fill="auto"/>
            <w:noWrap/>
            <w:vAlign w:val="center"/>
          </w:tcPr>
          <w:p w:rsidR="00056500" w:rsidRPr="00AE4694" w:rsidRDefault="00056500" w:rsidP="00AD21D3">
            <w:pPr>
              <w:pStyle w:val="TAC"/>
              <w:rPr>
                <w:ins w:id="1458" w:author="Suhwan Lim" w:date="2019-05-21T16:48:00Z"/>
                <w:rFonts w:hint="eastAsia"/>
                <w:lang w:eastAsia="ko-KR"/>
              </w:rPr>
            </w:pPr>
            <w:ins w:id="1459" w:author="Suhwan Lim" w:date="2019-05-21T16:49:00Z">
              <w:r>
                <w:rPr>
                  <w:rFonts w:hint="eastAsia"/>
                  <w:lang w:eastAsia="ko-KR"/>
                </w:rPr>
                <w:t>CA_1A-3A</w:t>
              </w:r>
            </w:ins>
          </w:p>
        </w:tc>
        <w:tc>
          <w:tcPr>
            <w:tcW w:w="0" w:type="auto"/>
            <w:vAlign w:val="center"/>
          </w:tcPr>
          <w:p w:rsidR="00056500" w:rsidRPr="003A1843" w:rsidRDefault="00056500" w:rsidP="00AD21D3">
            <w:pPr>
              <w:pStyle w:val="TAC"/>
              <w:rPr>
                <w:ins w:id="1460" w:author="Suhwan Lim" w:date="2019-05-21T16:48:00Z"/>
              </w:rPr>
            </w:pPr>
            <w:ins w:id="1461" w:author="Suhwan Lim" w:date="2019-05-21T16:49:00Z">
              <w:r>
                <w:rPr>
                  <w:rFonts w:hint="eastAsia"/>
                  <w:lang w:eastAsia="ko-KR"/>
                </w:rPr>
                <w:t>CA_n77A-n79A</w:t>
              </w:r>
            </w:ins>
          </w:p>
        </w:tc>
      </w:tr>
      <w:tr w:rsidR="00056500" w:rsidRPr="00AE4694" w:rsidTr="00AD21D3">
        <w:trPr>
          <w:trHeight w:val="288"/>
          <w:jc w:val="center"/>
          <w:ins w:id="1462" w:author="Suhwan Lim" w:date="2019-05-21T16:48:00Z"/>
        </w:trPr>
        <w:tc>
          <w:tcPr>
            <w:tcW w:w="2136" w:type="dxa"/>
            <w:shd w:val="clear" w:color="auto" w:fill="auto"/>
            <w:noWrap/>
            <w:vAlign w:val="center"/>
          </w:tcPr>
          <w:p w:rsidR="00056500" w:rsidRPr="00AE4694" w:rsidRDefault="00056500" w:rsidP="00056500">
            <w:pPr>
              <w:pStyle w:val="TAC"/>
              <w:rPr>
                <w:ins w:id="1463" w:author="Suhwan Lim" w:date="2019-05-21T16:48:00Z"/>
                <w:rFonts w:cs="Arial"/>
                <w:lang w:eastAsia="ja-JP"/>
              </w:rPr>
            </w:pPr>
            <w:ins w:id="1464" w:author="Suhwan Lim" w:date="2019-05-21T16:48:00Z">
              <w:r>
                <w:rPr>
                  <w:rFonts w:cs="Arial" w:hint="eastAsia"/>
                  <w:lang w:eastAsia="ko-KR"/>
                </w:rPr>
                <w:t>DC_1A-3A_n78A-n79A</w:t>
              </w:r>
            </w:ins>
          </w:p>
        </w:tc>
        <w:tc>
          <w:tcPr>
            <w:tcW w:w="3212" w:type="dxa"/>
          </w:tcPr>
          <w:p w:rsidR="00056500" w:rsidRDefault="00056500" w:rsidP="00056500">
            <w:pPr>
              <w:pStyle w:val="TAC"/>
              <w:rPr>
                <w:ins w:id="1465" w:author="Suhwan Lim" w:date="2019-05-21T16:50:00Z"/>
                <w:rFonts w:hint="eastAsia"/>
                <w:lang w:eastAsia="ko-KR"/>
              </w:rPr>
            </w:pPr>
            <w:ins w:id="1466" w:author="Suhwan Lim" w:date="2019-05-21T16:50:00Z">
              <w:r>
                <w:rPr>
                  <w:rFonts w:hint="eastAsia"/>
                  <w:lang w:eastAsia="ko-KR"/>
                </w:rPr>
                <w:t>DC_1A_n78A</w:t>
              </w:r>
            </w:ins>
          </w:p>
          <w:p w:rsidR="00056500" w:rsidRDefault="00056500" w:rsidP="00056500">
            <w:pPr>
              <w:pStyle w:val="TAC"/>
              <w:rPr>
                <w:ins w:id="1467" w:author="Suhwan Lim" w:date="2019-05-21T16:50:00Z"/>
                <w:lang w:eastAsia="ko-KR"/>
              </w:rPr>
            </w:pPr>
            <w:ins w:id="1468" w:author="Suhwan Lim" w:date="2019-05-21T16:50:00Z">
              <w:r>
                <w:rPr>
                  <w:lang w:eastAsia="ko-KR"/>
                </w:rPr>
                <w:t>DC_1A_n79A</w:t>
              </w:r>
            </w:ins>
          </w:p>
          <w:p w:rsidR="00056500" w:rsidRDefault="00056500" w:rsidP="00056500">
            <w:pPr>
              <w:pStyle w:val="TAC"/>
              <w:rPr>
                <w:ins w:id="1469" w:author="Suhwan Lim" w:date="2019-05-21T16:50:00Z"/>
                <w:lang w:eastAsia="ko-KR"/>
              </w:rPr>
            </w:pPr>
            <w:ins w:id="1470" w:author="Suhwan Lim" w:date="2019-05-21T16:50:00Z">
              <w:r>
                <w:rPr>
                  <w:lang w:eastAsia="ko-KR"/>
                </w:rPr>
                <w:t>DC_3A_n78A</w:t>
              </w:r>
            </w:ins>
          </w:p>
          <w:p w:rsidR="00056500" w:rsidRPr="00AE4694" w:rsidRDefault="00056500" w:rsidP="00056500">
            <w:pPr>
              <w:pStyle w:val="TAC"/>
              <w:rPr>
                <w:ins w:id="1471" w:author="Suhwan Lim" w:date="2019-05-21T16:48:00Z"/>
                <w:lang w:eastAsia="ja-JP"/>
              </w:rPr>
            </w:pPr>
            <w:ins w:id="1472" w:author="Suhwan Lim" w:date="2019-05-21T16:50:00Z">
              <w:r>
                <w:rPr>
                  <w:lang w:eastAsia="ko-KR"/>
                </w:rPr>
                <w:t>DC_3A_n79A</w:t>
              </w:r>
            </w:ins>
          </w:p>
        </w:tc>
        <w:tc>
          <w:tcPr>
            <w:tcW w:w="0" w:type="auto"/>
            <w:shd w:val="clear" w:color="auto" w:fill="auto"/>
            <w:noWrap/>
            <w:vAlign w:val="center"/>
          </w:tcPr>
          <w:p w:rsidR="00056500" w:rsidRPr="00AE4694" w:rsidRDefault="00056500" w:rsidP="00056500">
            <w:pPr>
              <w:pStyle w:val="TAC"/>
              <w:rPr>
                <w:ins w:id="1473" w:author="Suhwan Lim" w:date="2019-05-21T16:48:00Z"/>
                <w:lang w:eastAsia="ja-JP"/>
              </w:rPr>
            </w:pPr>
            <w:ins w:id="1474" w:author="Suhwan Lim" w:date="2019-05-21T16:50:00Z">
              <w:r>
                <w:rPr>
                  <w:rFonts w:hint="eastAsia"/>
                  <w:lang w:eastAsia="ko-KR"/>
                </w:rPr>
                <w:t>CA_1A-3A</w:t>
              </w:r>
            </w:ins>
          </w:p>
        </w:tc>
        <w:tc>
          <w:tcPr>
            <w:tcW w:w="0" w:type="auto"/>
            <w:vAlign w:val="center"/>
          </w:tcPr>
          <w:p w:rsidR="00056500" w:rsidRPr="003A1843" w:rsidRDefault="00056500" w:rsidP="00056500">
            <w:pPr>
              <w:pStyle w:val="TAC"/>
              <w:rPr>
                <w:ins w:id="1475" w:author="Suhwan Lim" w:date="2019-05-21T16:48:00Z"/>
              </w:rPr>
            </w:pPr>
            <w:ins w:id="1476" w:author="Suhwan Lim" w:date="2019-05-21T16:50:00Z">
              <w:r>
                <w:rPr>
                  <w:rFonts w:hint="eastAsia"/>
                  <w:lang w:eastAsia="ko-KR"/>
                </w:rPr>
                <w:t>CA_n78A-n79A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DC_1A-5A-7A_n78A</w:t>
            </w:r>
          </w:p>
        </w:tc>
        <w:tc>
          <w:tcPr>
            <w:tcW w:w="3212" w:type="dxa"/>
          </w:tcPr>
          <w:p w:rsidR="00056500" w:rsidRPr="00AE4694" w:rsidRDefault="00056500" w:rsidP="00056500">
            <w:pPr>
              <w:pStyle w:val="TAC"/>
              <w:rPr>
                <w:lang w:val="fi-FI" w:eastAsia="fi-FI"/>
              </w:rPr>
            </w:pPr>
            <w:r w:rsidRPr="00AE4694">
              <w:rPr>
                <w:lang w:val="fi-FI" w:eastAsia="fi-FI"/>
              </w:rPr>
              <w:t>DC_1A_n78A</w:t>
            </w:r>
          </w:p>
          <w:p w:rsidR="00056500" w:rsidRPr="00AE4694" w:rsidRDefault="00056500" w:rsidP="00056500">
            <w:pPr>
              <w:pStyle w:val="TAC"/>
              <w:rPr>
                <w:lang w:val="fi-FI" w:eastAsia="fi-FI"/>
              </w:rPr>
            </w:pPr>
            <w:r w:rsidRPr="00AE4694">
              <w:rPr>
                <w:lang w:val="fi-FI" w:eastAsia="fi-FI"/>
              </w:rPr>
              <w:t>DC_5A_n78A</w:t>
            </w:r>
          </w:p>
          <w:p w:rsidR="00056500" w:rsidRPr="00AE4694" w:rsidRDefault="00056500" w:rsidP="00056500">
            <w:pPr>
              <w:pStyle w:val="TAC"/>
              <w:rPr>
                <w:lang w:val="fi-FI" w:eastAsia="fi-FI"/>
              </w:rPr>
            </w:pPr>
            <w:r w:rsidRPr="00AE4694">
              <w:rPr>
                <w:lang w:val="fi-FI" w:eastAsia="fi-FI"/>
              </w:rPr>
              <w:t>DC_7A_n78A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 xml:space="preserve">CA_1A-5A-7A </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DC_1A-5A-7A-7A_n78A</w:t>
            </w:r>
          </w:p>
        </w:tc>
        <w:tc>
          <w:tcPr>
            <w:tcW w:w="3212" w:type="dxa"/>
          </w:tcPr>
          <w:p w:rsidR="00056500" w:rsidRPr="00AE4694" w:rsidRDefault="00056500" w:rsidP="00056500">
            <w:pPr>
              <w:pStyle w:val="TAC"/>
              <w:rPr>
                <w:lang w:val="en-US" w:eastAsia="fi-FI"/>
              </w:rPr>
            </w:pPr>
            <w:r w:rsidRPr="00AE4694">
              <w:rPr>
                <w:lang w:val="en-US" w:eastAsia="fi-FI"/>
              </w:rPr>
              <w:t>DC_1A_n78A</w:t>
            </w:r>
          </w:p>
          <w:p w:rsidR="00056500" w:rsidRPr="00AE4694" w:rsidRDefault="00056500" w:rsidP="00056500">
            <w:pPr>
              <w:pStyle w:val="TAC"/>
              <w:rPr>
                <w:lang w:val="en-US" w:eastAsia="fi-FI"/>
              </w:rPr>
            </w:pPr>
            <w:r w:rsidRPr="00AE4694">
              <w:rPr>
                <w:lang w:val="en-US" w:eastAsia="fi-FI"/>
              </w:rPr>
              <w:t>DC_5A_n78A</w:t>
            </w:r>
          </w:p>
          <w:p w:rsidR="00056500" w:rsidRPr="00AE4694" w:rsidRDefault="00056500" w:rsidP="00056500">
            <w:pPr>
              <w:pStyle w:val="TAC"/>
              <w:rPr>
                <w:lang w:val="fi-FI" w:eastAsia="fi-FI"/>
              </w:rPr>
            </w:pPr>
            <w:r w:rsidRPr="00AE4694">
              <w:rPr>
                <w:lang w:val="en-US" w:eastAsia="fi-FI"/>
              </w:rPr>
              <w:t>DC_7A_n78A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 xml:space="preserve">CA_1A-5A-7A-7A </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DC_1A-7A-20A_n28A</w:t>
            </w:r>
          </w:p>
        </w:tc>
        <w:tc>
          <w:tcPr>
            <w:tcW w:w="3212" w:type="dxa"/>
          </w:tcPr>
          <w:p w:rsidR="00056500" w:rsidRPr="00AE4694" w:rsidRDefault="00056500" w:rsidP="00056500">
            <w:pPr>
              <w:pStyle w:val="TAC"/>
              <w:rPr>
                <w:lang w:val="fi-FI" w:eastAsia="fi-FI"/>
              </w:rPr>
            </w:pPr>
            <w:r w:rsidRPr="00AE4694">
              <w:rPr>
                <w:lang w:val="fi-FI" w:eastAsia="fi-FI"/>
              </w:rPr>
              <w:t>DC_1A_n28A</w:t>
            </w:r>
          </w:p>
          <w:p w:rsidR="00056500" w:rsidRPr="00AE4694" w:rsidRDefault="00056500" w:rsidP="00056500">
            <w:pPr>
              <w:pStyle w:val="TAC"/>
              <w:rPr>
                <w:lang w:val="fi-FI" w:eastAsia="fi-FI"/>
              </w:rPr>
            </w:pPr>
            <w:r w:rsidRPr="00AE4694">
              <w:rPr>
                <w:lang w:val="fi-FI" w:eastAsia="fi-FI"/>
              </w:rPr>
              <w:t>DC_7A_n28A</w:t>
            </w:r>
          </w:p>
          <w:p w:rsidR="00056500" w:rsidRPr="00AE4694" w:rsidRDefault="00056500" w:rsidP="00056500">
            <w:pPr>
              <w:pStyle w:val="TAC"/>
              <w:rPr>
                <w:lang w:val="fi-FI" w:eastAsia="fi-FI"/>
              </w:rPr>
            </w:pPr>
            <w:r w:rsidRPr="00AE4694">
              <w:rPr>
                <w:lang w:val="fi-FI" w:eastAsia="fi-FI"/>
              </w:rPr>
              <w:t>DC_20A_n28A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CA_1A-7A-20A</w:t>
            </w:r>
          </w:p>
        </w:tc>
        <w:tc>
          <w:tcPr>
            <w:tcW w:w="0" w:type="auto"/>
            <w:vAlign w:val="center"/>
          </w:tcPr>
          <w:p w:rsidR="00056500" w:rsidRPr="00AE4694" w:rsidRDefault="00056500" w:rsidP="00056500">
            <w:pPr>
              <w:pStyle w:val="TAC"/>
              <w:rPr>
                <w:lang w:val="fi-FI" w:eastAsia="fi-FI"/>
              </w:rPr>
            </w:pPr>
            <w:r w:rsidRPr="00AE4694">
              <w:rPr>
                <w:lang w:val="fi-FI" w:eastAsia="fi-FI"/>
              </w:rPr>
              <w:t>n28A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DC_1A-7A-20A_n78A</w:t>
            </w:r>
          </w:p>
        </w:tc>
        <w:tc>
          <w:tcPr>
            <w:tcW w:w="3212" w:type="dxa"/>
          </w:tcPr>
          <w:p w:rsidR="00056500" w:rsidRPr="00AE4694" w:rsidRDefault="00056500" w:rsidP="00056500">
            <w:pPr>
              <w:pStyle w:val="TAC"/>
              <w:rPr>
                <w:lang w:val="fi-FI" w:eastAsia="fi-FI"/>
              </w:rPr>
            </w:pPr>
            <w:r w:rsidRPr="00AE4694">
              <w:rPr>
                <w:lang w:val="fi-FI" w:eastAsia="fi-FI"/>
              </w:rPr>
              <w:t>DC_1A_n78A</w:t>
            </w:r>
          </w:p>
          <w:p w:rsidR="00056500" w:rsidRPr="00AE4694" w:rsidRDefault="00056500" w:rsidP="00056500">
            <w:pPr>
              <w:pStyle w:val="TAC"/>
              <w:rPr>
                <w:lang w:val="fi-FI" w:eastAsia="fi-FI"/>
              </w:rPr>
            </w:pPr>
            <w:r w:rsidRPr="00AE4694">
              <w:rPr>
                <w:lang w:val="fi-FI" w:eastAsia="fi-FI"/>
              </w:rPr>
              <w:t>DC_7A_n78A</w:t>
            </w:r>
          </w:p>
          <w:p w:rsidR="00056500" w:rsidRPr="00AE4694" w:rsidRDefault="00056500" w:rsidP="00056500">
            <w:pPr>
              <w:pStyle w:val="TAC"/>
              <w:rPr>
                <w:lang w:val="fi-FI" w:eastAsia="fi-FI"/>
              </w:rPr>
            </w:pPr>
            <w:r w:rsidRPr="00AE4694">
              <w:rPr>
                <w:lang w:val="fi-FI" w:eastAsia="fi-FI"/>
              </w:rPr>
              <w:t>DC_20A_n78A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CA_1A-7A-20A</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rFonts w:eastAsia="맑은 고딕" w:hint="eastAsia"/>
                <w:lang w:val="fi-FI" w:eastAsia="ko-KR"/>
              </w:rPr>
              <w:t>DC_1A-7A_n28A-n78A</w:t>
            </w:r>
          </w:p>
        </w:tc>
        <w:tc>
          <w:tcPr>
            <w:tcW w:w="3212" w:type="dxa"/>
          </w:tcPr>
          <w:p w:rsidR="00056500" w:rsidRPr="00AE4694" w:rsidRDefault="00056500" w:rsidP="00056500">
            <w:pPr>
              <w:pStyle w:val="TAC"/>
              <w:rPr>
                <w:rFonts w:eastAsia="맑은 고딕"/>
                <w:lang w:val="fi-FI" w:eastAsia="ko-KR"/>
              </w:rPr>
            </w:pPr>
            <w:r w:rsidRPr="00AE4694">
              <w:rPr>
                <w:rFonts w:eastAsia="맑은 고딕" w:hint="eastAsia"/>
                <w:lang w:val="fi-FI" w:eastAsia="ko-KR"/>
              </w:rPr>
              <w:t>DC_1A_n28A</w:t>
            </w:r>
          </w:p>
          <w:p w:rsidR="00056500" w:rsidRPr="00AE4694" w:rsidRDefault="00056500" w:rsidP="00056500">
            <w:pPr>
              <w:pStyle w:val="TAC"/>
              <w:rPr>
                <w:rFonts w:eastAsia="맑은 고딕"/>
                <w:lang w:val="fi-FI" w:eastAsia="ko-KR"/>
              </w:rPr>
            </w:pPr>
            <w:r w:rsidRPr="00AE4694">
              <w:rPr>
                <w:rFonts w:eastAsia="맑은 고딕"/>
                <w:lang w:val="fi-FI" w:eastAsia="ko-KR"/>
              </w:rPr>
              <w:t>DC_1A_n78A</w:t>
            </w:r>
          </w:p>
          <w:p w:rsidR="00056500" w:rsidRPr="00AE4694" w:rsidRDefault="00056500" w:rsidP="00056500">
            <w:pPr>
              <w:pStyle w:val="TAC"/>
              <w:rPr>
                <w:rFonts w:eastAsia="맑은 고딕"/>
                <w:lang w:val="fi-FI" w:eastAsia="ko-KR"/>
              </w:rPr>
            </w:pPr>
            <w:r w:rsidRPr="00AE4694">
              <w:rPr>
                <w:rFonts w:eastAsia="맑은 고딕"/>
                <w:lang w:val="fi-FI" w:eastAsia="ko-KR"/>
              </w:rPr>
              <w:t>DC_7A_n28A</w:t>
            </w:r>
          </w:p>
          <w:p w:rsidR="00056500" w:rsidRPr="00AE4694" w:rsidRDefault="00056500" w:rsidP="00056500">
            <w:pPr>
              <w:pStyle w:val="TAC"/>
              <w:rPr>
                <w:lang w:eastAsia="ja-JP"/>
              </w:rPr>
            </w:pPr>
            <w:r w:rsidRPr="00AE4694">
              <w:rPr>
                <w:rFonts w:eastAsia="맑은 고딕"/>
                <w:lang w:val="fi-FI" w:eastAsia="ko-KR"/>
              </w:rPr>
              <w:t>DC_7A_n78A</w:t>
            </w:r>
          </w:p>
        </w:tc>
        <w:tc>
          <w:tcPr>
            <w:tcW w:w="0" w:type="auto"/>
            <w:shd w:val="clear" w:color="auto" w:fill="auto"/>
            <w:noWrap/>
            <w:vAlign w:val="center"/>
          </w:tcPr>
          <w:p w:rsidR="00056500" w:rsidRPr="00AE4694" w:rsidRDefault="00056500" w:rsidP="00056500">
            <w:pPr>
              <w:pStyle w:val="TAC"/>
              <w:rPr>
                <w:lang w:eastAsia="ja-JP"/>
              </w:rPr>
            </w:pPr>
            <w:r w:rsidRPr="00AE4694">
              <w:rPr>
                <w:rFonts w:eastAsia="맑은 고딕" w:hint="eastAsia"/>
                <w:lang w:val="fi-FI" w:eastAsia="ko-KR"/>
              </w:rPr>
              <w:t>CA_1A-7A</w:t>
            </w:r>
          </w:p>
        </w:tc>
        <w:tc>
          <w:tcPr>
            <w:tcW w:w="0" w:type="auto"/>
            <w:vAlign w:val="center"/>
          </w:tcPr>
          <w:p w:rsidR="00056500" w:rsidRPr="00AE4694" w:rsidRDefault="00056500" w:rsidP="00056500">
            <w:pPr>
              <w:pStyle w:val="TAC"/>
            </w:pPr>
            <w:r w:rsidRPr="00AE4694">
              <w:rPr>
                <w:rFonts w:eastAsia="맑은 고딕" w:hint="eastAsia"/>
                <w:lang w:val="fi-FI" w:eastAsia="ko-KR"/>
              </w:rPr>
              <w:t>CA_n28A-n78A</w:t>
            </w:r>
          </w:p>
        </w:tc>
      </w:tr>
      <w:tr w:rsidR="00056500" w:rsidRPr="00AE4694" w:rsidTr="00AD21D3">
        <w:trPr>
          <w:trHeight w:val="288"/>
          <w:jc w:val="center"/>
          <w:ins w:id="1477" w:author="Suhwan Lim" w:date="2019-04-18T15:33:00Z"/>
        </w:trPr>
        <w:tc>
          <w:tcPr>
            <w:tcW w:w="2136" w:type="dxa"/>
            <w:shd w:val="clear" w:color="auto" w:fill="auto"/>
            <w:noWrap/>
            <w:vAlign w:val="center"/>
          </w:tcPr>
          <w:p w:rsidR="00056500" w:rsidRPr="00AE4694" w:rsidRDefault="00056500" w:rsidP="00056500">
            <w:pPr>
              <w:pStyle w:val="TAC"/>
              <w:rPr>
                <w:ins w:id="1478" w:author="Suhwan Lim" w:date="2019-04-18T15:33:00Z"/>
                <w:rFonts w:eastAsia="맑은 고딕"/>
                <w:lang w:val="fi-FI" w:eastAsia="ko-KR"/>
              </w:rPr>
            </w:pPr>
            <w:ins w:id="1479" w:author="Suhwan Lim" w:date="2019-04-18T15:33:00Z">
              <w:r>
                <w:rPr>
                  <w:rFonts w:eastAsia="맑은 고딕" w:hint="eastAsia"/>
                  <w:lang w:val="fi-FI" w:eastAsia="ko-KR"/>
                </w:rPr>
                <w:t>DC_1A-7C</w:t>
              </w:r>
              <w:r w:rsidRPr="00AE4694">
                <w:rPr>
                  <w:rFonts w:eastAsia="맑은 고딕" w:hint="eastAsia"/>
                  <w:lang w:val="fi-FI" w:eastAsia="ko-KR"/>
                </w:rPr>
                <w:t>_n28A-n78A</w:t>
              </w:r>
            </w:ins>
          </w:p>
        </w:tc>
        <w:tc>
          <w:tcPr>
            <w:tcW w:w="3212" w:type="dxa"/>
          </w:tcPr>
          <w:p w:rsidR="00056500" w:rsidRPr="00AE4694" w:rsidRDefault="00056500" w:rsidP="00056500">
            <w:pPr>
              <w:pStyle w:val="TAC"/>
              <w:rPr>
                <w:ins w:id="1480" w:author="Suhwan Lim" w:date="2019-04-18T15:33:00Z"/>
                <w:rFonts w:eastAsia="맑은 고딕"/>
                <w:lang w:val="fi-FI" w:eastAsia="ko-KR"/>
              </w:rPr>
            </w:pPr>
            <w:ins w:id="1481" w:author="Suhwan Lim" w:date="2019-04-18T15:33:00Z">
              <w:r w:rsidRPr="00AE4694">
                <w:rPr>
                  <w:rFonts w:eastAsia="맑은 고딕" w:hint="eastAsia"/>
                  <w:lang w:val="fi-FI" w:eastAsia="ko-KR"/>
                </w:rPr>
                <w:t>DC_1A_n28A</w:t>
              </w:r>
            </w:ins>
          </w:p>
          <w:p w:rsidR="00056500" w:rsidRPr="00AE4694" w:rsidRDefault="00056500" w:rsidP="00056500">
            <w:pPr>
              <w:pStyle w:val="TAC"/>
              <w:rPr>
                <w:ins w:id="1482" w:author="Suhwan Lim" w:date="2019-04-18T15:33:00Z"/>
                <w:rFonts w:eastAsia="맑은 고딕"/>
                <w:lang w:val="fi-FI" w:eastAsia="ko-KR"/>
              </w:rPr>
            </w:pPr>
            <w:ins w:id="1483" w:author="Suhwan Lim" w:date="2019-04-18T15:33:00Z">
              <w:r w:rsidRPr="00AE4694">
                <w:rPr>
                  <w:rFonts w:eastAsia="맑은 고딕"/>
                  <w:lang w:val="fi-FI" w:eastAsia="ko-KR"/>
                </w:rPr>
                <w:t>DC_1A_n78A</w:t>
              </w:r>
            </w:ins>
          </w:p>
          <w:p w:rsidR="00056500" w:rsidRPr="00AE4694" w:rsidRDefault="00056500" w:rsidP="00056500">
            <w:pPr>
              <w:pStyle w:val="TAC"/>
              <w:rPr>
                <w:ins w:id="1484" w:author="Suhwan Lim" w:date="2019-04-18T15:33:00Z"/>
                <w:rFonts w:eastAsia="맑은 고딕"/>
                <w:lang w:val="fi-FI" w:eastAsia="ko-KR"/>
              </w:rPr>
            </w:pPr>
            <w:ins w:id="1485" w:author="Suhwan Lim" w:date="2019-04-18T15:33:00Z">
              <w:r w:rsidRPr="00AE4694">
                <w:rPr>
                  <w:rFonts w:eastAsia="맑은 고딕"/>
                  <w:lang w:val="fi-FI" w:eastAsia="ko-KR"/>
                </w:rPr>
                <w:t>DC_7A_n28A</w:t>
              </w:r>
            </w:ins>
          </w:p>
          <w:p w:rsidR="00056500" w:rsidRDefault="00056500" w:rsidP="00056500">
            <w:pPr>
              <w:pStyle w:val="TAC"/>
              <w:rPr>
                <w:ins w:id="1486" w:author="Suhwan Lim" w:date="2019-04-18T15:34:00Z"/>
                <w:rFonts w:eastAsia="맑은 고딕"/>
                <w:lang w:val="fi-FI" w:eastAsia="ko-KR"/>
              </w:rPr>
            </w:pPr>
            <w:ins w:id="1487" w:author="Suhwan Lim" w:date="2019-04-18T15:33:00Z">
              <w:r w:rsidRPr="00AE4694">
                <w:rPr>
                  <w:rFonts w:eastAsia="맑은 고딕"/>
                  <w:lang w:val="fi-FI" w:eastAsia="ko-KR"/>
                </w:rPr>
                <w:t>DC_7A_n78A</w:t>
              </w:r>
            </w:ins>
          </w:p>
          <w:p w:rsidR="00056500" w:rsidRPr="00AE4694" w:rsidRDefault="00056500" w:rsidP="00056500">
            <w:pPr>
              <w:pStyle w:val="TAC"/>
              <w:rPr>
                <w:ins w:id="1488" w:author="Suhwan Lim" w:date="2019-04-18T15:34:00Z"/>
                <w:rFonts w:eastAsia="맑은 고딕"/>
                <w:lang w:val="fi-FI" w:eastAsia="ko-KR"/>
              </w:rPr>
            </w:pPr>
            <w:ins w:id="1489" w:author="Suhwan Lim" w:date="2019-04-18T15:34:00Z">
              <w:r>
                <w:rPr>
                  <w:rFonts w:eastAsia="맑은 고딕"/>
                  <w:lang w:val="fi-FI" w:eastAsia="ko-KR"/>
                </w:rPr>
                <w:t>DC_7C</w:t>
              </w:r>
              <w:r w:rsidRPr="00AE4694">
                <w:rPr>
                  <w:rFonts w:eastAsia="맑은 고딕"/>
                  <w:lang w:val="fi-FI" w:eastAsia="ko-KR"/>
                </w:rPr>
                <w:t>_n28A</w:t>
              </w:r>
            </w:ins>
          </w:p>
          <w:p w:rsidR="00056500" w:rsidRPr="00AE4694" w:rsidRDefault="00056500" w:rsidP="00056500">
            <w:pPr>
              <w:pStyle w:val="TAC"/>
              <w:rPr>
                <w:ins w:id="1490" w:author="Suhwan Lim" w:date="2019-04-18T15:33:00Z"/>
                <w:rFonts w:eastAsia="맑은 고딕"/>
                <w:lang w:val="fi-FI" w:eastAsia="ko-KR"/>
              </w:rPr>
            </w:pPr>
            <w:ins w:id="1491" w:author="Suhwan Lim" w:date="2019-04-18T15:34:00Z">
              <w:r>
                <w:rPr>
                  <w:rFonts w:eastAsia="맑은 고딕"/>
                  <w:lang w:val="fi-FI" w:eastAsia="ko-KR"/>
                </w:rPr>
                <w:t>DC_7C</w:t>
              </w:r>
              <w:r w:rsidRPr="00AE4694">
                <w:rPr>
                  <w:rFonts w:eastAsia="맑은 고딕"/>
                  <w:lang w:val="fi-FI" w:eastAsia="ko-KR"/>
                </w:rPr>
                <w:t>_n78A</w:t>
              </w:r>
            </w:ins>
          </w:p>
        </w:tc>
        <w:tc>
          <w:tcPr>
            <w:tcW w:w="0" w:type="auto"/>
            <w:shd w:val="clear" w:color="auto" w:fill="auto"/>
            <w:noWrap/>
            <w:vAlign w:val="center"/>
          </w:tcPr>
          <w:p w:rsidR="00056500" w:rsidRDefault="00056500" w:rsidP="00056500">
            <w:pPr>
              <w:pStyle w:val="TAC"/>
              <w:rPr>
                <w:ins w:id="1492" w:author="Suhwan Lim" w:date="2019-04-18T15:34:00Z"/>
                <w:rFonts w:eastAsia="맑은 고딕"/>
                <w:lang w:val="fi-FI" w:eastAsia="ko-KR"/>
              </w:rPr>
            </w:pPr>
            <w:ins w:id="1493" w:author="Suhwan Lim" w:date="2019-04-18T15:33:00Z">
              <w:r w:rsidRPr="00AE4694">
                <w:rPr>
                  <w:rFonts w:eastAsia="맑은 고딕" w:hint="eastAsia"/>
                  <w:lang w:val="fi-FI" w:eastAsia="ko-KR"/>
                </w:rPr>
                <w:t>CA_1A-7A</w:t>
              </w:r>
            </w:ins>
            <w:ins w:id="1494" w:author="Suhwan Lim" w:date="2019-04-18T15:34:00Z">
              <w:r>
                <w:rPr>
                  <w:rFonts w:eastAsia="맑은 고딕"/>
                  <w:lang w:val="fi-FI" w:eastAsia="ko-KR"/>
                </w:rPr>
                <w:t xml:space="preserve">, </w:t>
              </w:r>
            </w:ins>
          </w:p>
          <w:p w:rsidR="00056500" w:rsidRPr="00AE4694" w:rsidRDefault="00056500" w:rsidP="00056500">
            <w:pPr>
              <w:pStyle w:val="TAC"/>
              <w:rPr>
                <w:ins w:id="1495" w:author="Suhwan Lim" w:date="2019-04-18T15:33:00Z"/>
                <w:rFonts w:eastAsia="맑은 고딕"/>
                <w:lang w:val="fi-FI" w:eastAsia="ko-KR"/>
              </w:rPr>
            </w:pPr>
            <w:ins w:id="1496" w:author="Suhwan Lim" w:date="2019-04-18T15:34:00Z">
              <w:r>
                <w:rPr>
                  <w:rFonts w:eastAsia="맑은 고딕" w:hint="eastAsia"/>
                  <w:lang w:val="fi-FI" w:eastAsia="ko-KR"/>
                </w:rPr>
                <w:t>CA_1A-7C</w:t>
              </w:r>
            </w:ins>
          </w:p>
        </w:tc>
        <w:tc>
          <w:tcPr>
            <w:tcW w:w="0" w:type="auto"/>
            <w:vAlign w:val="center"/>
          </w:tcPr>
          <w:p w:rsidR="00056500" w:rsidRPr="00AE4694" w:rsidRDefault="00056500" w:rsidP="00056500">
            <w:pPr>
              <w:pStyle w:val="TAC"/>
              <w:rPr>
                <w:ins w:id="1497" w:author="Suhwan Lim" w:date="2019-04-18T15:33:00Z"/>
                <w:rFonts w:eastAsia="맑은 고딕"/>
                <w:lang w:val="fi-FI" w:eastAsia="ko-KR"/>
              </w:rPr>
            </w:pPr>
            <w:ins w:id="1498" w:author="Suhwan Lim" w:date="2019-04-18T15:33:00Z">
              <w:r w:rsidRPr="00AE4694">
                <w:rPr>
                  <w:rFonts w:eastAsia="맑은 고딕" w:hint="eastAsia"/>
                  <w:lang w:val="fi-FI" w:eastAsia="ko-KR"/>
                </w:rPr>
                <w:t>CA_n28A-n78A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w:t>
            </w:r>
            <w:r w:rsidRPr="00AE4694">
              <w:t>_</w:t>
            </w:r>
            <w:r w:rsidRPr="00AE4694">
              <w:rPr>
                <w:lang w:eastAsia="ja-JP"/>
              </w:rPr>
              <w:t>1A-18A-28A_n77A</w:t>
            </w:r>
          </w:p>
        </w:tc>
        <w:tc>
          <w:tcPr>
            <w:tcW w:w="3212" w:type="dxa"/>
          </w:tcPr>
          <w:p w:rsidR="00056500" w:rsidRPr="00AE4694" w:rsidRDefault="00056500" w:rsidP="00056500">
            <w:pPr>
              <w:pStyle w:val="TAC"/>
              <w:rPr>
                <w:lang w:eastAsia="ja-JP"/>
              </w:rPr>
            </w:pPr>
            <w:r w:rsidRPr="00AE4694">
              <w:rPr>
                <w:lang w:eastAsia="ja-JP"/>
              </w:rPr>
              <w:t>DC</w:t>
            </w:r>
            <w:r w:rsidRPr="00AE4694">
              <w:t>_</w:t>
            </w:r>
            <w:r w:rsidRPr="00AE4694">
              <w:rPr>
                <w:lang w:eastAsia="ja-JP"/>
              </w:rPr>
              <w:t>1A_n77A</w:t>
            </w:r>
          </w:p>
          <w:p w:rsidR="00056500" w:rsidRPr="00AE4694" w:rsidRDefault="00056500" w:rsidP="00056500">
            <w:pPr>
              <w:pStyle w:val="TAC"/>
              <w:rPr>
                <w:lang w:eastAsia="ja-JP"/>
              </w:rPr>
            </w:pPr>
            <w:r w:rsidRPr="00AE4694">
              <w:rPr>
                <w:lang w:eastAsia="ja-JP"/>
              </w:rPr>
              <w:t>DC</w:t>
            </w:r>
            <w:r w:rsidRPr="00AE4694">
              <w:t>_18</w:t>
            </w:r>
            <w:r w:rsidRPr="00AE4694">
              <w:rPr>
                <w:lang w:eastAsia="ja-JP"/>
              </w:rPr>
              <w:t>A_n77A</w:t>
            </w:r>
          </w:p>
          <w:p w:rsidR="00056500" w:rsidRPr="00AE4694" w:rsidRDefault="00056500" w:rsidP="00056500">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w:t>
            </w:r>
            <w:r w:rsidRPr="00AE4694">
              <w:t>_</w:t>
            </w:r>
            <w:r w:rsidRPr="00AE4694">
              <w:rPr>
                <w:lang w:eastAsia="ja-JP"/>
              </w:rPr>
              <w:t>1A-18A-28A</w:t>
            </w:r>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w:t>
            </w:r>
            <w:r w:rsidRPr="00AE4694">
              <w:t>_</w:t>
            </w:r>
            <w:r w:rsidRPr="00AE4694">
              <w:rPr>
                <w:lang w:eastAsia="ja-JP"/>
              </w:rPr>
              <w:t>1A-18A-28A_n78A</w:t>
            </w:r>
          </w:p>
        </w:tc>
        <w:tc>
          <w:tcPr>
            <w:tcW w:w="3212" w:type="dxa"/>
          </w:tcPr>
          <w:p w:rsidR="00056500" w:rsidRPr="00AE4694" w:rsidRDefault="00056500" w:rsidP="00056500">
            <w:pPr>
              <w:pStyle w:val="TAC"/>
              <w:rPr>
                <w:lang w:eastAsia="ja-JP"/>
              </w:rPr>
            </w:pPr>
            <w:r w:rsidRPr="00AE4694">
              <w:rPr>
                <w:lang w:eastAsia="ja-JP"/>
              </w:rPr>
              <w:t>DC</w:t>
            </w:r>
            <w:r w:rsidRPr="00AE4694">
              <w:t>_</w:t>
            </w:r>
            <w:r w:rsidRPr="00AE4694">
              <w:rPr>
                <w:lang w:eastAsia="ja-JP"/>
              </w:rPr>
              <w:t>1A_n78A</w:t>
            </w:r>
          </w:p>
          <w:p w:rsidR="00056500" w:rsidRPr="00AE4694" w:rsidRDefault="00056500" w:rsidP="00056500">
            <w:pPr>
              <w:pStyle w:val="TAC"/>
              <w:rPr>
                <w:lang w:eastAsia="ja-JP"/>
              </w:rPr>
            </w:pPr>
            <w:r w:rsidRPr="00AE4694">
              <w:rPr>
                <w:lang w:eastAsia="ja-JP"/>
              </w:rPr>
              <w:t>DC</w:t>
            </w:r>
            <w:r w:rsidRPr="00AE4694">
              <w:t>_18</w:t>
            </w:r>
            <w:r w:rsidRPr="00AE4694">
              <w:rPr>
                <w:lang w:eastAsia="ja-JP"/>
              </w:rPr>
              <w:t>A_n78A</w:t>
            </w:r>
          </w:p>
          <w:p w:rsidR="00056500" w:rsidRPr="00AE4694" w:rsidRDefault="00056500" w:rsidP="00056500">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w:t>
            </w:r>
            <w:r w:rsidRPr="00AE4694">
              <w:t>_</w:t>
            </w:r>
            <w:r w:rsidRPr="00AE4694">
              <w:rPr>
                <w:lang w:eastAsia="ja-JP"/>
              </w:rPr>
              <w:t>1A-18A-28A</w:t>
            </w:r>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eastAsia="ja-JP"/>
              </w:rPr>
              <w:lastRenderedPageBreak/>
              <w:t>DC</w:t>
            </w:r>
            <w:r w:rsidRPr="00AE4694">
              <w:t>_</w:t>
            </w:r>
            <w:r w:rsidRPr="00AE4694">
              <w:rPr>
                <w:lang w:eastAsia="ja-JP"/>
              </w:rPr>
              <w:t>1A-18A-28A_n79A</w:t>
            </w:r>
          </w:p>
        </w:tc>
        <w:tc>
          <w:tcPr>
            <w:tcW w:w="3212" w:type="dxa"/>
          </w:tcPr>
          <w:p w:rsidR="00056500" w:rsidRPr="00AE4694" w:rsidRDefault="00056500" w:rsidP="00056500">
            <w:pPr>
              <w:pStyle w:val="TAC"/>
              <w:rPr>
                <w:lang w:eastAsia="ja-JP"/>
              </w:rPr>
            </w:pPr>
            <w:r w:rsidRPr="00AE4694">
              <w:rPr>
                <w:lang w:eastAsia="ja-JP"/>
              </w:rPr>
              <w:t>DC</w:t>
            </w:r>
            <w:r w:rsidRPr="00AE4694">
              <w:t>_</w:t>
            </w:r>
            <w:r w:rsidRPr="00AE4694">
              <w:rPr>
                <w:lang w:eastAsia="ja-JP"/>
              </w:rPr>
              <w:t>1A_n79A</w:t>
            </w:r>
          </w:p>
          <w:p w:rsidR="00056500" w:rsidRPr="00AE4694" w:rsidRDefault="00056500" w:rsidP="00056500">
            <w:pPr>
              <w:pStyle w:val="TAC"/>
              <w:rPr>
                <w:lang w:eastAsia="ja-JP"/>
              </w:rPr>
            </w:pPr>
            <w:r w:rsidRPr="00AE4694">
              <w:rPr>
                <w:lang w:eastAsia="ja-JP"/>
              </w:rPr>
              <w:t>DC</w:t>
            </w:r>
            <w:r w:rsidRPr="00AE4694">
              <w:t>_18</w:t>
            </w:r>
            <w:r w:rsidRPr="00AE4694">
              <w:rPr>
                <w:lang w:eastAsia="ja-JP"/>
              </w:rPr>
              <w:t>A_n79A</w:t>
            </w:r>
          </w:p>
          <w:p w:rsidR="00056500" w:rsidRPr="00AE4694" w:rsidRDefault="00056500" w:rsidP="00056500">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rsidR="00056500" w:rsidRPr="00AE4694" w:rsidRDefault="00056500" w:rsidP="00056500">
            <w:pPr>
              <w:pStyle w:val="TAC"/>
              <w:rPr>
                <w:lang w:val="fi-FI" w:eastAsia="fi-FI"/>
              </w:rPr>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DC_1A-19A-21A_n77A</w:t>
            </w:r>
          </w:p>
          <w:p w:rsidR="00056500" w:rsidRPr="00AE4694" w:rsidRDefault="00056500" w:rsidP="00056500">
            <w:pPr>
              <w:pStyle w:val="TAC"/>
              <w:rPr>
                <w:lang w:eastAsia="ja-JP"/>
              </w:rPr>
            </w:pPr>
            <w:r w:rsidRPr="00AE4694">
              <w:rPr>
                <w:lang w:eastAsia="ja-JP"/>
              </w:rPr>
              <w:t>DC_1A-19A-21A_n77C</w:t>
            </w:r>
          </w:p>
        </w:tc>
        <w:tc>
          <w:tcPr>
            <w:tcW w:w="3212" w:type="dxa"/>
          </w:tcPr>
          <w:p w:rsidR="00056500" w:rsidRPr="00AE4694" w:rsidRDefault="00056500" w:rsidP="00056500">
            <w:pPr>
              <w:pStyle w:val="TAC"/>
              <w:rPr>
                <w:lang w:eastAsia="ja-JP"/>
              </w:rPr>
            </w:pPr>
            <w:r w:rsidRPr="00AE4694">
              <w:rPr>
                <w:lang w:eastAsia="ja-JP"/>
              </w:rPr>
              <w:t>DC_1A_n77A</w:t>
            </w:r>
          </w:p>
          <w:p w:rsidR="00056500" w:rsidRPr="00AE4694" w:rsidRDefault="00056500" w:rsidP="00056500">
            <w:pPr>
              <w:pStyle w:val="TAC"/>
              <w:rPr>
                <w:lang w:eastAsia="ja-JP"/>
              </w:rPr>
            </w:pPr>
            <w:r w:rsidRPr="00AE4694">
              <w:rPr>
                <w:lang w:eastAsia="ja-JP"/>
              </w:rPr>
              <w:t>DC_19A_n77A</w:t>
            </w:r>
          </w:p>
          <w:p w:rsidR="00056500" w:rsidRPr="00AE4694" w:rsidRDefault="00056500" w:rsidP="00056500">
            <w:pPr>
              <w:pStyle w:val="TAC"/>
              <w:rPr>
                <w:lang w:eastAsia="ja-JP"/>
              </w:rPr>
            </w:pPr>
            <w:r w:rsidRPr="00AE4694">
              <w:rPr>
                <w:lang w:eastAsia="ja-JP"/>
              </w:rPr>
              <w:t>DC_21A_n77A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CA_1A-19A-21A</w:t>
            </w:r>
          </w:p>
        </w:tc>
        <w:tc>
          <w:tcPr>
            <w:tcW w:w="0" w:type="auto"/>
            <w:vAlign w:val="center"/>
          </w:tcPr>
          <w:p w:rsidR="00056500" w:rsidRPr="00AE4694" w:rsidRDefault="00056500" w:rsidP="00056500">
            <w:pPr>
              <w:pStyle w:val="TAC"/>
              <w:rPr>
                <w:lang w:eastAsia="ja-JP"/>
              </w:rPr>
            </w:pPr>
            <w:r w:rsidRPr="00AE4694">
              <w:rPr>
                <w:lang w:eastAsia="ja-JP"/>
              </w:rPr>
              <w:t>CA_n77A</w:t>
            </w:r>
          </w:p>
          <w:p w:rsidR="00056500" w:rsidRPr="00AE4694" w:rsidRDefault="00056500" w:rsidP="00056500">
            <w:pPr>
              <w:pStyle w:val="TAC"/>
            </w:pPr>
            <w:r w:rsidRPr="00AE4694">
              <w:rPr>
                <w:lang w:eastAsia="ja-JP"/>
              </w:rPr>
              <w:t>CA_n77C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DC_1A-19A-21A_n78A</w:t>
            </w:r>
          </w:p>
          <w:p w:rsidR="00056500" w:rsidRPr="00AE4694" w:rsidRDefault="00056500" w:rsidP="00056500">
            <w:pPr>
              <w:pStyle w:val="TAC"/>
              <w:rPr>
                <w:lang w:eastAsia="ja-JP"/>
              </w:rPr>
            </w:pPr>
            <w:r w:rsidRPr="00AE4694">
              <w:rPr>
                <w:lang w:eastAsia="ja-JP"/>
              </w:rPr>
              <w:t>DC_1A-19A-21A_n78C</w:t>
            </w:r>
          </w:p>
        </w:tc>
        <w:tc>
          <w:tcPr>
            <w:tcW w:w="3212" w:type="dxa"/>
          </w:tcPr>
          <w:p w:rsidR="00056500" w:rsidRPr="00AE4694" w:rsidRDefault="00056500" w:rsidP="00056500">
            <w:pPr>
              <w:pStyle w:val="TAC"/>
              <w:rPr>
                <w:lang w:eastAsia="ja-JP"/>
              </w:rPr>
            </w:pPr>
            <w:r w:rsidRPr="00AE4694">
              <w:rPr>
                <w:lang w:eastAsia="ja-JP"/>
              </w:rPr>
              <w:t>DC_1A_n78A</w:t>
            </w:r>
          </w:p>
          <w:p w:rsidR="00056500" w:rsidRPr="00AE4694" w:rsidRDefault="00056500" w:rsidP="00056500">
            <w:pPr>
              <w:pStyle w:val="TAC"/>
              <w:rPr>
                <w:lang w:eastAsia="ja-JP"/>
              </w:rPr>
            </w:pPr>
            <w:r w:rsidRPr="00AE4694">
              <w:rPr>
                <w:lang w:eastAsia="ja-JP"/>
              </w:rPr>
              <w:t>DC_19A_n78A</w:t>
            </w:r>
          </w:p>
          <w:p w:rsidR="00056500" w:rsidRPr="00AE4694" w:rsidRDefault="00056500" w:rsidP="00056500">
            <w:pPr>
              <w:pStyle w:val="TAC"/>
              <w:rPr>
                <w:lang w:eastAsia="ja-JP"/>
              </w:rPr>
            </w:pPr>
            <w:r w:rsidRPr="00AE4694">
              <w:rPr>
                <w:lang w:eastAsia="ja-JP"/>
              </w:rPr>
              <w:t>DC_21A_n78A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CA_1A-19A-21A</w:t>
            </w:r>
          </w:p>
        </w:tc>
        <w:tc>
          <w:tcPr>
            <w:tcW w:w="0" w:type="auto"/>
            <w:vAlign w:val="center"/>
          </w:tcPr>
          <w:p w:rsidR="00056500" w:rsidRPr="00AE4694" w:rsidRDefault="00056500" w:rsidP="00056500">
            <w:pPr>
              <w:pStyle w:val="TAC"/>
              <w:rPr>
                <w:lang w:eastAsia="ja-JP"/>
              </w:rPr>
            </w:pPr>
            <w:r w:rsidRPr="00AE4694">
              <w:rPr>
                <w:lang w:eastAsia="ja-JP"/>
              </w:rPr>
              <w:t>CA_n78A</w:t>
            </w:r>
          </w:p>
          <w:p w:rsidR="00056500" w:rsidRPr="00AE4694" w:rsidRDefault="00056500" w:rsidP="00056500">
            <w:pPr>
              <w:pStyle w:val="TAC"/>
            </w:pPr>
            <w:r w:rsidRPr="00AE4694">
              <w:rPr>
                <w:lang w:eastAsia="ja-JP"/>
              </w:rPr>
              <w:t>CA_n78C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DC_1A-19A-21A_n79A</w:t>
            </w:r>
          </w:p>
          <w:p w:rsidR="00056500" w:rsidRPr="00AE4694" w:rsidRDefault="00056500" w:rsidP="00056500">
            <w:pPr>
              <w:pStyle w:val="TAC"/>
              <w:rPr>
                <w:lang w:eastAsia="ja-JP"/>
              </w:rPr>
            </w:pPr>
            <w:r w:rsidRPr="00AE4694">
              <w:rPr>
                <w:lang w:eastAsia="ja-JP"/>
              </w:rPr>
              <w:t>DC_1A-19A-21A_n79C</w:t>
            </w:r>
          </w:p>
        </w:tc>
        <w:tc>
          <w:tcPr>
            <w:tcW w:w="3212" w:type="dxa"/>
          </w:tcPr>
          <w:p w:rsidR="00056500" w:rsidRPr="00AE4694" w:rsidRDefault="00056500" w:rsidP="00056500">
            <w:pPr>
              <w:pStyle w:val="TAC"/>
              <w:rPr>
                <w:lang w:eastAsia="ja-JP"/>
              </w:rPr>
            </w:pPr>
            <w:r w:rsidRPr="00AE4694">
              <w:rPr>
                <w:lang w:eastAsia="ja-JP"/>
              </w:rPr>
              <w:t>DC_1A_n79A</w:t>
            </w:r>
          </w:p>
          <w:p w:rsidR="00056500" w:rsidRPr="00AE4694" w:rsidRDefault="00056500" w:rsidP="00056500">
            <w:pPr>
              <w:pStyle w:val="TAC"/>
              <w:rPr>
                <w:lang w:eastAsia="ja-JP"/>
              </w:rPr>
            </w:pPr>
            <w:r w:rsidRPr="00AE4694">
              <w:rPr>
                <w:lang w:eastAsia="ja-JP"/>
              </w:rPr>
              <w:t>DC_19A_n79A</w:t>
            </w:r>
          </w:p>
          <w:p w:rsidR="00056500" w:rsidRPr="00AE4694" w:rsidRDefault="00056500" w:rsidP="00056500">
            <w:pPr>
              <w:pStyle w:val="TAC"/>
              <w:rPr>
                <w:lang w:eastAsia="ja-JP"/>
              </w:rPr>
            </w:pPr>
            <w:r w:rsidRPr="00AE4694">
              <w:rPr>
                <w:lang w:eastAsia="ja-JP"/>
              </w:rPr>
              <w:t>DC_21A_n79A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CA_1A-19A-21A</w:t>
            </w:r>
          </w:p>
        </w:tc>
        <w:tc>
          <w:tcPr>
            <w:tcW w:w="0" w:type="auto"/>
            <w:vAlign w:val="center"/>
          </w:tcPr>
          <w:p w:rsidR="00056500" w:rsidRPr="00AE4694" w:rsidRDefault="00056500" w:rsidP="00056500">
            <w:pPr>
              <w:pStyle w:val="TAC"/>
              <w:rPr>
                <w:lang w:eastAsia="ja-JP"/>
              </w:rPr>
            </w:pPr>
            <w:r w:rsidRPr="00AE4694">
              <w:rPr>
                <w:lang w:eastAsia="ja-JP"/>
              </w:rPr>
              <w:t>CA_n79A</w:t>
            </w:r>
          </w:p>
          <w:p w:rsidR="00056500" w:rsidRPr="00AE4694" w:rsidRDefault="00056500" w:rsidP="00056500">
            <w:pPr>
              <w:pStyle w:val="TAC"/>
            </w:pPr>
            <w:r w:rsidRPr="00AE4694">
              <w:rPr>
                <w:lang w:eastAsia="ja-JP"/>
              </w:rPr>
              <w:t>CA_n79C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DC_1A-19A-42A_n77A</w:t>
            </w:r>
          </w:p>
          <w:p w:rsidR="00056500" w:rsidRPr="00AE4694" w:rsidRDefault="00056500" w:rsidP="00056500">
            <w:pPr>
              <w:pStyle w:val="TAC"/>
              <w:rPr>
                <w:lang w:val="fi-FI" w:eastAsia="fi-FI"/>
              </w:rPr>
            </w:pPr>
            <w:r w:rsidRPr="00AE4694">
              <w:t>DC_1A-19A-42A_n77C</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rPr>
                <w:lang w:val="fi-FI" w:eastAsia="fi-FI"/>
              </w:rPr>
            </w:pPr>
            <w:r w:rsidRPr="00AE4694">
              <w:t>DC_19A_n77A</w:t>
            </w:r>
          </w:p>
        </w:tc>
        <w:tc>
          <w:tcPr>
            <w:tcW w:w="0" w:type="auto"/>
            <w:shd w:val="clear" w:color="auto" w:fill="auto"/>
            <w:noWrap/>
            <w:vAlign w:val="center"/>
          </w:tcPr>
          <w:p w:rsidR="00056500" w:rsidRPr="00AE4694" w:rsidRDefault="00056500" w:rsidP="00056500">
            <w:pPr>
              <w:pStyle w:val="TAC"/>
              <w:rPr>
                <w:lang w:val="fi-FI" w:eastAsia="fi-FI"/>
              </w:rPr>
            </w:pPr>
            <w:r w:rsidRPr="00AE4694">
              <w:t>CA_1A-19A-42A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lang w:val="fi-FI" w:eastAsia="fi-FI"/>
              </w:rPr>
            </w:pPr>
            <w:r w:rsidRPr="00AE4694">
              <w:rPr>
                <w:lang w:eastAsia="ja-JP"/>
              </w:rPr>
              <w:t>CA_n77C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DC_1A-19A-42A_n78A</w:t>
            </w:r>
          </w:p>
          <w:p w:rsidR="00056500" w:rsidRPr="00AE4694" w:rsidRDefault="00056500" w:rsidP="00056500">
            <w:pPr>
              <w:pStyle w:val="TAC"/>
              <w:rPr>
                <w:lang w:val="fi-FI" w:eastAsia="fi-FI"/>
              </w:rPr>
            </w:pPr>
            <w:r w:rsidRPr="00AE4694">
              <w:t>DC_1A-19A-42A_n78C</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rPr>
                <w:lang w:val="fi-FI" w:eastAsia="fi-FI"/>
              </w:rPr>
            </w:pPr>
            <w:r w:rsidRPr="00AE4694">
              <w:t>DC_19A_n78A</w:t>
            </w:r>
          </w:p>
        </w:tc>
        <w:tc>
          <w:tcPr>
            <w:tcW w:w="0" w:type="auto"/>
            <w:shd w:val="clear" w:color="auto" w:fill="auto"/>
            <w:noWrap/>
            <w:vAlign w:val="center"/>
          </w:tcPr>
          <w:p w:rsidR="00056500" w:rsidRPr="00AE4694" w:rsidRDefault="00056500" w:rsidP="00056500">
            <w:pPr>
              <w:pStyle w:val="TAC"/>
              <w:rPr>
                <w:lang w:val="fi-FI" w:eastAsia="fi-FI"/>
              </w:rPr>
            </w:pPr>
            <w:r w:rsidRPr="00AE4694">
              <w:t>CA_1A-19A-42A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lang w:val="fi-FI" w:eastAsia="fi-FI"/>
              </w:rPr>
            </w:pPr>
            <w:r w:rsidRPr="00AE4694">
              <w:rPr>
                <w:lang w:eastAsia="ja-JP"/>
              </w:rPr>
              <w:t>CA_n78C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DC_1A-19A-42A_n79A</w:t>
            </w:r>
          </w:p>
          <w:p w:rsidR="00056500" w:rsidRPr="00AE4694" w:rsidRDefault="00056500" w:rsidP="00056500">
            <w:pPr>
              <w:pStyle w:val="TAC"/>
              <w:rPr>
                <w:lang w:val="fi-FI" w:eastAsia="fi-FI"/>
              </w:rPr>
            </w:pPr>
            <w:r w:rsidRPr="00AE4694">
              <w:t>DC_1A-19A-42A_n79C</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rPr>
                <w:lang w:val="fi-FI" w:eastAsia="fi-FI"/>
              </w:rPr>
            </w:pPr>
            <w:r w:rsidRPr="00AE4694">
              <w:t>DC_19A_n79A</w:t>
            </w:r>
          </w:p>
        </w:tc>
        <w:tc>
          <w:tcPr>
            <w:tcW w:w="0" w:type="auto"/>
            <w:shd w:val="clear" w:color="auto" w:fill="auto"/>
            <w:noWrap/>
            <w:vAlign w:val="center"/>
          </w:tcPr>
          <w:p w:rsidR="00056500" w:rsidRPr="00AE4694" w:rsidRDefault="00056500" w:rsidP="00056500">
            <w:pPr>
              <w:pStyle w:val="TAC"/>
              <w:rPr>
                <w:lang w:val="fi-FI" w:eastAsia="fi-FI"/>
              </w:rPr>
            </w:pPr>
            <w:r w:rsidRPr="00AE4694">
              <w:t>CA_1A-19A-42A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lang w:val="fi-FI" w:eastAsia="fi-FI"/>
              </w:rPr>
            </w:pPr>
            <w:r w:rsidRPr="00AE4694">
              <w:rPr>
                <w:lang w:eastAsia="ja-JP"/>
              </w:rPr>
              <w:t>CA_n79C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DC_1A-19A-42C_n77A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DC_19A_n77A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rPr>
                <w:rFonts w:cs="Arial"/>
                <w:lang w:eastAsia="ja-JP"/>
              </w:rPr>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DC_1A-19A-42C_n78A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DC_19A_n78A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rPr>
                <w:rFonts w:cs="Arial"/>
                <w:lang w:eastAsia="ja-JP"/>
              </w:rPr>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DC_1A-19A-42C_n79A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DC_19A_n79A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rPr>
                <w:rFonts w:cs="Arial"/>
                <w:lang w:eastAsia="ja-JP"/>
              </w:rPr>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DC_1A-19A-42C_n77C</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DC_19A_n77A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pPr>
            <w:r w:rsidRPr="00AE4694">
              <w:t>CA_n77C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DC_1A-19A-42C_n78C</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DC_19A_n78A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pPr>
            <w:r w:rsidRPr="00AE4694">
              <w:t>CA_n78C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DC_1A-19A-42C_n79C</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DC_19A_n79A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pPr>
            <w:r w:rsidRPr="00AE4694">
              <w:t>CA_n79C</w:t>
            </w:r>
          </w:p>
        </w:tc>
      </w:tr>
      <w:tr w:rsidR="00056500" w:rsidRPr="00AE4694" w:rsidTr="00AD21D3">
        <w:trPr>
          <w:trHeight w:val="288"/>
          <w:jc w:val="center"/>
          <w:ins w:id="1499" w:author="Suhwan Lim" w:date="2019-05-21T16:50:00Z"/>
        </w:trPr>
        <w:tc>
          <w:tcPr>
            <w:tcW w:w="2136" w:type="dxa"/>
            <w:shd w:val="clear" w:color="auto" w:fill="auto"/>
            <w:noWrap/>
            <w:vAlign w:val="center"/>
          </w:tcPr>
          <w:p w:rsidR="00056500" w:rsidRPr="00AE4694" w:rsidRDefault="00056500" w:rsidP="00056500">
            <w:pPr>
              <w:pStyle w:val="TAC"/>
              <w:rPr>
                <w:ins w:id="1500" w:author="Suhwan Lim" w:date="2019-05-21T16:50:00Z"/>
                <w:rFonts w:cs="Arial"/>
                <w:lang w:eastAsia="ja-JP"/>
              </w:rPr>
            </w:pPr>
            <w:ins w:id="1501" w:author="Suhwan Lim" w:date="2019-05-21T16:50:00Z">
              <w:r>
                <w:rPr>
                  <w:rFonts w:cs="Arial" w:hint="eastAsia"/>
                  <w:lang w:eastAsia="ko-KR"/>
                </w:rPr>
                <w:t>DC_1A-19A_n77A-n79A</w:t>
              </w:r>
            </w:ins>
          </w:p>
        </w:tc>
        <w:tc>
          <w:tcPr>
            <w:tcW w:w="3212" w:type="dxa"/>
          </w:tcPr>
          <w:p w:rsidR="00056500" w:rsidRDefault="00056500" w:rsidP="00056500">
            <w:pPr>
              <w:pStyle w:val="TAC"/>
              <w:rPr>
                <w:ins w:id="1502" w:author="Suhwan Lim" w:date="2019-05-21T16:50:00Z"/>
                <w:lang w:eastAsia="ko-KR"/>
              </w:rPr>
            </w:pPr>
            <w:ins w:id="1503" w:author="Suhwan Lim" w:date="2019-05-21T16:50:00Z">
              <w:r>
                <w:rPr>
                  <w:lang w:eastAsia="ko-KR"/>
                </w:rPr>
                <w:t>DC_19A_n77A</w:t>
              </w:r>
            </w:ins>
          </w:p>
          <w:p w:rsidR="00056500" w:rsidRPr="00AE4694" w:rsidRDefault="00056500" w:rsidP="00056500">
            <w:pPr>
              <w:pStyle w:val="TAC"/>
              <w:rPr>
                <w:ins w:id="1504" w:author="Suhwan Lim" w:date="2019-05-21T16:50:00Z"/>
              </w:rPr>
            </w:pPr>
            <w:ins w:id="1505" w:author="Suhwan Lim" w:date="2019-05-21T16:50:00Z">
              <w:r>
                <w:rPr>
                  <w:lang w:eastAsia="ko-KR"/>
                </w:rPr>
                <w:t>DC_19A_n79A</w:t>
              </w:r>
            </w:ins>
          </w:p>
        </w:tc>
        <w:tc>
          <w:tcPr>
            <w:tcW w:w="0" w:type="auto"/>
            <w:shd w:val="clear" w:color="auto" w:fill="auto"/>
            <w:noWrap/>
            <w:vAlign w:val="center"/>
          </w:tcPr>
          <w:p w:rsidR="00056500" w:rsidRPr="00AE4694" w:rsidRDefault="00056500" w:rsidP="00056500">
            <w:pPr>
              <w:pStyle w:val="TAC"/>
              <w:rPr>
                <w:ins w:id="1506" w:author="Suhwan Lim" w:date="2019-05-21T16:50:00Z"/>
              </w:rPr>
            </w:pPr>
            <w:ins w:id="1507" w:author="Suhwan Lim" w:date="2019-05-21T16:50:00Z">
              <w:r>
                <w:rPr>
                  <w:rFonts w:hint="eastAsia"/>
                  <w:lang w:eastAsia="ko-KR"/>
                </w:rPr>
                <w:t>CA_1A-19A</w:t>
              </w:r>
            </w:ins>
          </w:p>
        </w:tc>
        <w:tc>
          <w:tcPr>
            <w:tcW w:w="0" w:type="auto"/>
            <w:vAlign w:val="center"/>
          </w:tcPr>
          <w:p w:rsidR="00056500" w:rsidRPr="00AE4694" w:rsidRDefault="00056500" w:rsidP="00056500">
            <w:pPr>
              <w:pStyle w:val="TAC"/>
              <w:rPr>
                <w:ins w:id="1508" w:author="Suhwan Lim" w:date="2019-05-21T16:50:00Z"/>
              </w:rPr>
            </w:pPr>
            <w:ins w:id="1509" w:author="Suhwan Lim" w:date="2019-05-21T16:50:00Z">
              <w:r>
                <w:rPr>
                  <w:rFonts w:hint="eastAsia"/>
                  <w:lang w:eastAsia="ko-KR"/>
                </w:rPr>
                <w:t>CA_n77A-n79A</w:t>
              </w:r>
            </w:ins>
          </w:p>
        </w:tc>
      </w:tr>
      <w:tr w:rsidR="00056500" w:rsidRPr="00AE4694" w:rsidTr="00AD21D3">
        <w:trPr>
          <w:trHeight w:val="288"/>
          <w:jc w:val="center"/>
          <w:ins w:id="1510" w:author="Suhwan Lim" w:date="2019-05-21T16:50:00Z"/>
        </w:trPr>
        <w:tc>
          <w:tcPr>
            <w:tcW w:w="2136" w:type="dxa"/>
            <w:shd w:val="clear" w:color="auto" w:fill="auto"/>
            <w:noWrap/>
            <w:vAlign w:val="center"/>
          </w:tcPr>
          <w:p w:rsidR="00056500" w:rsidRPr="00AE4694" w:rsidRDefault="00056500" w:rsidP="00056500">
            <w:pPr>
              <w:pStyle w:val="TAC"/>
              <w:rPr>
                <w:ins w:id="1511" w:author="Suhwan Lim" w:date="2019-05-21T16:50:00Z"/>
                <w:rFonts w:cs="Arial"/>
                <w:lang w:eastAsia="ja-JP"/>
              </w:rPr>
            </w:pPr>
            <w:ins w:id="1512" w:author="Suhwan Lim" w:date="2019-05-21T16:50:00Z">
              <w:r>
                <w:rPr>
                  <w:rFonts w:cs="Arial" w:hint="eastAsia"/>
                  <w:lang w:eastAsia="ko-KR"/>
                </w:rPr>
                <w:t>DC_1A-19A_n78A-n79A</w:t>
              </w:r>
            </w:ins>
          </w:p>
        </w:tc>
        <w:tc>
          <w:tcPr>
            <w:tcW w:w="3212" w:type="dxa"/>
          </w:tcPr>
          <w:p w:rsidR="00056500" w:rsidRDefault="00056500" w:rsidP="00056500">
            <w:pPr>
              <w:pStyle w:val="TAC"/>
              <w:rPr>
                <w:ins w:id="1513" w:author="Suhwan Lim" w:date="2019-05-21T16:50:00Z"/>
                <w:lang w:eastAsia="ko-KR"/>
              </w:rPr>
            </w:pPr>
            <w:ins w:id="1514" w:author="Suhwan Lim" w:date="2019-05-21T16:50:00Z">
              <w:r>
                <w:rPr>
                  <w:lang w:eastAsia="ko-KR"/>
                </w:rPr>
                <w:t>DC_19A_n78A</w:t>
              </w:r>
            </w:ins>
          </w:p>
          <w:p w:rsidR="00056500" w:rsidRPr="00AE4694" w:rsidRDefault="00056500" w:rsidP="00056500">
            <w:pPr>
              <w:pStyle w:val="TAC"/>
              <w:rPr>
                <w:ins w:id="1515" w:author="Suhwan Lim" w:date="2019-05-21T16:50:00Z"/>
              </w:rPr>
            </w:pPr>
            <w:ins w:id="1516" w:author="Suhwan Lim" w:date="2019-05-21T16:50:00Z">
              <w:r>
                <w:rPr>
                  <w:lang w:eastAsia="ko-KR"/>
                </w:rPr>
                <w:t>DC_19A_n79A</w:t>
              </w:r>
            </w:ins>
          </w:p>
        </w:tc>
        <w:tc>
          <w:tcPr>
            <w:tcW w:w="0" w:type="auto"/>
            <w:shd w:val="clear" w:color="auto" w:fill="auto"/>
            <w:noWrap/>
            <w:vAlign w:val="center"/>
          </w:tcPr>
          <w:p w:rsidR="00056500" w:rsidRPr="00AE4694" w:rsidRDefault="00056500" w:rsidP="00056500">
            <w:pPr>
              <w:pStyle w:val="TAC"/>
              <w:rPr>
                <w:ins w:id="1517" w:author="Suhwan Lim" w:date="2019-05-21T16:50:00Z"/>
              </w:rPr>
            </w:pPr>
            <w:ins w:id="1518" w:author="Suhwan Lim" w:date="2019-05-21T16:50:00Z">
              <w:r>
                <w:rPr>
                  <w:rFonts w:hint="eastAsia"/>
                  <w:lang w:eastAsia="ko-KR"/>
                </w:rPr>
                <w:t>CA_1A-19A</w:t>
              </w:r>
            </w:ins>
          </w:p>
        </w:tc>
        <w:tc>
          <w:tcPr>
            <w:tcW w:w="0" w:type="auto"/>
            <w:vAlign w:val="center"/>
          </w:tcPr>
          <w:p w:rsidR="00056500" w:rsidRPr="00AE4694" w:rsidRDefault="00056500" w:rsidP="00056500">
            <w:pPr>
              <w:pStyle w:val="TAC"/>
              <w:rPr>
                <w:ins w:id="1519" w:author="Suhwan Lim" w:date="2019-05-21T16:50:00Z"/>
              </w:rPr>
            </w:pPr>
            <w:ins w:id="1520" w:author="Suhwan Lim" w:date="2019-05-21T16:50:00Z">
              <w:r>
                <w:rPr>
                  <w:rFonts w:hint="eastAsia"/>
                  <w:lang w:eastAsia="ko-KR"/>
                </w:rPr>
                <w:t>CA_n78A-n79A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eastAsia="맑은 고딕" w:hint="eastAsia"/>
                <w:lang w:val="fi-FI" w:eastAsia="ko-KR"/>
              </w:rPr>
              <w:t>DC_1A-20A_n28A-n78A</w:t>
            </w:r>
          </w:p>
        </w:tc>
        <w:tc>
          <w:tcPr>
            <w:tcW w:w="3212" w:type="dxa"/>
          </w:tcPr>
          <w:p w:rsidR="00056500" w:rsidRPr="00AE4694" w:rsidRDefault="00056500" w:rsidP="00056500">
            <w:pPr>
              <w:pStyle w:val="TAC"/>
              <w:rPr>
                <w:rFonts w:eastAsia="맑은 고딕"/>
                <w:lang w:val="fi-FI" w:eastAsia="ko-KR"/>
              </w:rPr>
            </w:pPr>
            <w:r w:rsidRPr="00AE4694">
              <w:rPr>
                <w:rFonts w:eastAsia="맑은 고딕" w:hint="eastAsia"/>
                <w:lang w:val="fi-FI" w:eastAsia="ko-KR"/>
              </w:rPr>
              <w:t>DC_1A_n28A</w:t>
            </w:r>
          </w:p>
          <w:p w:rsidR="00056500" w:rsidRPr="00AE4694" w:rsidRDefault="00056500" w:rsidP="00056500">
            <w:pPr>
              <w:pStyle w:val="TAC"/>
              <w:rPr>
                <w:rFonts w:eastAsia="맑은 고딕"/>
                <w:lang w:val="fi-FI" w:eastAsia="ko-KR"/>
              </w:rPr>
            </w:pPr>
            <w:r w:rsidRPr="00AE4694">
              <w:rPr>
                <w:rFonts w:eastAsia="맑은 고딕"/>
                <w:lang w:val="fi-FI" w:eastAsia="ko-KR"/>
              </w:rPr>
              <w:t>DC_1A_n78A</w:t>
            </w:r>
          </w:p>
          <w:p w:rsidR="00056500" w:rsidRPr="00AE4694" w:rsidRDefault="00056500" w:rsidP="00056500">
            <w:pPr>
              <w:pStyle w:val="TAC"/>
              <w:rPr>
                <w:rFonts w:eastAsia="맑은 고딕"/>
                <w:lang w:val="fi-FI" w:eastAsia="ko-KR"/>
              </w:rPr>
            </w:pPr>
            <w:r w:rsidRPr="00AE4694">
              <w:rPr>
                <w:rFonts w:eastAsia="맑은 고딕"/>
                <w:lang w:val="fi-FI" w:eastAsia="ko-KR"/>
              </w:rPr>
              <w:t>DC_20A_n28A</w:t>
            </w:r>
          </w:p>
          <w:p w:rsidR="00056500" w:rsidRPr="00AE4694" w:rsidRDefault="00056500" w:rsidP="00056500">
            <w:pPr>
              <w:pStyle w:val="TAC"/>
            </w:pPr>
            <w:r w:rsidRPr="00AE4694">
              <w:rPr>
                <w:rFonts w:eastAsia="맑은 고딕"/>
                <w:lang w:val="fi-FI" w:eastAsia="ko-KR"/>
              </w:rPr>
              <w:t>DC_20A_n78A</w:t>
            </w:r>
          </w:p>
        </w:tc>
        <w:tc>
          <w:tcPr>
            <w:tcW w:w="0" w:type="auto"/>
            <w:shd w:val="clear" w:color="auto" w:fill="auto"/>
            <w:noWrap/>
            <w:vAlign w:val="center"/>
          </w:tcPr>
          <w:p w:rsidR="00056500" w:rsidRPr="00AE4694" w:rsidRDefault="00056500" w:rsidP="00056500">
            <w:pPr>
              <w:pStyle w:val="TAC"/>
            </w:pPr>
            <w:r w:rsidRPr="00AE4694">
              <w:rPr>
                <w:rFonts w:eastAsia="맑은 고딕" w:hint="eastAsia"/>
                <w:lang w:val="fi-FI" w:eastAsia="ko-KR"/>
              </w:rPr>
              <w:t>CA_1A-20A</w:t>
            </w:r>
          </w:p>
        </w:tc>
        <w:tc>
          <w:tcPr>
            <w:tcW w:w="0" w:type="auto"/>
            <w:vAlign w:val="center"/>
          </w:tcPr>
          <w:p w:rsidR="00056500" w:rsidRPr="00AE4694" w:rsidRDefault="00056500" w:rsidP="00056500">
            <w:pPr>
              <w:pStyle w:val="TAC"/>
              <w:rPr>
                <w:rFonts w:cs="Arial"/>
                <w:lang w:eastAsia="ja-JP"/>
              </w:rPr>
            </w:pPr>
            <w:r w:rsidRPr="00AE4694">
              <w:rPr>
                <w:rFonts w:eastAsia="맑은 고딕" w:hint="eastAsia"/>
                <w:lang w:val="fi-FI" w:eastAsia="ko-KR"/>
              </w:rPr>
              <w:t>CA_n28A-n78A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DC_1A-21A-28A_n77A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DC_21A_n77A</w:t>
            </w:r>
          </w:p>
          <w:p w:rsidR="00056500" w:rsidRPr="00AE4694" w:rsidRDefault="00056500" w:rsidP="00056500">
            <w:pPr>
              <w:pStyle w:val="TAC"/>
            </w:pPr>
            <w:r w:rsidRPr="00AE4694">
              <w:t>DC_28A_n77A</w:t>
            </w:r>
          </w:p>
        </w:tc>
        <w:tc>
          <w:tcPr>
            <w:tcW w:w="0" w:type="auto"/>
            <w:shd w:val="clear" w:color="auto" w:fill="auto"/>
            <w:noWrap/>
            <w:vAlign w:val="center"/>
          </w:tcPr>
          <w:p w:rsidR="00056500" w:rsidRPr="00AE4694" w:rsidRDefault="00056500" w:rsidP="00056500">
            <w:pPr>
              <w:pStyle w:val="TAC"/>
            </w:pPr>
            <w:r w:rsidRPr="00AE4694">
              <w:t>CA_1A-21A-28A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DC_1A-21A-28A_n78A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DC_21A_n78A</w:t>
            </w:r>
          </w:p>
          <w:p w:rsidR="00056500" w:rsidRPr="00AE4694" w:rsidRDefault="00056500" w:rsidP="00056500">
            <w:pPr>
              <w:pStyle w:val="TAC"/>
            </w:pPr>
            <w:r w:rsidRPr="00AE4694">
              <w:t>DC_28A_n78A</w:t>
            </w:r>
          </w:p>
        </w:tc>
        <w:tc>
          <w:tcPr>
            <w:tcW w:w="0" w:type="auto"/>
            <w:shd w:val="clear" w:color="auto" w:fill="auto"/>
            <w:noWrap/>
            <w:vAlign w:val="center"/>
          </w:tcPr>
          <w:p w:rsidR="00056500" w:rsidRPr="00AE4694" w:rsidRDefault="00056500" w:rsidP="00056500">
            <w:pPr>
              <w:pStyle w:val="TAC"/>
            </w:pPr>
            <w:r w:rsidRPr="00AE4694">
              <w:t>CA_1A-21A-28A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DC_1A-21A-28A_n79A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DC_21A_n79A</w:t>
            </w:r>
          </w:p>
          <w:p w:rsidR="00056500" w:rsidRPr="00AE4694" w:rsidRDefault="00056500" w:rsidP="00056500">
            <w:pPr>
              <w:pStyle w:val="TAC"/>
            </w:pPr>
            <w:r w:rsidRPr="00AE4694">
              <w:t>DC_28A_n79A</w:t>
            </w:r>
          </w:p>
        </w:tc>
        <w:tc>
          <w:tcPr>
            <w:tcW w:w="0" w:type="auto"/>
            <w:shd w:val="clear" w:color="auto" w:fill="auto"/>
            <w:noWrap/>
            <w:vAlign w:val="center"/>
          </w:tcPr>
          <w:p w:rsidR="00056500" w:rsidRPr="00AE4694" w:rsidRDefault="00056500" w:rsidP="00056500">
            <w:pPr>
              <w:pStyle w:val="TAC"/>
            </w:pPr>
            <w:r w:rsidRPr="00AE4694">
              <w:t>CA_1A-21A-28A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DC_1A-21A-42A_n77A</w:t>
            </w:r>
          </w:p>
          <w:p w:rsidR="00056500" w:rsidRPr="00AE4694" w:rsidRDefault="00056500" w:rsidP="00056500">
            <w:pPr>
              <w:pStyle w:val="TAC"/>
              <w:rPr>
                <w:lang w:val="fi-FI" w:eastAsia="fi-FI"/>
              </w:rPr>
            </w:pPr>
            <w:r w:rsidRPr="00AE4694">
              <w:t>DC_1A-21A-42A_n77C</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rPr>
                <w:lang w:val="fi-FI" w:eastAsia="fi-FI"/>
              </w:rPr>
            </w:pPr>
            <w:r w:rsidRPr="00AE4694">
              <w:t>DC_21A_n77A</w:t>
            </w:r>
          </w:p>
        </w:tc>
        <w:tc>
          <w:tcPr>
            <w:tcW w:w="0" w:type="auto"/>
            <w:shd w:val="clear" w:color="auto" w:fill="auto"/>
            <w:noWrap/>
            <w:vAlign w:val="center"/>
          </w:tcPr>
          <w:p w:rsidR="00056500" w:rsidRPr="00AE4694" w:rsidRDefault="00056500" w:rsidP="00056500">
            <w:pPr>
              <w:pStyle w:val="TAC"/>
              <w:rPr>
                <w:lang w:val="fi-FI" w:eastAsia="fi-FI"/>
              </w:rPr>
            </w:pPr>
            <w:r w:rsidRPr="00AE4694">
              <w:t>CA_1A-21A-42A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lang w:val="fi-FI" w:eastAsia="fi-FI"/>
              </w:rPr>
            </w:pPr>
            <w:r w:rsidRPr="00AE4694">
              <w:rPr>
                <w:lang w:val="fi-FI" w:eastAsia="fi-FI"/>
              </w:rPr>
              <w:t>CA_n77C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DC_1A-21A-42A_n78A</w:t>
            </w:r>
          </w:p>
          <w:p w:rsidR="00056500" w:rsidRPr="00AE4694" w:rsidRDefault="00056500" w:rsidP="00056500">
            <w:pPr>
              <w:pStyle w:val="TAC"/>
              <w:rPr>
                <w:lang w:val="fi-FI" w:eastAsia="fi-FI"/>
              </w:rPr>
            </w:pPr>
            <w:r w:rsidRPr="00AE4694">
              <w:t>DC_1A-21A-42A_n78C</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rPr>
                <w:lang w:val="fi-FI" w:eastAsia="fi-FI"/>
              </w:rPr>
            </w:pPr>
            <w:r w:rsidRPr="00AE4694">
              <w:t>DC_21A_n78A</w:t>
            </w:r>
          </w:p>
        </w:tc>
        <w:tc>
          <w:tcPr>
            <w:tcW w:w="0" w:type="auto"/>
            <w:shd w:val="clear" w:color="auto" w:fill="auto"/>
            <w:noWrap/>
            <w:vAlign w:val="center"/>
          </w:tcPr>
          <w:p w:rsidR="00056500" w:rsidRPr="00AE4694" w:rsidRDefault="00056500" w:rsidP="00056500">
            <w:pPr>
              <w:pStyle w:val="TAC"/>
              <w:rPr>
                <w:lang w:val="fi-FI" w:eastAsia="fi-FI"/>
              </w:rPr>
            </w:pPr>
            <w:r w:rsidRPr="00AE4694">
              <w:t>CA_1A-21A-42A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lang w:val="fi-FI" w:eastAsia="fi-FI"/>
              </w:rPr>
            </w:pPr>
            <w:r w:rsidRPr="00AE4694">
              <w:rPr>
                <w:lang w:val="fi-FI" w:eastAsia="fi-FI"/>
              </w:rPr>
              <w:t>CA_n78C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DC_1A-21A-42A_n79A</w:t>
            </w:r>
          </w:p>
          <w:p w:rsidR="00056500" w:rsidRPr="00AE4694" w:rsidRDefault="00056500" w:rsidP="00056500">
            <w:pPr>
              <w:pStyle w:val="TAC"/>
              <w:rPr>
                <w:lang w:val="fi-FI" w:eastAsia="fi-FI"/>
              </w:rPr>
            </w:pPr>
            <w:r w:rsidRPr="00AE4694">
              <w:t>DC_1A-21A-42A_n79C</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rPr>
                <w:lang w:val="fi-FI" w:eastAsia="fi-FI"/>
              </w:rPr>
            </w:pPr>
            <w:r w:rsidRPr="00AE4694">
              <w:t>DC_21A_n79A</w:t>
            </w:r>
          </w:p>
        </w:tc>
        <w:tc>
          <w:tcPr>
            <w:tcW w:w="0" w:type="auto"/>
            <w:shd w:val="clear" w:color="auto" w:fill="auto"/>
            <w:noWrap/>
            <w:vAlign w:val="center"/>
          </w:tcPr>
          <w:p w:rsidR="00056500" w:rsidRPr="00AE4694" w:rsidRDefault="00056500" w:rsidP="00056500">
            <w:pPr>
              <w:pStyle w:val="TAC"/>
              <w:rPr>
                <w:lang w:val="fi-FI" w:eastAsia="fi-FI"/>
              </w:rPr>
            </w:pPr>
            <w:r w:rsidRPr="00AE4694">
              <w:t>CA_1A-21A-42A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lang w:val="fi-FI" w:eastAsia="fi-FI"/>
              </w:rPr>
            </w:pPr>
            <w:r w:rsidRPr="00AE4694">
              <w:rPr>
                <w:lang w:val="fi-FI" w:eastAsia="fi-FI"/>
              </w:rPr>
              <w:t>CA_n79C</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1"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22" w:author="R4-1900524" w:date="2019-03-06T12:50:00Z">
            <w:trPr>
              <w:trHeight w:val="288"/>
              <w:jc w:val="center"/>
            </w:trPr>
          </w:trPrChange>
        </w:trPr>
        <w:tc>
          <w:tcPr>
            <w:tcW w:w="2136" w:type="dxa"/>
            <w:shd w:val="clear" w:color="auto" w:fill="auto"/>
            <w:noWrap/>
            <w:vAlign w:val="center"/>
            <w:tcPrChange w:id="1523" w:author="R4-1900524" w:date="2019-03-06T12:50:00Z">
              <w:tcPr>
                <w:tcW w:w="2136" w:type="dxa"/>
                <w:shd w:val="clear" w:color="auto" w:fill="auto"/>
                <w:noWrap/>
                <w:vAlign w:val="center"/>
              </w:tcPr>
            </w:tcPrChange>
          </w:tcPr>
          <w:p w:rsidR="00056500" w:rsidRPr="00AE4694" w:rsidRDefault="00056500" w:rsidP="00056500">
            <w:pPr>
              <w:pStyle w:val="TAC"/>
            </w:pPr>
            <w:r w:rsidRPr="00AE4694">
              <w:t>DC_1A-21A-42C_n77A</w:t>
            </w:r>
          </w:p>
        </w:tc>
        <w:tc>
          <w:tcPr>
            <w:tcW w:w="3212" w:type="dxa"/>
            <w:tcPrChange w:id="1524" w:author="R4-1900524" w:date="2019-03-06T12:50:00Z">
              <w:tcPr>
                <w:tcW w:w="3212" w:type="dxa"/>
              </w:tcPr>
            </w:tcPrChange>
          </w:tcPr>
          <w:p w:rsidR="00056500" w:rsidRPr="00AE4694" w:rsidRDefault="00056500" w:rsidP="00056500">
            <w:pPr>
              <w:pStyle w:val="TAC"/>
            </w:pPr>
            <w:r w:rsidRPr="00AE4694">
              <w:t>DC_1A_n77A</w:t>
            </w:r>
          </w:p>
          <w:p w:rsidR="00056500" w:rsidRPr="00AE4694" w:rsidRDefault="00056500" w:rsidP="00056500">
            <w:pPr>
              <w:pStyle w:val="TAC"/>
            </w:pPr>
            <w:r w:rsidRPr="00AE4694">
              <w:t>DC_21A_n77A</w:t>
            </w:r>
          </w:p>
        </w:tc>
        <w:tc>
          <w:tcPr>
            <w:tcW w:w="0" w:type="auto"/>
            <w:shd w:val="clear" w:color="auto" w:fill="auto"/>
            <w:noWrap/>
            <w:vAlign w:val="center"/>
            <w:tcPrChange w:id="1525"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26" w:author="R4-1900524" w:date="2019-03-06T12:50:00Z">
              <w:tcPr>
                <w:tcW w:w="0" w:type="auto"/>
                <w:vAlign w:val="center"/>
              </w:tcPr>
            </w:tcPrChange>
          </w:tcPr>
          <w:p w:rsidR="00056500" w:rsidRPr="00AE4694" w:rsidRDefault="00056500" w:rsidP="00056500">
            <w:pPr>
              <w:pStyle w:val="TAC"/>
              <w:rPr>
                <w:rFonts w:cs="Arial"/>
                <w:lang w:eastAsia="ja-JP"/>
              </w:rPr>
            </w:pPr>
            <w:ins w:id="1527" w:author="R4-1900524" w:date="2019-03-06T12:49:00Z">
              <w:r w:rsidRPr="00E704B3">
                <w:t>n77A</w:t>
              </w:r>
            </w:ins>
            <w:del w:id="1528" w:author="R4-1900524" w:date="2019-03-06T12:49:00Z">
              <w:r w:rsidRPr="00AE4694" w:rsidDel="00E704B3">
                <w:delText>CA_n77C</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9"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30" w:author="R4-1900524" w:date="2019-03-06T12:50:00Z">
            <w:trPr>
              <w:trHeight w:val="288"/>
              <w:jc w:val="center"/>
            </w:trPr>
          </w:trPrChange>
        </w:trPr>
        <w:tc>
          <w:tcPr>
            <w:tcW w:w="2136" w:type="dxa"/>
            <w:shd w:val="clear" w:color="auto" w:fill="auto"/>
            <w:noWrap/>
            <w:vAlign w:val="center"/>
            <w:tcPrChange w:id="1531" w:author="R4-1900524" w:date="2019-03-06T12:50:00Z">
              <w:tcPr>
                <w:tcW w:w="2136" w:type="dxa"/>
                <w:shd w:val="clear" w:color="auto" w:fill="auto"/>
                <w:noWrap/>
                <w:vAlign w:val="center"/>
              </w:tcPr>
            </w:tcPrChange>
          </w:tcPr>
          <w:p w:rsidR="00056500" w:rsidRPr="00AE4694" w:rsidRDefault="00056500" w:rsidP="00056500">
            <w:pPr>
              <w:pStyle w:val="TAC"/>
            </w:pPr>
            <w:r w:rsidRPr="00AE4694">
              <w:t>DC_1A-21A-42C_n78A</w:t>
            </w:r>
          </w:p>
        </w:tc>
        <w:tc>
          <w:tcPr>
            <w:tcW w:w="3212" w:type="dxa"/>
            <w:tcPrChange w:id="1532" w:author="R4-1900524" w:date="2019-03-06T12:50:00Z">
              <w:tcPr>
                <w:tcW w:w="3212" w:type="dxa"/>
              </w:tcPr>
            </w:tcPrChange>
          </w:tcPr>
          <w:p w:rsidR="00056500" w:rsidRPr="00AE4694" w:rsidRDefault="00056500" w:rsidP="00056500">
            <w:pPr>
              <w:pStyle w:val="TAC"/>
            </w:pPr>
            <w:r w:rsidRPr="00AE4694">
              <w:t>DC_1A_n78A</w:t>
            </w:r>
          </w:p>
          <w:p w:rsidR="00056500" w:rsidRPr="00AE4694" w:rsidRDefault="00056500" w:rsidP="00056500">
            <w:pPr>
              <w:pStyle w:val="TAC"/>
            </w:pPr>
            <w:r w:rsidRPr="00AE4694">
              <w:t>DC_21A_n78A</w:t>
            </w:r>
          </w:p>
        </w:tc>
        <w:tc>
          <w:tcPr>
            <w:tcW w:w="0" w:type="auto"/>
            <w:shd w:val="clear" w:color="auto" w:fill="auto"/>
            <w:noWrap/>
            <w:vAlign w:val="center"/>
            <w:tcPrChange w:id="1533"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34" w:author="R4-1900524" w:date="2019-03-06T12:50:00Z">
              <w:tcPr>
                <w:tcW w:w="0" w:type="auto"/>
                <w:vAlign w:val="center"/>
              </w:tcPr>
            </w:tcPrChange>
          </w:tcPr>
          <w:p w:rsidR="00056500" w:rsidRPr="00AE4694" w:rsidRDefault="00056500" w:rsidP="00056500">
            <w:pPr>
              <w:pStyle w:val="TAC"/>
              <w:rPr>
                <w:rFonts w:cs="Arial"/>
                <w:lang w:eastAsia="ja-JP"/>
              </w:rPr>
            </w:pPr>
            <w:ins w:id="1535" w:author="R4-1900524" w:date="2019-03-06T12:50:00Z">
              <w:r w:rsidRPr="00DD108A">
                <w:t>n78A</w:t>
              </w:r>
            </w:ins>
            <w:del w:id="1536" w:author="R4-1900524" w:date="2019-03-06T12:50:00Z">
              <w:r w:rsidRPr="00AE4694" w:rsidDel="00334CC0">
                <w:delText>CA_n78C</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7"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38" w:author="R4-1900524" w:date="2019-03-06T12:50:00Z">
            <w:trPr>
              <w:trHeight w:val="288"/>
              <w:jc w:val="center"/>
            </w:trPr>
          </w:trPrChange>
        </w:trPr>
        <w:tc>
          <w:tcPr>
            <w:tcW w:w="2136" w:type="dxa"/>
            <w:shd w:val="clear" w:color="auto" w:fill="auto"/>
            <w:noWrap/>
            <w:vAlign w:val="center"/>
            <w:tcPrChange w:id="1539" w:author="R4-1900524" w:date="2019-03-06T12:50:00Z">
              <w:tcPr>
                <w:tcW w:w="2136" w:type="dxa"/>
                <w:shd w:val="clear" w:color="auto" w:fill="auto"/>
                <w:noWrap/>
                <w:vAlign w:val="center"/>
              </w:tcPr>
            </w:tcPrChange>
          </w:tcPr>
          <w:p w:rsidR="00056500" w:rsidRPr="00AE4694" w:rsidRDefault="00056500" w:rsidP="00056500">
            <w:pPr>
              <w:pStyle w:val="TAC"/>
            </w:pPr>
            <w:r w:rsidRPr="00AE4694">
              <w:t>DC_1A-21A-42C_n79A</w:t>
            </w:r>
          </w:p>
        </w:tc>
        <w:tc>
          <w:tcPr>
            <w:tcW w:w="3212" w:type="dxa"/>
            <w:tcPrChange w:id="1540" w:author="R4-1900524" w:date="2019-03-06T12:50:00Z">
              <w:tcPr>
                <w:tcW w:w="3212" w:type="dxa"/>
              </w:tcPr>
            </w:tcPrChange>
          </w:tcPr>
          <w:p w:rsidR="00056500" w:rsidRPr="00AE4694" w:rsidRDefault="00056500" w:rsidP="00056500">
            <w:pPr>
              <w:pStyle w:val="TAC"/>
            </w:pPr>
            <w:r w:rsidRPr="00AE4694">
              <w:t>DC_1A_n79A</w:t>
            </w:r>
          </w:p>
          <w:p w:rsidR="00056500" w:rsidRPr="00AE4694" w:rsidRDefault="00056500" w:rsidP="00056500">
            <w:pPr>
              <w:pStyle w:val="TAC"/>
            </w:pPr>
            <w:r w:rsidRPr="00AE4694">
              <w:t>DC_21A_n79A</w:t>
            </w:r>
          </w:p>
        </w:tc>
        <w:tc>
          <w:tcPr>
            <w:tcW w:w="0" w:type="auto"/>
            <w:shd w:val="clear" w:color="auto" w:fill="auto"/>
            <w:noWrap/>
            <w:vAlign w:val="center"/>
            <w:tcPrChange w:id="1541"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42" w:author="R4-1900524" w:date="2019-03-06T12:50:00Z">
              <w:tcPr>
                <w:tcW w:w="0" w:type="auto"/>
                <w:vAlign w:val="center"/>
              </w:tcPr>
            </w:tcPrChange>
          </w:tcPr>
          <w:p w:rsidR="00056500" w:rsidRPr="00AE4694" w:rsidRDefault="00056500" w:rsidP="00056500">
            <w:pPr>
              <w:pStyle w:val="TAC"/>
              <w:rPr>
                <w:rFonts w:cs="Arial"/>
                <w:lang w:eastAsia="ja-JP"/>
              </w:rPr>
            </w:pPr>
            <w:ins w:id="1543" w:author="R4-1900524" w:date="2019-03-06T12:50:00Z">
              <w:r w:rsidRPr="00DD108A">
                <w:t>n79A</w:t>
              </w:r>
            </w:ins>
            <w:del w:id="1544" w:author="R4-1900524" w:date="2019-03-06T12:50:00Z">
              <w:r w:rsidRPr="00AE4694" w:rsidDel="00334CC0">
                <w:delText>CA_n79C</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5"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46" w:author="R4-1900524" w:date="2019-03-06T12:50:00Z">
            <w:trPr>
              <w:trHeight w:val="288"/>
              <w:jc w:val="center"/>
            </w:trPr>
          </w:trPrChange>
        </w:trPr>
        <w:tc>
          <w:tcPr>
            <w:tcW w:w="2136" w:type="dxa"/>
            <w:shd w:val="clear" w:color="auto" w:fill="auto"/>
            <w:noWrap/>
            <w:vAlign w:val="center"/>
            <w:tcPrChange w:id="1547" w:author="R4-1900524" w:date="2019-03-06T12:50:00Z">
              <w:tcPr>
                <w:tcW w:w="2136" w:type="dxa"/>
                <w:shd w:val="clear" w:color="auto" w:fill="auto"/>
                <w:noWrap/>
                <w:vAlign w:val="center"/>
              </w:tcPr>
            </w:tcPrChange>
          </w:tcPr>
          <w:p w:rsidR="00056500" w:rsidRPr="00AE4694" w:rsidRDefault="00056500" w:rsidP="00056500">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Change w:id="1548" w:author="R4-1900524" w:date="2019-03-06T12:50:00Z">
              <w:tcPr>
                <w:tcW w:w="3212" w:type="dxa"/>
              </w:tcPr>
            </w:tcPrChange>
          </w:tcPr>
          <w:p w:rsidR="00056500" w:rsidRPr="00AE4694" w:rsidRDefault="00056500" w:rsidP="00056500">
            <w:pPr>
              <w:pStyle w:val="TAC"/>
            </w:pPr>
            <w:r w:rsidRPr="00AE4694">
              <w:t>DC_1A_n77A</w:t>
            </w:r>
          </w:p>
          <w:p w:rsidR="00056500" w:rsidRPr="00AE4694" w:rsidRDefault="00056500" w:rsidP="00056500">
            <w:pPr>
              <w:pStyle w:val="TAC"/>
            </w:pPr>
            <w:r w:rsidRPr="00AE4694">
              <w:t>DC_21A_n77A</w:t>
            </w:r>
          </w:p>
        </w:tc>
        <w:tc>
          <w:tcPr>
            <w:tcW w:w="0" w:type="auto"/>
            <w:shd w:val="clear" w:color="auto" w:fill="auto"/>
            <w:noWrap/>
            <w:vAlign w:val="center"/>
            <w:tcPrChange w:id="1549"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50" w:author="R4-1900524" w:date="2019-03-06T12:50:00Z">
              <w:tcPr>
                <w:tcW w:w="0" w:type="auto"/>
                <w:vAlign w:val="center"/>
              </w:tcPr>
            </w:tcPrChange>
          </w:tcPr>
          <w:p w:rsidR="00056500" w:rsidRPr="00AE4694" w:rsidRDefault="00056500" w:rsidP="00056500">
            <w:pPr>
              <w:pStyle w:val="TAC"/>
            </w:pPr>
            <w:ins w:id="1551" w:author="R4-1900524" w:date="2019-03-06T12:50:00Z">
              <w:r w:rsidRPr="00DD108A">
                <w:t>CA_n77C</w:t>
              </w:r>
            </w:ins>
            <w:del w:id="1552" w:author="R4-1900524" w:date="2019-03-06T12:50:00Z">
              <w:r w:rsidRPr="00AE4694" w:rsidDel="00334CC0">
                <w:delText>n77A</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3"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54" w:author="R4-1900524" w:date="2019-03-06T12:50:00Z">
            <w:trPr>
              <w:trHeight w:val="288"/>
              <w:jc w:val="center"/>
            </w:trPr>
          </w:trPrChange>
        </w:trPr>
        <w:tc>
          <w:tcPr>
            <w:tcW w:w="2136" w:type="dxa"/>
            <w:shd w:val="clear" w:color="auto" w:fill="auto"/>
            <w:noWrap/>
            <w:vAlign w:val="center"/>
            <w:tcPrChange w:id="1555" w:author="R4-1900524" w:date="2019-03-06T12:50:00Z">
              <w:tcPr>
                <w:tcW w:w="2136" w:type="dxa"/>
                <w:shd w:val="clear" w:color="auto" w:fill="auto"/>
                <w:noWrap/>
                <w:vAlign w:val="center"/>
              </w:tcPr>
            </w:tcPrChange>
          </w:tcPr>
          <w:p w:rsidR="00056500" w:rsidRPr="00AE4694" w:rsidRDefault="00056500" w:rsidP="00056500">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Change w:id="1556" w:author="R4-1900524" w:date="2019-03-06T12:50:00Z">
              <w:tcPr>
                <w:tcW w:w="3212" w:type="dxa"/>
              </w:tcPr>
            </w:tcPrChange>
          </w:tcPr>
          <w:p w:rsidR="00056500" w:rsidRPr="00AE4694" w:rsidRDefault="00056500" w:rsidP="00056500">
            <w:pPr>
              <w:pStyle w:val="TAC"/>
            </w:pPr>
            <w:r w:rsidRPr="00AE4694">
              <w:t>DC_1A_n78A</w:t>
            </w:r>
          </w:p>
          <w:p w:rsidR="00056500" w:rsidRPr="00AE4694" w:rsidRDefault="00056500" w:rsidP="00056500">
            <w:pPr>
              <w:pStyle w:val="TAC"/>
            </w:pPr>
            <w:r w:rsidRPr="00AE4694">
              <w:t>DC_21A_n78A</w:t>
            </w:r>
          </w:p>
        </w:tc>
        <w:tc>
          <w:tcPr>
            <w:tcW w:w="0" w:type="auto"/>
            <w:shd w:val="clear" w:color="auto" w:fill="auto"/>
            <w:noWrap/>
            <w:vAlign w:val="center"/>
            <w:tcPrChange w:id="1557"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58" w:author="R4-1900524" w:date="2019-03-06T12:50:00Z">
              <w:tcPr>
                <w:tcW w:w="0" w:type="auto"/>
                <w:vAlign w:val="center"/>
              </w:tcPr>
            </w:tcPrChange>
          </w:tcPr>
          <w:p w:rsidR="00056500" w:rsidRPr="00AE4694" w:rsidRDefault="00056500" w:rsidP="00056500">
            <w:pPr>
              <w:pStyle w:val="TAC"/>
            </w:pPr>
            <w:ins w:id="1559" w:author="R4-1900524" w:date="2019-03-06T12:50:00Z">
              <w:r w:rsidRPr="00DD108A">
                <w:t>CA_n78C</w:t>
              </w:r>
            </w:ins>
            <w:del w:id="1560" w:author="R4-1900524" w:date="2019-03-06T12:50:00Z">
              <w:r w:rsidRPr="00AE4694" w:rsidDel="00334CC0">
                <w:delText>n78A</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1"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62" w:author="R4-1900524" w:date="2019-03-06T12:50:00Z">
            <w:trPr>
              <w:trHeight w:val="288"/>
              <w:jc w:val="center"/>
            </w:trPr>
          </w:trPrChange>
        </w:trPr>
        <w:tc>
          <w:tcPr>
            <w:tcW w:w="2136" w:type="dxa"/>
            <w:shd w:val="clear" w:color="auto" w:fill="auto"/>
            <w:noWrap/>
            <w:vAlign w:val="center"/>
            <w:tcPrChange w:id="1563" w:author="R4-1900524" w:date="2019-03-06T12:50:00Z">
              <w:tcPr>
                <w:tcW w:w="2136" w:type="dxa"/>
                <w:shd w:val="clear" w:color="auto" w:fill="auto"/>
                <w:noWrap/>
                <w:vAlign w:val="center"/>
              </w:tcPr>
            </w:tcPrChange>
          </w:tcPr>
          <w:p w:rsidR="00056500" w:rsidRPr="00AE4694" w:rsidRDefault="00056500" w:rsidP="00056500">
            <w:pPr>
              <w:pStyle w:val="TAC"/>
            </w:pPr>
            <w:r w:rsidRPr="00AE4694">
              <w:rPr>
                <w:rFonts w:cs="Arial"/>
                <w:lang w:eastAsia="ja-JP"/>
              </w:rPr>
              <w:lastRenderedPageBreak/>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Change w:id="1564" w:author="R4-1900524" w:date="2019-03-06T12:50:00Z">
              <w:tcPr>
                <w:tcW w:w="3212" w:type="dxa"/>
              </w:tcPr>
            </w:tcPrChange>
          </w:tcPr>
          <w:p w:rsidR="00056500" w:rsidRPr="00AE4694" w:rsidRDefault="00056500" w:rsidP="00056500">
            <w:pPr>
              <w:pStyle w:val="TAC"/>
            </w:pPr>
            <w:r w:rsidRPr="00AE4694">
              <w:t>DC_1A_n79A</w:t>
            </w:r>
          </w:p>
          <w:p w:rsidR="00056500" w:rsidRPr="00AE4694" w:rsidRDefault="00056500" w:rsidP="00056500">
            <w:pPr>
              <w:pStyle w:val="TAC"/>
            </w:pPr>
            <w:r w:rsidRPr="00AE4694">
              <w:t>DC_21A_n79A</w:t>
            </w:r>
          </w:p>
        </w:tc>
        <w:tc>
          <w:tcPr>
            <w:tcW w:w="0" w:type="auto"/>
            <w:shd w:val="clear" w:color="auto" w:fill="auto"/>
            <w:noWrap/>
            <w:vAlign w:val="center"/>
            <w:tcPrChange w:id="1565"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66" w:author="R4-1900524" w:date="2019-03-06T12:50:00Z">
              <w:tcPr>
                <w:tcW w:w="0" w:type="auto"/>
                <w:vAlign w:val="center"/>
              </w:tcPr>
            </w:tcPrChange>
          </w:tcPr>
          <w:p w:rsidR="00056500" w:rsidRPr="00AE4694" w:rsidRDefault="00056500" w:rsidP="00056500">
            <w:pPr>
              <w:pStyle w:val="TAC"/>
            </w:pPr>
            <w:ins w:id="1567" w:author="R4-1900524" w:date="2019-03-06T12:50:00Z">
              <w:r w:rsidRPr="00DD108A">
                <w:t>CA_n79C</w:t>
              </w:r>
            </w:ins>
            <w:del w:id="1568" w:author="R4-1900524" w:date="2019-03-06T12:50:00Z">
              <w:r w:rsidRPr="00AE4694" w:rsidDel="00334CC0">
                <w:delText>n79A</w:delText>
              </w:r>
            </w:del>
          </w:p>
        </w:tc>
      </w:tr>
      <w:tr w:rsidR="00056500" w:rsidRPr="00AE4694" w:rsidTr="00AD21D3">
        <w:trPr>
          <w:trHeight w:val="288"/>
          <w:jc w:val="center"/>
          <w:ins w:id="1569" w:author="Suhwan Lim" w:date="2019-05-21T16:53:00Z"/>
        </w:trPr>
        <w:tc>
          <w:tcPr>
            <w:tcW w:w="2136" w:type="dxa"/>
            <w:shd w:val="clear" w:color="auto" w:fill="auto"/>
            <w:noWrap/>
            <w:vAlign w:val="center"/>
          </w:tcPr>
          <w:p w:rsidR="00056500" w:rsidRPr="00AE4694" w:rsidRDefault="00056500" w:rsidP="00056500">
            <w:pPr>
              <w:pStyle w:val="TAC"/>
              <w:rPr>
                <w:ins w:id="1570" w:author="Suhwan Lim" w:date="2019-05-21T16:53:00Z"/>
                <w:rFonts w:cs="Arial"/>
                <w:lang w:eastAsia="ja-JP"/>
              </w:rPr>
            </w:pPr>
            <w:ins w:id="1571" w:author="Suhwan Lim" w:date="2019-05-21T16:53:00Z">
              <w:r>
                <w:rPr>
                  <w:rFonts w:cs="Arial" w:hint="eastAsia"/>
                  <w:lang w:eastAsia="ko-KR"/>
                </w:rPr>
                <w:t>DC_1A-21A_n77A-n79A</w:t>
              </w:r>
            </w:ins>
          </w:p>
        </w:tc>
        <w:tc>
          <w:tcPr>
            <w:tcW w:w="3212" w:type="dxa"/>
          </w:tcPr>
          <w:p w:rsidR="00056500" w:rsidRDefault="00056500" w:rsidP="00056500">
            <w:pPr>
              <w:pStyle w:val="TAC"/>
              <w:rPr>
                <w:ins w:id="1572" w:author="Suhwan Lim" w:date="2019-05-21T16:53:00Z"/>
                <w:lang w:eastAsia="ko-KR"/>
              </w:rPr>
            </w:pPr>
            <w:ins w:id="1573" w:author="Suhwan Lim" w:date="2019-05-21T16:53:00Z">
              <w:r>
                <w:rPr>
                  <w:lang w:eastAsia="ko-KR"/>
                </w:rPr>
                <w:t>DC_1A_n77A</w:t>
              </w:r>
            </w:ins>
          </w:p>
          <w:p w:rsidR="00056500" w:rsidRPr="00AE4694" w:rsidRDefault="00056500" w:rsidP="00056500">
            <w:pPr>
              <w:pStyle w:val="TAC"/>
              <w:rPr>
                <w:ins w:id="1574" w:author="Suhwan Lim" w:date="2019-05-21T16:53:00Z"/>
              </w:rPr>
            </w:pPr>
            <w:ins w:id="1575" w:author="Suhwan Lim" w:date="2019-05-21T16:53:00Z">
              <w:r>
                <w:rPr>
                  <w:lang w:eastAsia="ko-KR"/>
                </w:rPr>
                <w:t>DC_1A_n79A</w:t>
              </w:r>
            </w:ins>
          </w:p>
        </w:tc>
        <w:tc>
          <w:tcPr>
            <w:tcW w:w="0" w:type="auto"/>
            <w:shd w:val="clear" w:color="auto" w:fill="auto"/>
            <w:noWrap/>
            <w:vAlign w:val="center"/>
          </w:tcPr>
          <w:p w:rsidR="00056500" w:rsidRPr="00AE4694" w:rsidRDefault="00056500" w:rsidP="00056500">
            <w:pPr>
              <w:pStyle w:val="TAC"/>
              <w:rPr>
                <w:ins w:id="1576" w:author="Suhwan Lim" w:date="2019-05-21T16:53:00Z"/>
              </w:rPr>
            </w:pPr>
            <w:ins w:id="1577" w:author="Suhwan Lim" w:date="2019-05-21T16:53:00Z">
              <w:r>
                <w:rPr>
                  <w:rFonts w:hint="eastAsia"/>
                  <w:lang w:eastAsia="ko-KR"/>
                </w:rPr>
                <w:t>CA_1A-21A</w:t>
              </w:r>
            </w:ins>
          </w:p>
        </w:tc>
        <w:tc>
          <w:tcPr>
            <w:tcW w:w="0" w:type="auto"/>
            <w:vAlign w:val="center"/>
          </w:tcPr>
          <w:p w:rsidR="00056500" w:rsidRPr="00DD108A" w:rsidRDefault="00056500" w:rsidP="00056500">
            <w:pPr>
              <w:pStyle w:val="TAC"/>
              <w:rPr>
                <w:ins w:id="1578" w:author="Suhwan Lim" w:date="2019-05-21T16:53:00Z"/>
              </w:rPr>
            </w:pPr>
            <w:ins w:id="1579" w:author="Suhwan Lim" w:date="2019-05-21T16:53:00Z">
              <w:r>
                <w:rPr>
                  <w:rFonts w:hint="eastAsia"/>
                  <w:lang w:eastAsia="ko-KR"/>
                </w:rPr>
                <w:t>CA_n77A-n79A</w:t>
              </w:r>
            </w:ins>
          </w:p>
        </w:tc>
      </w:tr>
      <w:tr w:rsidR="00056500" w:rsidRPr="00AE4694" w:rsidTr="00AD21D3">
        <w:trPr>
          <w:trHeight w:val="288"/>
          <w:jc w:val="center"/>
          <w:ins w:id="1580" w:author="Suhwan Lim" w:date="2019-05-21T16:53:00Z"/>
        </w:trPr>
        <w:tc>
          <w:tcPr>
            <w:tcW w:w="2136" w:type="dxa"/>
            <w:shd w:val="clear" w:color="auto" w:fill="auto"/>
            <w:noWrap/>
            <w:vAlign w:val="center"/>
          </w:tcPr>
          <w:p w:rsidR="00056500" w:rsidRPr="00AE4694" w:rsidRDefault="00056500" w:rsidP="00056500">
            <w:pPr>
              <w:pStyle w:val="TAC"/>
              <w:rPr>
                <w:ins w:id="1581" w:author="Suhwan Lim" w:date="2019-05-21T16:53:00Z"/>
                <w:rFonts w:cs="Arial"/>
                <w:lang w:eastAsia="ja-JP"/>
              </w:rPr>
            </w:pPr>
            <w:ins w:id="1582" w:author="Suhwan Lim" w:date="2019-05-21T16:53:00Z">
              <w:r>
                <w:rPr>
                  <w:rFonts w:cs="Arial" w:hint="eastAsia"/>
                  <w:lang w:eastAsia="ko-KR"/>
                </w:rPr>
                <w:t>DC_1A-21A_n78A-n79A</w:t>
              </w:r>
            </w:ins>
          </w:p>
        </w:tc>
        <w:tc>
          <w:tcPr>
            <w:tcW w:w="3212" w:type="dxa"/>
          </w:tcPr>
          <w:p w:rsidR="00056500" w:rsidRDefault="00056500" w:rsidP="00056500">
            <w:pPr>
              <w:pStyle w:val="TAC"/>
              <w:rPr>
                <w:ins w:id="1583" w:author="Suhwan Lim" w:date="2019-05-21T16:53:00Z"/>
                <w:lang w:eastAsia="ko-KR"/>
              </w:rPr>
            </w:pPr>
            <w:ins w:id="1584" w:author="Suhwan Lim" w:date="2019-05-21T16:53:00Z">
              <w:r>
                <w:rPr>
                  <w:lang w:eastAsia="ko-KR"/>
                </w:rPr>
                <w:t>DC_1A_n78A</w:t>
              </w:r>
            </w:ins>
          </w:p>
          <w:p w:rsidR="00056500" w:rsidRPr="00AE4694" w:rsidRDefault="00056500" w:rsidP="00056500">
            <w:pPr>
              <w:pStyle w:val="TAC"/>
              <w:rPr>
                <w:ins w:id="1585" w:author="Suhwan Lim" w:date="2019-05-21T16:53:00Z"/>
              </w:rPr>
            </w:pPr>
            <w:ins w:id="1586" w:author="Suhwan Lim" w:date="2019-05-21T16:53:00Z">
              <w:r>
                <w:rPr>
                  <w:lang w:eastAsia="ko-KR"/>
                </w:rPr>
                <w:t>DC_1A_n79A</w:t>
              </w:r>
            </w:ins>
          </w:p>
        </w:tc>
        <w:tc>
          <w:tcPr>
            <w:tcW w:w="0" w:type="auto"/>
            <w:shd w:val="clear" w:color="auto" w:fill="auto"/>
            <w:noWrap/>
            <w:vAlign w:val="center"/>
          </w:tcPr>
          <w:p w:rsidR="00056500" w:rsidRPr="00AE4694" w:rsidRDefault="00056500" w:rsidP="00056500">
            <w:pPr>
              <w:pStyle w:val="TAC"/>
              <w:rPr>
                <w:ins w:id="1587" w:author="Suhwan Lim" w:date="2019-05-21T16:53:00Z"/>
              </w:rPr>
            </w:pPr>
            <w:ins w:id="1588" w:author="Suhwan Lim" w:date="2019-05-21T16:53:00Z">
              <w:r>
                <w:rPr>
                  <w:rFonts w:hint="eastAsia"/>
                  <w:lang w:eastAsia="ko-KR"/>
                </w:rPr>
                <w:t>CA_1A-21A</w:t>
              </w:r>
            </w:ins>
          </w:p>
        </w:tc>
        <w:tc>
          <w:tcPr>
            <w:tcW w:w="0" w:type="auto"/>
            <w:vAlign w:val="center"/>
          </w:tcPr>
          <w:p w:rsidR="00056500" w:rsidRPr="00DD108A" w:rsidRDefault="00056500" w:rsidP="00056500">
            <w:pPr>
              <w:pStyle w:val="TAC"/>
              <w:rPr>
                <w:ins w:id="1589" w:author="Suhwan Lim" w:date="2019-05-21T16:53:00Z"/>
              </w:rPr>
            </w:pPr>
            <w:ins w:id="1590" w:author="Suhwan Lim" w:date="2019-05-21T16:53:00Z">
              <w:r>
                <w:rPr>
                  <w:rFonts w:hint="eastAsia"/>
                  <w:lang w:eastAsia="ko-KR"/>
                </w:rPr>
                <w:t>CA_n78A-n79A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DC_1A-28A-42A_n77A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DC_28A_n77A</w:t>
            </w:r>
          </w:p>
        </w:tc>
        <w:tc>
          <w:tcPr>
            <w:tcW w:w="0" w:type="auto"/>
            <w:shd w:val="clear" w:color="auto" w:fill="auto"/>
            <w:noWrap/>
            <w:vAlign w:val="center"/>
          </w:tcPr>
          <w:p w:rsidR="00056500" w:rsidRPr="00AE4694" w:rsidRDefault="00056500" w:rsidP="00056500">
            <w:pPr>
              <w:pStyle w:val="TAC"/>
            </w:pPr>
            <w:r w:rsidRPr="00AE4694">
              <w:t>CA_1A-28A-42A</w:t>
            </w:r>
          </w:p>
        </w:tc>
        <w:tc>
          <w:tcPr>
            <w:tcW w:w="0" w:type="auto"/>
            <w:vAlign w:val="center"/>
          </w:tcPr>
          <w:p w:rsidR="00056500" w:rsidRPr="00AE4694" w:rsidRDefault="00056500" w:rsidP="00056500">
            <w:pPr>
              <w:pStyle w:val="TAC"/>
              <w:rPr>
                <w:rFonts w:cs="Arial"/>
                <w:lang w:eastAsia="ja-JP"/>
              </w:rPr>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DC_1A-28A-42A_n78A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DC_28A_n78A</w:t>
            </w:r>
          </w:p>
        </w:tc>
        <w:tc>
          <w:tcPr>
            <w:tcW w:w="0" w:type="auto"/>
            <w:shd w:val="clear" w:color="auto" w:fill="auto"/>
            <w:noWrap/>
            <w:vAlign w:val="center"/>
          </w:tcPr>
          <w:p w:rsidR="00056500" w:rsidRPr="00AE4694" w:rsidRDefault="00056500" w:rsidP="00056500">
            <w:pPr>
              <w:pStyle w:val="TAC"/>
            </w:pPr>
            <w:r w:rsidRPr="00AE4694">
              <w:t>CA_1A-28A-42A</w:t>
            </w:r>
          </w:p>
        </w:tc>
        <w:tc>
          <w:tcPr>
            <w:tcW w:w="0" w:type="auto"/>
            <w:vAlign w:val="center"/>
          </w:tcPr>
          <w:p w:rsidR="00056500" w:rsidRPr="00AE4694" w:rsidRDefault="00056500" w:rsidP="00056500">
            <w:pPr>
              <w:pStyle w:val="TAC"/>
              <w:rPr>
                <w:rFonts w:cs="Arial"/>
                <w:lang w:eastAsia="ja-JP"/>
              </w:rPr>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DC_1A-28A-42A_n79A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DC_28A_n79A</w:t>
            </w:r>
          </w:p>
        </w:tc>
        <w:tc>
          <w:tcPr>
            <w:tcW w:w="0" w:type="auto"/>
            <w:shd w:val="clear" w:color="auto" w:fill="auto"/>
            <w:noWrap/>
            <w:vAlign w:val="center"/>
          </w:tcPr>
          <w:p w:rsidR="00056500" w:rsidRPr="00AE4694" w:rsidRDefault="00056500" w:rsidP="00056500">
            <w:pPr>
              <w:pStyle w:val="TAC"/>
            </w:pPr>
            <w:r w:rsidRPr="00AE4694">
              <w:t>CA_1A-28A-42A</w:t>
            </w:r>
          </w:p>
        </w:tc>
        <w:tc>
          <w:tcPr>
            <w:tcW w:w="0" w:type="auto"/>
            <w:vAlign w:val="center"/>
          </w:tcPr>
          <w:p w:rsidR="00056500" w:rsidRPr="00AE4694" w:rsidRDefault="00056500" w:rsidP="00056500">
            <w:pPr>
              <w:pStyle w:val="TAC"/>
              <w:rPr>
                <w:rFonts w:cs="Arial"/>
                <w:lang w:eastAsia="ja-JP"/>
              </w:rPr>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szCs w:val="18"/>
                <w:lang w:eastAsia="ja-JP"/>
              </w:rPr>
              <w:t>DC_1A-28A-42C_n77A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DC_28A_n77A</w:t>
            </w:r>
          </w:p>
        </w:tc>
        <w:tc>
          <w:tcPr>
            <w:tcW w:w="0" w:type="auto"/>
            <w:shd w:val="clear" w:color="auto" w:fill="auto"/>
            <w:noWrap/>
            <w:vAlign w:val="center"/>
          </w:tcPr>
          <w:p w:rsidR="00056500" w:rsidRPr="00AE4694" w:rsidRDefault="00056500" w:rsidP="00056500">
            <w:pPr>
              <w:pStyle w:val="TAC"/>
            </w:pPr>
            <w:r w:rsidRPr="00AE4694">
              <w:t>CA_1A-28A-42</w:t>
            </w:r>
            <w:ins w:id="1591" w:author="R4-1900524" w:date="2019-03-06T12:50:00Z">
              <w:r>
                <w:t>C</w:t>
              </w:r>
            </w:ins>
            <w:del w:id="1592" w:author="R4-1900524" w:date="2019-03-06T12:50:00Z">
              <w:r w:rsidRPr="00AE4694" w:rsidDel="00E704B3">
                <w:delText>A</w:delText>
              </w:r>
            </w:del>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szCs w:val="18"/>
                <w:lang w:eastAsia="ja-JP"/>
              </w:rPr>
              <w:t>DC_1A-28A-42C_n78A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DC_28A_n78A</w:t>
            </w:r>
          </w:p>
        </w:tc>
        <w:tc>
          <w:tcPr>
            <w:tcW w:w="0" w:type="auto"/>
            <w:shd w:val="clear" w:color="auto" w:fill="auto"/>
            <w:noWrap/>
            <w:vAlign w:val="center"/>
          </w:tcPr>
          <w:p w:rsidR="00056500" w:rsidRPr="00AE4694" w:rsidRDefault="00056500" w:rsidP="00056500">
            <w:pPr>
              <w:pStyle w:val="TAC"/>
            </w:pPr>
            <w:r w:rsidRPr="00AE4694">
              <w:t>CA_1A-28A-42</w:t>
            </w:r>
            <w:ins w:id="1593" w:author="R4-1900524" w:date="2019-03-06T12:50:00Z">
              <w:r>
                <w:t>C</w:t>
              </w:r>
            </w:ins>
            <w:del w:id="1594" w:author="R4-1900524" w:date="2019-03-06T12:50:00Z">
              <w:r w:rsidRPr="00AE4694" w:rsidDel="00E704B3">
                <w:delText>A</w:delText>
              </w:r>
            </w:del>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szCs w:val="18"/>
                <w:lang w:eastAsia="ja-JP"/>
              </w:rPr>
              <w:t>DC_1A-28A-42C_n79A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DC_28A_n79A</w:t>
            </w:r>
          </w:p>
        </w:tc>
        <w:tc>
          <w:tcPr>
            <w:tcW w:w="0" w:type="auto"/>
            <w:shd w:val="clear" w:color="auto" w:fill="auto"/>
            <w:noWrap/>
            <w:vAlign w:val="center"/>
          </w:tcPr>
          <w:p w:rsidR="00056500" w:rsidRPr="00AE4694" w:rsidRDefault="00056500" w:rsidP="00056500">
            <w:pPr>
              <w:pStyle w:val="TAC"/>
            </w:pPr>
            <w:r w:rsidRPr="00AE4694">
              <w:t>CA_1A-28A-42</w:t>
            </w:r>
            <w:ins w:id="1595" w:author="R4-1900524" w:date="2019-03-06T12:50:00Z">
              <w:r>
                <w:t>C</w:t>
              </w:r>
            </w:ins>
            <w:del w:id="1596" w:author="R4-1900524" w:date="2019-03-06T12:50:00Z">
              <w:r w:rsidRPr="00AE4694" w:rsidDel="00E704B3">
                <w:delText>A</w:delText>
              </w:r>
            </w:del>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DC_1A-41A-42A_n77A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DC_41A_n77A</w:t>
            </w:r>
          </w:p>
        </w:tc>
        <w:tc>
          <w:tcPr>
            <w:tcW w:w="0" w:type="auto"/>
            <w:shd w:val="clear" w:color="auto" w:fill="auto"/>
            <w:noWrap/>
            <w:vAlign w:val="center"/>
          </w:tcPr>
          <w:p w:rsidR="00056500" w:rsidRPr="00AE4694" w:rsidRDefault="00056500" w:rsidP="00056500">
            <w:pPr>
              <w:pStyle w:val="TAC"/>
            </w:pPr>
            <w:r w:rsidRPr="00AE4694">
              <w:t>CA_1A-41A-42A</w:t>
            </w:r>
          </w:p>
        </w:tc>
        <w:tc>
          <w:tcPr>
            <w:tcW w:w="0" w:type="auto"/>
            <w:vAlign w:val="center"/>
          </w:tcPr>
          <w:p w:rsidR="00056500" w:rsidRPr="00AE4694" w:rsidRDefault="00056500" w:rsidP="00056500">
            <w:pPr>
              <w:pStyle w:val="TAC"/>
              <w:rPr>
                <w:rFonts w:cs="Arial"/>
                <w:lang w:eastAsia="ja-JP"/>
              </w:rPr>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DC_1A-41A-42C_n77A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DC_41A_n77A</w:t>
            </w:r>
          </w:p>
        </w:tc>
        <w:tc>
          <w:tcPr>
            <w:tcW w:w="0" w:type="auto"/>
            <w:shd w:val="clear" w:color="auto" w:fill="auto"/>
            <w:noWrap/>
            <w:vAlign w:val="center"/>
          </w:tcPr>
          <w:p w:rsidR="00056500" w:rsidRPr="00AE4694" w:rsidRDefault="00056500" w:rsidP="00056500">
            <w:pPr>
              <w:pStyle w:val="TAC"/>
            </w:pPr>
            <w:r w:rsidRPr="00AE4694">
              <w:rPr>
                <w:rFonts w:cs="Arial"/>
                <w:lang w:eastAsia="ja-JP"/>
              </w:rPr>
              <w:t>CA_1A-41A-42C</w:t>
            </w:r>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DC_41A_n77A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CA_1A-41C-42A</w:t>
            </w:r>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DC_1A-41A-42A_n78A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DC_41A_n78A</w:t>
            </w:r>
          </w:p>
        </w:tc>
        <w:tc>
          <w:tcPr>
            <w:tcW w:w="0" w:type="auto"/>
            <w:shd w:val="clear" w:color="auto" w:fill="auto"/>
            <w:noWrap/>
            <w:vAlign w:val="center"/>
          </w:tcPr>
          <w:p w:rsidR="00056500" w:rsidRPr="00AE4694" w:rsidRDefault="00056500" w:rsidP="00056500">
            <w:pPr>
              <w:pStyle w:val="TAC"/>
            </w:pPr>
            <w:r w:rsidRPr="00AE4694">
              <w:t>CA_1A-41A-42A</w:t>
            </w:r>
          </w:p>
        </w:tc>
        <w:tc>
          <w:tcPr>
            <w:tcW w:w="0" w:type="auto"/>
            <w:vAlign w:val="center"/>
          </w:tcPr>
          <w:p w:rsidR="00056500" w:rsidRPr="00AE4694" w:rsidRDefault="00056500" w:rsidP="00056500">
            <w:pPr>
              <w:pStyle w:val="TAC"/>
              <w:rPr>
                <w:rFonts w:cs="Arial"/>
                <w:lang w:eastAsia="ja-JP"/>
              </w:rPr>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DC_1A-41A-42C_n78A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DC_41A_n78A</w:t>
            </w:r>
          </w:p>
        </w:tc>
        <w:tc>
          <w:tcPr>
            <w:tcW w:w="0" w:type="auto"/>
            <w:shd w:val="clear" w:color="auto" w:fill="auto"/>
            <w:noWrap/>
            <w:vAlign w:val="center"/>
          </w:tcPr>
          <w:p w:rsidR="00056500" w:rsidRPr="00AE4694" w:rsidRDefault="00056500" w:rsidP="00056500">
            <w:pPr>
              <w:pStyle w:val="TAC"/>
            </w:pPr>
            <w:r w:rsidRPr="00AE4694">
              <w:rPr>
                <w:rFonts w:cs="Arial"/>
                <w:lang w:eastAsia="ja-JP"/>
              </w:rPr>
              <w:t>CA_1A-41A-42C</w:t>
            </w:r>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DC_1A-41C-42A_n78A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DC_41A_n78A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CA_1A-41C-42A</w:t>
            </w:r>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DC_1A-41A-42A_n79A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t>CA_1A-41A-42A</w:t>
            </w:r>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t>DC_1A-41A-42C_n79A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CA_1A-41A-42C</w:t>
            </w:r>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CA_1A-41C-42A</w:t>
            </w:r>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rsidR="00056500" w:rsidRPr="00AE4694" w:rsidRDefault="00056500" w:rsidP="00056500">
            <w:pPr>
              <w:pStyle w:val="TAC"/>
            </w:pPr>
            <w:r w:rsidRPr="00AE4694">
              <w:t>DC_1A_n7</w:t>
            </w:r>
            <w:r w:rsidRPr="00AE4694">
              <w:rPr>
                <w:rFonts w:hint="eastAsia"/>
                <w:lang w:eastAsia="zh-CN"/>
              </w:rPr>
              <w:t>7</w:t>
            </w:r>
            <w:r w:rsidRPr="00AE4694">
              <w:t>A</w:t>
            </w:r>
          </w:p>
          <w:p w:rsidR="00056500" w:rsidRPr="00AE4694" w:rsidRDefault="00056500" w:rsidP="00056500">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rsidR="00056500" w:rsidRPr="00AE4694" w:rsidRDefault="00056500" w:rsidP="00056500">
            <w:pPr>
              <w:pStyle w:val="TAC"/>
              <w:rPr>
                <w:noProof/>
                <w:lang w:eastAsia="zh-CN"/>
              </w:rPr>
            </w:pPr>
            <w:r w:rsidRPr="00AE4694">
              <w:t>n7</w:t>
            </w:r>
            <w:r w:rsidRPr="00AE4694">
              <w:rPr>
                <w:rFonts w:hint="eastAsia"/>
                <w:lang w:eastAsia="zh-CN"/>
              </w:rPr>
              <w:t>7</w:t>
            </w:r>
            <w:r w:rsidRPr="00AE4694">
              <w:t>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rsidR="00056500" w:rsidRPr="00AE4694" w:rsidRDefault="00056500" w:rsidP="00056500">
            <w:pPr>
              <w:pStyle w:val="TAC"/>
            </w:pPr>
            <w:r w:rsidRPr="00AE4694">
              <w:t>DC_1A_n7</w:t>
            </w:r>
            <w:r w:rsidRPr="00AE4694">
              <w:rPr>
                <w:rFonts w:hint="eastAsia"/>
                <w:lang w:eastAsia="zh-CN"/>
              </w:rPr>
              <w:t>8</w:t>
            </w:r>
            <w:r w:rsidRPr="00AE4694">
              <w:t>A</w:t>
            </w:r>
          </w:p>
          <w:p w:rsidR="00056500" w:rsidRPr="00AE4694" w:rsidRDefault="00056500" w:rsidP="00056500">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rsidR="00056500" w:rsidRPr="00AE4694" w:rsidRDefault="00056500" w:rsidP="00056500">
            <w:pPr>
              <w:pStyle w:val="TAC"/>
              <w:rPr>
                <w:noProof/>
                <w:lang w:eastAsia="zh-CN"/>
              </w:rPr>
            </w:pPr>
            <w:r w:rsidRPr="00AE4694">
              <w:t>n7</w:t>
            </w:r>
            <w:r w:rsidRPr="00AE4694">
              <w:rPr>
                <w:rFonts w:hint="eastAsia"/>
                <w:lang w:eastAsia="zh-CN"/>
              </w:rPr>
              <w:t>8</w:t>
            </w:r>
            <w:r w:rsidRPr="00AE4694">
              <w:t>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rsidR="00056500" w:rsidRPr="00AE4694" w:rsidRDefault="00056500" w:rsidP="00056500">
            <w:pPr>
              <w:pStyle w:val="TAC"/>
              <w:rPr>
                <w:noProof/>
                <w:lang w:eastAsia="zh-CN"/>
              </w:rPr>
            </w:pPr>
            <w:r w:rsidRPr="00AE4694">
              <w:t>n79A</w:t>
            </w:r>
          </w:p>
        </w:tc>
      </w:tr>
      <w:tr w:rsidR="00FB5CD9" w:rsidRPr="00AE4694" w:rsidTr="00AD21D3">
        <w:trPr>
          <w:trHeight w:val="288"/>
          <w:jc w:val="center"/>
          <w:ins w:id="1597" w:author="Suhwan Lim" w:date="2019-05-21T16:54:00Z"/>
        </w:trPr>
        <w:tc>
          <w:tcPr>
            <w:tcW w:w="2136" w:type="dxa"/>
            <w:shd w:val="clear" w:color="auto" w:fill="auto"/>
            <w:noWrap/>
            <w:vAlign w:val="center"/>
          </w:tcPr>
          <w:p w:rsidR="00FB5CD9" w:rsidRDefault="00FB5CD9" w:rsidP="00FB5CD9">
            <w:pPr>
              <w:pStyle w:val="TAC"/>
              <w:rPr>
                <w:ins w:id="1598" w:author="Suhwan Lim" w:date="2019-05-21T16:54:00Z"/>
                <w:rFonts w:cs="Arial"/>
                <w:lang w:eastAsia="ko-KR"/>
              </w:rPr>
            </w:pPr>
            <w:ins w:id="1599" w:author="Suhwan Lim" w:date="2019-05-21T16:54:00Z">
              <w:r>
                <w:rPr>
                  <w:rFonts w:cs="Arial" w:hint="eastAsia"/>
                  <w:lang w:eastAsia="ko-KR"/>
                </w:rPr>
                <w:t>DC_1A-</w:t>
              </w:r>
              <w:r>
                <w:rPr>
                  <w:rFonts w:cs="Arial"/>
                  <w:lang w:eastAsia="ko-KR"/>
                </w:rPr>
                <w:t>4</w:t>
              </w:r>
              <w:r>
                <w:rPr>
                  <w:rFonts w:cs="Arial" w:hint="eastAsia"/>
                  <w:lang w:eastAsia="ko-KR"/>
                </w:rPr>
                <w:t>2A_n77A-n79A</w:t>
              </w:r>
            </w:ins>
          </w:p>
          <w:p w:rsidR="00FB5CD9" w:rsidRPr="00AE4694" w:rsidRDefault="00FB5CD9" w:rsidP="00FB5CD9">
            <w:pPr>
              <w:pStyle w:val="TAC"/>
              <w:rPr>
                <w:ins w:id="1600" w:author="Suhwan Lim" w:date="2019-05-21T16:54:00Z"/>
                <w:rFonts w:cs="Arial" w:hint="eastAsia"/>
                <w:lang w:eastAsia="ja-JP"/>
              </w:rPr>
            </w:pPr>
            <w:ins w:id="1601" w:author="Suhwan Lim" w:date="2019-05-21T16:54:00Z">
              <w:r>
                <w:rPr>
                  <w:rFonts w:cs="Arial"/>
                  <w:lang w:eastAsia="ko-KR"/>
                </w:rPr>
                <w:t>DC_1A-42C_n77A-n79A</w:t>
              </w:r>
            </w:ins>
          </w:p>
        </w:tc>
        <w:tc>
          <w:tcPr>
            <w:tcW w:w="3212" w:type="dxa"/>
          </w:tcPr>
          <w:p w:rsidR="00FB5CD9" w:rsidRDefault="00FB5CD9" w:rsidP="00FB5CD9">
            <w:pPr>
              <w:pStyle w:val="TAC"/>
              <w:rPr>
                <w:ins w:id="1602" w:author="Suhwan Lim" w:date="2019-05-21T16:54:00Z"/>
                <w:lang w:eastAsia="ko-KR"/>
              </w:rPr>
            </w:pPr>
            <w:ins w:id="1603" w:author="Suhwan Lim" w:date="2019-05-21T16:54:00Z">
              <w:r>
                <w:rPr>
                  <w:lang w:eastAsia="ko-KR"/>
                </w:rPr>
                <w:t>DC_1A_n77A</w:t>
              </w:r>
            </w:ins>
          </w:p>
          <w:p w:rsidR="00FB5CD9" w:rsidRPr="00AE4694" w:rsidRDefault="00FB5CD9" w:rsidP="00FB5CD9">
            <w:pPr>
              <w:pStyle w:val="TAC"/>
              <w:rPr>
                <w:ins w:id="1604" w:author="Suhwan Lim" w:date="2019-05-21T16:54:00Z"/>
              </w:rPr>
            </w:pPr>
            <w:ins w:id="1605" w:author="Suhwan Lim" w:date="2019-05-21T16:54:00Z">
              <w:r>
                <w:rPr>
                  <w:lang w:eastAsia="ko-KR"/>
                </w:rPr>
                <w:t>DC_1A_n79A</w:t>
              </w:r>
            </w:ins>
          </w:p>
        </w:tc>
        <w:tc>
          <w:tcPr>
            <w:tcW w:w="0" w:type="auto"/>
            <w:shd w:val="clear" w:color="auto" w:fill="auto"/>
            <w:noWrap/>
            <w:vAlign w:val="center"/>
          </w:tcPr>
          <w:p w:rsidR="00FB5CD9" w:rsidRDefault="00FB5CD9" w:rsidP="00FB5CD9">
            <w:pPr>
              <w:pStyle w:val="TAC"/>
              <w:rPr>
                <w:ins w:id="1606" w:author="Suhwan Lim" w:date="2019-05-21T16:55:00Z"/>
                <w:lang w:eastAsia="ko-KR"/>
              </w:rPr>
            </w:pPr>
            <w:ins w:id="1607" w:author="Suhwan Lim" w:date="2019-05-21T16:54:00Z">
              <w:r>
                <w:rPr>
                  <w:rFonts w:hint="eastAsia"/>
                  <w:lang w:eastAsia="ko-KR"/>
                </w:rPr>
                <w:t>CA_1A-</w:t>
              </w:r>
              <w:r>
                <w:rPr>
                  <w:lang w:eastAsia="ko-KR"/>
                </w:rPr>
                <w:t>4</w:t>
              </w:r>
              <w:r>
                <w:rPr>
                  <w:rFonts w:hint="eastAsia"/>
                  <w:lang w:eastAsia="ko-KR"/>
                </w:rPr>
                <w:t>2A</w:t>
              </w:r>
            </w:ins>
          </w:p>
          <w:p w:rsidR="00FB5CD9" w:rsidRPr="00AE4694" w:rsidRDefault="00FB5CD9" w:rsidP="00FB5CD9">
            <w:pPr>
              <w:pStyle w:val="TAC"/>
              <w:rPr>
                <w:ins w:id="1608" w:author="Suhwan Lim" w:date="2019-05-21T16:54:00Z"/>
                <w:rFonts w:cs="Arial"/>
                <w:lang w:eastAsia="ja-JP"/>
              </w:rPr>
            </w:pPr>
            <w:ins w:id="1609" w:author="Suhwan Lim" w:date="2019-05-21T16:55:00Z">
              <w:r>
                <w:rPr>
                  <w:lang w:eastAsia="ko-KR"/>
                </w:rPr>
                <w:t>CA_1A-42C</w:t>
              </w:r>
            </w:ins>
          </w:p>
        </w:tc>
        <w:tc>
          <w:tcPr>
            <w:tcW w:w="0" w:type="auto"/>
            <w:vAlign w:val="center"/>
          </w:tcPr>
          <w:p w:rsidR="00FB5CD9" w:rsidRPr="00AE4694" w:rsidRDefault="00FB5CD9" w:rsidP="00FB5CD9">
            <w:pPr>
              <w:pStyle w:val="TAC"/>
              <w:rPr>
                <w:ins w:id="1610" w:author="Suhwan Lim" w:date="2019-05-21T16:54:00Z"/>
              </w:rPr>
            </w:pPr>
            <w:ins w:id="1611" w:author="Suhwan Lim" w:date="2019-05-21T16:54:00Z">
              <w:r>
                <w:rPr>
                  <w:rFonts w:hint="eastAsia"/>
                  <w:lang w:eastAsia="ko-KR"/>
                </w:rPr>
                <w:t>CA_n77A-n79A</w:t>
              </w:r>
            </w:ins>
          </w:p>
        </w:tc>
      </w:tr>
      <w:tr w:rsidR="00FB5CD9" w:rsidRPr="00AE4694" w:rsidTr="00AD21D3">
        <w:trPr>
          <w:trHeight w:val="288"/>
          <w:jc w:val="center"/>
          <w:ins w:id="1612" w:author="Suhwan Lim" w:date="2019-05-21T16:54:00Z"/>
        </w:trPr>
        <w:tc>
          <w:tcPr>
            <w:tcW w:w="2136" w:type="dxa"/>
            <w:shd w:val="clear" w:color="auto" w:fill="auto"/>
            <w:noWrap/>
            <w:vAlign w:val="center"/>
          </w:tcPr>
          <w:p w:rsidR="00FB5CD9" w:rsidRDefault="00FB5CD9" w:rsidP="00FB5CD9">
            <w:pPr>
              <w:pStyle w:val="TAC"/>
              <w:rPr>
                <w:ins w:id="1613" w:author="Suhwan Lim" w:date="2019-05-21T16:55:00Z"/>
                <w:rFonts w:cs="Arial"/>
                <w:lang w:eastAsia="ko-KR"/>
              </w:rPr>
            </w:pPr>
            <w:ins w:id="1614" w:author="Suhwan Lim" w:date="2019-05-21T16:54:00Z">
              <w:r>
                <w:rPr>
                  <w:rFonts w:cs="Arial" w:hint="eastAsia"/>
                  <w:lang w:eastAsia="ko-KR"/>
                </w:rPr>
                <w:t>DC_1A-</w:t>
              </w:r>
              <w:r>
                <w:rPr>
                  <w:rFonts w:cs="Arial"/>
                  <w:lang w:eastAsia="ko-KR"/>
                </w:rPr>
                <w:t>4</w:t>
              </w:r>
              <w:r>
                <w:rPr>
                  <w:rFonts w:cs="Arial" w:hint="eastAsia"/>
                  <w:lang w:eastAsia="ko-KR"/>
                </w:rPr>
                <w:t>2A_n78A-n79A</w:t>
              </w:r>
            </w:ins>
          </w:p>
          <w:p w:rsidR="00FB5CD9" w:rsidRPr="00AE4694" w:rsidRDefault="00FB5CD9" w:rsidP="00FB5CD9">
            <w:pPr>
              <w:pStyle w:val="TAC"/>
              <w:rPr>
                <w:ins w:id="1615" w:author="Suhwan Lim" w:date="2019-05-21T16:54:00Z"/>
                <w:rFonts w:cs="Arial" w:hint="eastAsia"/>
                <w:lang w:eastAsia="ja-JP"/>
              </w:rPr>
            </w:pPr>
            <w:ins w:id="1616" w:author="Suhwan Lim" w:date="2019-05-21T16:55:00Z">
              <w:r>
                <w:rPr>
                  <w:rFonts w:cs="Arial"/>
                  <w:lang w:eastAsia="ko-KR"/>
                </w:rPr>
                <w:t>DC_1A-42C_n78A-n79A</w:t>
              </w:r>
            </w:ins>
          </w:p>
        </w:tc>
        <w:tc>
          <w:tcPr>
            <w:tcW w:w="3212" w:type="dxa"/>
          </w:tcPr>
          <w:p w:rsidR="00FB5CD9" w:rsidRDefault="00FB5CD9" w:rsidP="00FB5CD9">
            <w:pPr>
              <w:pStyle w:val="TAC"/>
              <w:rPr>
                <w:ins w:id="1617" w:author="Suhwan Lim" w:date="2019-05-21T16:54:00Z"/>
                <w:lang w:eastAsia="ko-KR"/>
              </w:rPr>
            </w:pPr>
            <w:ins w:id="1618" w:author="Suhwan Lim" w:date="2019-05-21T16:54:00Z">
              <w:r>
                <w:rPr>
                  <w:lang w:eastAsia="ko-KR"/>
                </w:rPr>
                <w:t>DC_1A_n78A</w:t>
              </w:r>
            </w:ins>
          </w:p>
          <w:p w:rsidR="00FB5CD9" w:rsidRPr="00AE4694" w:rsidRDefault="00FB5CD9" w:rsidP="00FB5CD9">
            <w:pPr>
              <w:pStyle w:val="TAC"/>
              <w:rPr>
                <w:ins w:id="1619" w:author="Suhwan Lim" w:date="2019-05-21T16:54:00Z"/>
              </w:rPr>
            </w:pPr>
            <w:ins w:id="1620" w:author="Suhwan Lim" w:date="2019-05-21T16:54:00Z">
              <w:r>
                <w:rPr>
                  <w:lang w:eastAsia="ko-KR"/>
                </w:rPr>
                <w:t>DC_1A_n79A</w:t>
              </w:r>
            </w:ins>
          </w:p>
        </w:tc>
        <w:tc>
          <w:tcPr>
            <w:tcW w:w="0" w:type="auto"/>
            <w:shd w:val="clear" w:color="auto" w:fill="auto"/>
            <w:noWrap/>
            <w:vAlign w:val="center"/>
          </w:tcPr>
          <w:p w:rsidR="00FB5CD9" w:rsidRDefault="00FB5CD9" w:rsidP="00FB5CD9">
            <w:pPr>
              <w:pStyle w:val="TAC"/>
              <w:rPr>
                <w:ins w:id="1621" w:author="Suhwan Lim" w:date="2019-05-21T16:55:00Z"/>
                <w:lang w:eastAsia="ko-KR"/>
              </w:rPr>
            </w:pPr>
            <w:ins w:id="1622" w:author="Suhwan Lim" w:date="2019-05-21T16:54:00Z">
              <w:r>
                <w:rPr>
                  <w:rFonts w:hint="eastAsia"/>
                  <w:lang w:eastAsia="ko-KR"/>
                </w:rPr>
                <w:t>CA_1A-</w:t>
              </w:r>
              <w:r>
                <w:rPr>
                  <w:lang w:eastAsia="ko-KR"/>
                </w:rPr>
                <w:t>4</w:t>
              </w:r>
              <w:r>
                <w:rPr>
                  <w:rFonts w:hint="eastAsia"/>
                  <w:lang w:eastAsia="ko-KR"/>
                </w:rPr>
                <w:t>2A</w:t>
              </w:r>
            </w:ins>
          </w:p>
          <w:p w:rsidR="00FB5CD9" w:rsidRPr="00AE4694" w:rsidRDefault="00FB5CD9" w:rsidP="00FB5CD9">
            <w:pPr>
              <w:pStyle w:val="TAC"/>
              <w:rPr>
                <w:ins w:id="1623" w:author="Suhwan Lim" w:date="2019-05-21T16:54:00Z"/>
                <w:rFonts w:cs="Arial"/>
                <w:lang w:eastAsia="ja-JP"/>
              </w:rPr>
            </w:pPr>
            <w:ins w:id="1624" w:author="Suhwan Lim" w:date="2019-05-21T16:55:00Z">
              <w:r>
                <w:rPr>
                  <w:lang w:eastAsia="ko-KR"/>
                </w:rPr>
                <w:t>CA_1A-42C</w:t>
              </w:r>
            </w:ins>
          </w:p>
        </w:tc>
        <w:tc>
          <w:tcPr>
            <w:tcW w:w="0" w:type="auto"/>
            <w:vAlign w:val="center"/>
          </w:tcPr>
          <w:p w:rsidR="00FB5CD9" w:rsidRPr="00AE4694" w:rsidRDefault="00FB5CD9" w:rsidP="00FB5CD9">
            <w:pPr>
              <w:pStyle w:val="TAC"/>
              <w:rPr>
                <w:ins w:id="1625" w:author="Suhwan Lim" w:date="2019-05-21T16:54:00Z"/>
              </w:rPr>
            </w:pPr>
            <w:ins w:id="1626" w:author="Suhwan Lim" w:date="2019-05-21T16:54: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Pr="00AE4694">
              <w:rPr>
                <w:rFonts w:cs="Arial"/>
                <w:lang w:eastAsia="zh-CN"/>
              </w:rPr>
              <w:t>AA</w:t>
            </w:r>
          </w:p>
        </w:tc>
        <w:tc>
          <w:tcPr>
            <w:tcW w:w="3212" w:type="dxa"/>
          </w:tcPr>
          <w:p w:rsidR="00FB5CD9" w:rsidRPr="00AE4694" w:rsidRDefault="00FB5CD9" w:rsidP="00FB5CD9">
            <w:pPr>
              <w:pStyle w:val="TAC"/>
              <w:rPr>
                <w:noProof/>
                <w:lang w:eastAsia="zh-CN"/>
              </w:rPr>
            </w:pPr>
            <w:r w:rsidRPr="00AE4694">
              <w:rPr>
                <w:noProof/>
                <w:lang w:eastAsia="zh-CN"/>
              </w:rPr>
              <w:t>DC_2A_n71</w:t>
            </w:r>
            <w:r w:rsidRPr="00AE4694">
              <w:rPr>
                <w:rFonts w:hint="eastAsia"/>
                <w:noProof/>
                <w:lang w:eastAsia="zh-CN"/>
              </w:rPr>
              <w:t>A</w:t>
            </w:r>
          </w:p>
          <w:p w:rsidR="00FB5CD9" w:rsidRPr="00AE4694" w:rsidRDefault="00FB5CD9" w:rsidP="00FB5CD9">
            <w:pPr>
              <w:pStyle w:val="TAC"/>
              <w:rPr>
                <w:noProof/>
                <w:lang w:eastAsia="zh-CN"/>
              </w:rPr>
            </w:pPr>
            <w:r w:rsidRPr="00AE4694">
              <w:rPr>
                <w:noProof/>
                <w:lang w:eastAsia="zh-CN"/>
              </w:rPr>
              <w:t>DC_66A_n71</w:t>
            </w:r>
            <w:r w:rsidRPr="00AE4694">
              <w:rPr>
                <w:rFonts w:hint="eastAsia"/>
                <w:noProof/>
                <w:lang w:eastAsia="zh-CN"/>
              </w:rPr>
              <w:t>A</w:t>
            </w:r>
          </w:p>
          <w:p w:rsidR="00FB5CD9" w:rsidRPr="00AE4694" w:rsidRDefault="00FB5CD9" w:rsidP="00FB5CD9">
            <w:pPr>
              <w:pStyle w:val="TAC"/>
            </w:pPr>
            <w:r w:rsidRPr="00AE4694">
              <w:rPr>
                <w:rFonts w:hint="eastAsia"/>
                <w:noProof/>
                <w:lang w:eastAsia="zh-CN"/>
              </w:rPr>
              <w:t>DC_(n)71</w:t>
            </w:r>
            <w:r w:rsidRPr="00AE4694">
              <w:rPr>
                <w:noProof/>
                <w:lang w:eastAsia="zh-CN"/>
              </w:rPr>
              <w:t>AA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hint="eastAsia"/>
                <w:noProof/>
                <w:lang w:eastAsia="zh-CN"/>
              </w:rPr>
              <w:t>CA</w:t>
            </w:r>
            <w:r w:rsidRPr="00AE4694">
              <w:rPr>
                <w:noProof/>
                <w:lang w:eastAsia="zh-CN"/>
              </w:rPr>
              <w:t>_2A-66A-</w:t>
            </w:r>
            <w:r w:rsidRPr="00AE4694">
              <w:rPr>
                <w:rFonts w:hint="eastAsia"/>
                <w:noProof/>
                <w:lang w:eastAsia="zh-CN"/>
              </w:rPr>
              <w:t>71A</w:t>
            </w:r>
          </w:p>
        </w:tc>
        <w:tc>
          <w:tcPr>
            <w:tcW w:w="0" w:type="auto"/>
            <w:vAlign w:val="center"/>
          </w:tcPr>
          <w:p w:rsidR="00FB5CD9" w:rsidRPr="00AE4694" w:rsidRDefault="00FB5CD9" w:rsidP="00FB5CD9">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DC_3A-5A-7A-7A_n78A</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DC_5A_n78A</w:t>
            </w:r>
          </w:p>
          <w:p w:rsidR="00FB5CD9" w:rsidRPr="00AE4694" w:rsidRDefault="00FB5CD9" w:rsidP="00FB5CD9">
            <w:pPr>
              <w:pStyle w:val="TAC"/>
              <w:rPr>
                <w:lang w:val="fi-FI" w:eastAsia="fi-FI"/>
              </w:rPr>
            </w:pPr>
            <w:r w:rsidRPr="00AE4694">
              <w:rPr>
                <w:lang w:val="fi-FI" w:eastAsia="fi-FI"/>
              </w:rPr>
              <w:t>DC_7A_n78A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CA_3A-5A-7A-7A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DC_3A-5A-7A_n78A</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DC_5A_n78A</w:t>
            </w:r>
          </w:p>
          <w:p w:rsidR="00FB5CD9" w:rsidRPr="00AE4694" w:rsidRDefault="00FB5CD9" w:rsidP="00FB5CD9">
            <w:pPr>
              <w:pStyle w:val="TAC"/>
              <w:rPr>
                <w:lang w:val="fi-FI" w:eastAsia="fi-FI"/>
              </w:rPr>
            </w:pPr>
            <w:r w:rsidRPr="00AE4694">
              <w:rPr>
                <w:lang w:val="fi-FI" w:eastAsia="fi-FI"/>
              </w:rPr>
              <w:t>DC_7A_n78A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CA_3A-5A-7A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tc>
      </w:tr>
      <w:tr w:rsidR="00FB5CD9" w:rsidRPr="00AE4694" w:rsidTr="00AD21D3">
        <w:trPr>
          <w:trHeight w:val="288"/>
          <w:jc w:val="center"/>
          <w:ins w:id="1627" w:author="Suhwan Lim" w:date="2019-05-21T16:57:00Z"/>
        </w:trPr>
        <w:tc>
          <w:tcPr>
            <w:tcW w:w="2136" w:type="dxa"/>
            <w:shd w:val="clear" w:color="auto" w:fill="auto"/>
            <w:noWrap/>
            <w:vAlign w:val="center"/>
          </w:tcPr>
          <w:p w:rsidR="00FB5CD9" w:rsidRPr="00AE4694" w:rsidRDefault="00FB5CD9" w:rsidP="00FB5CD9">
            <w:pPr>
              <w:pStyle w:val="TAC"/>
              <w:rPr>
                <w:ins w:id="1628" w:author="Suhwan Lim" w:date="2019-05-21T16:57:00Z"/>
                <w:rFonts w:hint="eastAsia"/>
                <w:lang w:val="fi-FI" w:eastAsia="ko-KR"/>
              </w:rPr>
            </w:pPr>
            <w:ins w:id="1629" w:author="Suhwan Lim" w:date="2019-05-21T16:57:00Z">
              <w:r>
                <w:rPr>
                  <w:rFonts w:hint="eastAsia"/>
                  <w:lang w:val="fi-FI" w:eastAsia="ko-KR"/>
                </w:rPr>
                <w:t>DC_3A-7A_n1A-n78A</w:t>
              </w:r>
            </w:ins>
          </w:p>
        </w:tc>
        <w:tc>
          <w:tcPr>
            <w:tcW w:w="3212" w:type="dxa"/>
          </w:tcPr>
          <w:p w:rsidR="00FB5CD9" w:rsidRDefault="00FB5CD9" w:rsidP="00FB5CD9">
            <w:pPr>
              <w:pStyle w:val="TAC"/>
              <w:rPr>
                <w:ins w:id="1630" w:author="Suhwan Lim" w:date="2019-05-21T16:57:00Z"/>
                <w:rFonts w:hint="eastAsia"/>
                <w:lang w:val="fi-FI" w:eastAsia="ko-KR"/>
              </w:rPr>
            </w:pPr>
            <w:ins w:id="1631" w:author="Suhwan Lim" w:date="2019-05-21T16:57:00Z">
              <w:r>
                <w:rPr>
                  <w:rFonts w:hint="eastAsia"/>
                  <w:lang w:val="fi-FI" w:eastAsia="ko-KR"/>
                </w:rPr>
                <w:t>DC_3A_n1A</w:t>
              </w:r>
            </w:ins>
          </w:p>
          <w:p w:rsidR="00FB5CD9" w:rsidRDefault="00FB5CD9" w:rsidP="00FB5CD9">
            <w:pPr>
              <w:pStyle w:val="TAC"/>
              <w:rPr>
                <w:ins w:id="1632" w:author="Suhwan Lim" w:date="2019-05-21T16:57:00Z"/>
                <w:lang w:val="fi-FI" w:eastAsia="ko-KR"/>
              </w:rPr>
            </w:pPr>
            <w:ins w:id="1633" w:author="Suhwan Lim" w:date="2019-05-21T16:57:00Z">
              <w:r>
                <w:rPr>
                  <w:lang w:val="fi-FI" w:eastAsia="ko-KR"/>
                </w:rPr>
                <w:t>DC_3A_n78A</w:t>
              </w:r>
            </w:ins>
          </w:p>
          <w:p w:rsidR="00FB5CD9" w:rsidRDefault="00FB5CD9" w:rsidP="00FB5CD9">
            <w:pPr>
              <w:pStyle w:val="TAC"/>
              <w:rPr>
                <w:ins w:id="1634" w:author="Suhwan Lim" w:date="2019-05-21T16:58:00Z"/>
                <w:lang w:val="fi-FI" w:eastAsia="ko-KR"/>
              </w:rPr>
            </w:pPr>
            <w:ins w:id="1635" w:author="Suhwan Lim" w:date="2019-05-21T16:58:00Z">
              <w:r>
                <w:rPr>
                  <w:lang w:val="fi-FI" w:eastAsia="ko-KR"/>
                </w:rPr>
                <w:t>DC_7A_n1A</w:t>
              </w:r>
            </w:ins>
          </w:p>
          <w:p w:rsidR="00FB5CD9" w:rsidRPr="00AE4694" w:rsidRDefault="00FB5CD9" w:rsidP="00FB5CD9">
            <w:pPr>
              <w:pStyle w:val="TAC"/>
              <w:rPr>
                <w:ins w:id="1636" w:author="Suhwan Lim" w:date="2019-05-21T16:57:00Z"/>
                <w:rFonts w:hint="eastAsia"/>
                <w:lang w:val="fi-FI" w:eastAsia="ko-KR"/>
              </w:rPr>
            </w:pPr>
            <w:ins w:id="1637" w:author="Suhwan Lim" w:date="2019-05-21T16:58:00Z">
              <w:r>
                <w:rPr>
                  <w:lang w:val="fi-FI" w:eastAsia="ko-KR"/>
                </w:rPr>
                <w:t>DC_7A_n78A</w:t>
              </w:r>
            </w:ins>
          </w:p>
        </w:tc>
        <w:tc>
          <w:tcPr>
            <w:tcW w:w="0" w:type="auto"/>
            <w:shd w:val="clear" w:color="auto" w:fill="auto"/>
            <w:noWrap/>
            <w:vAlign w:val="center"/>
          </w:tcPr>
          <w:p w:rsidR="00FB5CD9" w:rsidRPr="00AE4694" w:rsidRDefault="00FB5CD9" w:rsidP="00FB5CD9">
            <w:pPr>
              <w:pStyle w:val="TAC"/>
              <w:rPr>
                <w:ins w:id="1638" w:author="Suhwan Lim" w:date="2019-05-21T16:57:00Z"/>
                <w:rFonts w:hint="eastAsia"/>
                <w:lang w:val="fi-FI" w:eastAsia="ko-KR"/>
              </w:rPr>
            </w:pPr>
            <w:ins w:id="1639" w:author="Suhwan Lim" w:date="2019-05-21T16:58:00Z">
              <w:r>
                <w:rPr>
                  <w:rFonts w:hint="eastAsia"/>
                  <w:lang w:val="fi-FI" w:eastAsia="ko-KR"/>
                </w:rPr>
                <w:t>CA_3A-7A</w:t>
              </w:r>
            </w:ins>
          </w:p>
        </w:tc>
        <w:tc>
          <w:tcPr>
            <w:tcW w:w="0" w:type="auto"/>
            <w:vAlign w:val="center"/>
          </w:tcPr>
          <w:p w:rsidR="00FB5CD9" w:rsidRPr="00AE4694" w:rsidRDefault="00FB5CD9" w:rsidP="00FB5CD9">
            <w:pPr>
              <w:pStyle w:val="TAC"/>
              <w:rPr>
                <w:ins w:id="1640" w:author="Suhwan Lim" w:date="2019-05-21T16:57:00Z"/>
                <w:rFonts w:hint="eastAsia"/>
                <w:lang w:val="fi-FI" w:eastAsia="ko-KR"/>
              </w:rPr>
            </w:pPr>
            <w:ins w:id="1641" w:author="Suhwan Lim" w:date="2019-05-21T16:58:00Z">
              <w:r>
                <w:rPr>
                  <w:rFonts w:hint="eastAsia"/>
                  <w:lang w:val="fi-FI" w:eastAsia="ko-KR"/>
                </w:rPr>
                <w:t>CA_n1A-n78A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val="fi-FI" w:eastAsia="fi-FI"/>
              </w:rPr>
              <w:t>DC_3A-7A-20A_n28A</w:t>
            </w:r>
          </w:p>
        </w:tc>
        <w:tc>
          <w:tcPr>
            <w:tcW w:w="3212" w:type="dxa"/>
          </w:tcPr>
          <w:p w:rsidR="00FB5CD9" w:rsidRPr="00AE4694" w:rsidRDefault="00FB5CD9" w:rsidP="00FB5CD9">
            <w:pPr>
              <w:pStyle w:val="TAC"/>
              <w:rPr>
                <w:lang w:val="fi-FI" w:eastAsia="fi-FI"/>
              </w:rPr>
            </w:pPr>
            <w:r w:rsidRPr="00AE4694">
              <w:rPr>
                <w:lang w:val="fi-FI" w:eastAsia="fi-FI"/>
              </w:rPr>
              <w:t>DC_3A_n28A</w:t>
            </w:r>
          </w:p>
          <w:p w:rsidR="00FB5CD9" w:rsidRPr="00AE4694" w:rsidRDefault="00FB5CD9" w:rsidP="00FB5CD9">
            <w:pPr>
              <w:pStyle w:val="TAC"/>
              <w:rPr>
                <w:lang w:val="fi-FI" w:eastAsia="fi-FI"/>
              </w:rPr>
            </w:pPr>
            <w:r w:rsidRPr="00AE4694">
              <w:rPr>
                <w:lang w:val="fi-FI" w:eastAsia="fi-FI"/>
              </w:rPr>
              <w:t>DC_7A_n28A</w:t>
            </w:r>
          </w:p>
          <w:p w:rsidR="00FB5CD9" w:rsidRPr="00AE4694" w:rsidRDefault="00FB5CD9" w:rsidP="00FB5CD9">
            <w:pPr>
              <w:pStyle w:val="TAC"/>
            </w:pPr>
            <w:r w:rsidRPr="00AE4694">
              <w:rPr>
                <w:lang w:val="fi-FI" w:eastAsia="fi-FI"/>
              </w:rPr>
              <w:t>DC_20A_n28A</w:t>
            </w:r>
          </w:p>
        </w:tc>
        <w:tc>
          <w:tcPr>
            <w:tcW w:w="0" w:type="auto"/>
            <w:shd w:val="clear" w:color="auto" w:fill="auto"/>
            <w:noWrap/>
            <w:vAlign w:val="center"/>
          </w:tcPr>
          <w:p w:rsidR="00FB5CD9" w:rsidRPr="00AE4694" w:rsidRDefault="00FB5CD9" w:rsidP="00FB5CD9">
            <w:pPr>
              <w:pStyle w:val="TAC"/>
            </w:pPr>
            <w:r w:rsidRPr="00AE4694">
              <w:rPr>
                <w:lang w:val="fi-FI" w:eastAsia="fi-FI"/>
              </w:rPr>
              <w:t>CA_3A-7A-20A</w:t>
            </w:r>
          </w:p>
        </w:tc>
        <w:tc>
          <w:tcPr>
            <w:tcW w:w="0" w:type="auto"/>
            <w:vAlign w:val="center"/>
          </w:tcPr>
          <w:p w:rsidR="00FB5CD9" w:rsidRPr="00AE4694" w:rsidRDefault="00FB5CD9" w:rsidP="00FB5CD9">
            <w:pPr>
              <w:pStyle w:val="TAC"/>
              <w:rPr>
                <w:rFonts w:cs="Arial"/>
                <w:lang w:eastAsia="ja-JP"/>
              </w:rPr>
            </w:pPr>
            <w:r w:rsidRPr="00AE4694">
              <w:rPr>
                <w:lang w:val="fi-FI" w:eastAsia="fi-FI"/>
              </w:rPr>
              <w:t>n28A</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rPr>
                <w:lang w:val="fi-FI" w:eastAsia="fi-FI"/>
              </w:rPr>
            </w:pPr>
            <w:r w:rsidRPr="00AE4694">
              <w:lastRenderedPageBreak/>
              <w:t>DC_3A-7A-20A_n78A</w:t>
            </w:r>
          </w:p>
        </w:tc>
        <w:tc>
          <w:tcPr>
            <w:tcW w:w="3212" w:type="dxa"/>
          </w:tcPr>
          <w:p w:rsidR="00FB5CD9" w:rsidRPr="00AE4694" w:rsidRDefault="00FB5CD9" w:rsidP="00FB5CD9">
            <w:pPr>
              <w:pStyle w:val="TAC"/>
            </w:pPr>
            <w:r w:rsidRPr="00AE4694">
              <w:t>DC_3A_n78A</w:t>
            </w:r>
          </w:p>
          <w:p w:rsidR="00FB5CD9" w:rsidRPr="00AE4694" w:rsidRDefault="00FB5CD9" w:rsidP="00FB5CD9">
            <w:pPr>
              <w:pStyle w:val="TAC"/>
            </w:pPr>
            <w:r w:rsidRPr="00AE4694">
              <w:t>DC_20A_n78A</w:t>
            </w:r>
          </w:p>
          <w:p w:rsidR="00FB5CD9" w:rsidRPr="00AE4694" w:rsidRDefault="00FB5CD9" w:rsidP="00FB5CD9">
            <w:pPr>
              <w:pStyle w:val="TAC"/>
              <w:rPr>
                <w:lang w:val="fi-FI" w:eastAsia="fi-FI"/>
              </w:rPr>
            </w:pPr>
            <w:r w:rsidRPr="00AE4694">
              <w:t>DC_7A_n78A</w:t>
            </w:r>
            <w:r w:rsidRPr="00AE4694" w:rsidDel="00F90513">
              <w:t xml:space="preserve"> </w:t>
            </w:r>
          </w:p>
        </w:tc>
        <w:tc>
          <w:tcPr>
            <w:tcW w:w="0" w:type="auto"/>
            <w:shd w:val="clear" w:color="auto" w:fill="auto"/>
            <w:noWrap/>
            <w:vAlign w:val="center"/>
          </w:tcPr>
          <w:p w:rsidR="00FB5CD9" w:rsidRPr="00AE4694" w:rsidRDefault="00FB5CD9" w:rsidP="00FB5CD9">
            <w:pPr>
              <w:pStyle w:val="TAC"/>
              <w:rPr>
                <w:lang w:val="fi-FI" w:eastAsia="fi-FI"/>
              </w:rPr>
            </w:pPr>
            <w:r w:rsidRPr="00AE4694">
              <w:t>CA_3A-7A-20A</w:t>
            </w:r>
          </w:p>
        </w:tc>
        <w:tc>
          <w:tcPr>
            <w:tcW w:w="0" w:type="auto"/>
            <w:vAlign w:val="center"/>
          </w:tcPr>
          <w:p w:rsidR="00FB5CD9" w:rsidRPr="00AE4694" w:rsidRDefault="00FB5CD9" w:rsidP="00FB5CD9">
            <w:pPr>
              <w:pStyle w:val="TAC"/>
              <w:rPr>
                <w:lang w:val="fi-FI" w:eastAsia="fi-FI"/>
              </w:rPr>
            </w:pPr>
            <w:r w:rsidRPr="00AE4694">
              <w:rPr>
                <w:rFonts w:cs="Arial"/>
                <w:lang w:eastAsia="ja-JP"/>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t>DC_3A-7A-28A_n78A</w:t>
            </w:r>
          </w:p>
        </w:tc>
        <w:tc>
          <w:tcPr>
            <w:tcW w:w="3212" w:type="dxa"/>
          </w:tcPr>
          <w:p w:rsidR="00FB5CD9" w:rsidRPr="00AE4694" w:rsidRDefault="00FB5CD9" w:rsidP="00FB5CD9">
            <w:pPr>
              <w:pStyle w:val="TAC"/>
            </w:pPr>
            <w:r w:rsidRPr="00AE4694">
              <w:t>DC_3A_n78A</w:t>
            </w:r>
          </w:p>
          <w:p w:rsidR="00FB5CD9" w:rsidRPr="00AE4694" w:rsidRDefault="00FB5CD9" w:rsidP="00FB5CD9">
            <w:pPr>
              <w:pStyle w:val="TAC"/>
            </w:pPr>
            <w:r w:rsidRPr="00AE4694">
              <w:t>DC_7A_n78A</w:t>
            </w:r>
          </w:p>
          <w:p w:rsidR="00FB5CD9" w:rsidRPr="00AE4694" w:rsidRDefault="00FB5CD9" w:rsidP="00FB5CD9">
            <w:pPr>
              <w:pStyle w:val="TAC"/>
            </w:pPr>
            <w:r w:rsidRPr="00AE4694">
              <w:t>DC_28A_n78A</w:t>
            </w:r>
          </w:p>
        </w:tc>
        <w:tc>
          <w:tcPr>
            <w:tcW w:w="0" w:type="auto"/>
            <w:shd w:val="clear" w:color="auto" w:fill="auto"/>
            <w:noWrap/>
            <w:vAlign w:val="center"/>
          </w:tcPr>
          <w:p w:rsidR="00FB5CD9" w:rsidRPr="00AE4694" w:rsidRDefault="00FB5CD9" w:rsidP="00FB5CD9">
            <w:pPr>
              <w:pStyle w:val="TAC"/>
            </w:pPr>
            <w:r w:rsidRPr="00AE4694">
              <w:t>CA_3A-7A-28A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rsidR="00FB5CD9" w:rsidRPr="00AE4694" w:rsidRDefault="00FB5CD9" w:rsidP="00FB5CD9">
            <w:pPr>
              <w:pStyle w:val="TAC"/>
              <w:rPr>
                <w:lang w:val="en-US" w:eastAsia="fi-FI"/>
              </w:rPr>
            </w:pPr>
            <w:r w:rsidRPr="00AE4694">
              <w:rPr>
                <w:lang w:val="en-US" w:eastAsia="fi-FI"/>
              </w:rPr>
              <w:t>DC_3A_n78A</w:t>
            </w:r>
          </w:p>
          <w:p w:rsidR="00FB5CD9" w:rsidRPr="00AE4694" w:rsidRDefault="00FB5CD9" w:rsidP="00FB5CD9">
            <w:pPr>
              <w:pStyle w:val="TAC"/>
              <w:rPr>
                <w:lang w:val="en-US" w:eastAsia="fi-FI"/>
              </w:rPr>
            </w:pPr>
            <w:r w:rsidRPr="00AE4694">
              <w:rPr>
                <w:lang w:val="en-US" w:eastAsia="fi-FI"/>
              </w:rPr>
              <w:t>DC_7A_n78A</w:t>
            </w:r>
          </w:p>
          <w:p w:rsidR="00FB5CD9" w:rsidRPr="00AE4694" w:rsidRDefault="00FB5CD9" w:rsidP="00FB5CD9">
            <w:pPr>
              <w:pStyle w:val="TAC"/>
            </w:pPr>
            <w:r w:rsidRPr="00AE4694">
              <w:rPr>
                <w:lang w:val="en-US" w:eastAsia="fi-FI"/>
              </w:rPr>
              <w:t>DC_28A_n78A</w:t>
            </w:r>
          </w:p>
        </w:tc>
        <w:tc>
          <w:tcPr>
            <w:tcW w:w="0" w:type="auto"/>
            <w:shd w:val="clear" w:color="auto" w:fill="auto"/>
            <w:noWrap/>
            <w:vAlign w:val="center"/>
          </w:tcPr>
          <w:p w:rsidR="00FB5CD9" w:rsidRPr="00AE4694" w:rsidRDefault="00FB5CD9" w:rsidP="00FB5CD9">
            <w:pPr>
              <w:pStyle w:val="TAC"/>
            </w:pPr>
            <w:r w:rsidRPr="00AE4694">
              <w:rPr>
                <w:rFonts w:cs="Arial"/>
                <w:szCs w:val="18"/>
                <w:lang w:eastAsia="ja-JP"/>
              </w:rPr>
              <w:t>CA_3A-7C-28A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DC_3A-7A_n28A-n78A</w:t>
            </w:r>
          </w:p>
        </w:tc>
        <w:tc>
          <w:tcPr>
            <w:tcW w:w="3212" w:type="dxa"/>
          </w:tcPr>
          <w:p w:rsidR="00FB5CD9" w:rsidRPr="00AE4694" w:rsidRDefault="00FB5CD9" w:rsidP="00FB5CD9">
            <w:pPr>
              <w:pStyle w:val="TAC"/>
              <w:rPr>
                <w:rFonts w:eastAsia="맑은 고딕"/>
                <w:lang w:val="fi-FI" w:eastAsia="ko-KR"/>
              </w:rPr>
            </w:pPr>
            <w:r w:rsidRPr="00AE4694">
              <w:rPr>
                <w:rFonts w:eastAsia="맑은 고딕" w:hint="eastAsia"/>
                <w:lang w:val="fi-FI" w:eastAsia="ko-KR"/>
              </w:rPr>
              <w:t>DC_3A_n28A</w:t>
            </w:r>
          </w:p>
          <w:p w:rsidR="00FB5CD9" w:rsidRPr="00AE4694" w:rsidRDefault="00FB5CD9" w:rsidP="00FB5CD9">
            <w:pPr>
              <w:pStyle w:val="TAC"/>
              <w:rPr>
                <w:rFonts w:eastAsia="맑은 고딕"/>
                <w:lang w:val="fi-FI" w:eastAsia="ko-KR"/>
              </w:rPr>
            </w:pPr>
            <w:r w:rsidRPr="00AE4694">
              <w:rPr>
                <w:rFonts w:eastAsia="맑은 고딕"/>
                <w:lang w:val="fi-FI" w:eastAsia="ko-KR"/>
              </w:rPr>
              <w:t>DC_3A_n78A</w:t>
            </w:r>
          </w:p>
          <w:p w:rsidR="00FB5CD9" w:rsidRPr="00AE4694" w:rsidRDefault="00FB5CD9" w:rsidP="00FB5CD9">
            <w:pPr>
              <w:pStyle w:val="TAC"/>
              <w:rPr>
                <w:rFonts w:eastAsia="맑은 고딕"/>
                <w:lang w:val="fi-FI" w:eastAsia="ko-KR"/>
              </w:rPr>
            </w:pPr>
            <w:r w:rsidRPr="00AE4694">
              <w:rPr>
                <w:rFonts w:eastAsia="맑은 고딕"/>
                <w:lang w:val="fi-FI" w:eastAsia="ko-KR"/>
              </w:rPr>
              <w:t>DC_7A_n28A</w:t>
            </w:r>
          </w:p>
          <w:p w:rsidR="00FB5CD9" w:rsidRPr="00AE4694" w:rsidRDefault="00FB5CD9" w:rsidP="00FB5CD9">
            <w:pPr>
              <w:pStyle w:val="TAC"/>
              <w:rPr>
                <w:lang w:val="fi-FI" w:eastAsia="fi-FI"/>
              </w:rPr>
            </w:pPr>
            <w:r w:rsidRPr="00AE4694">
              <w:rPr>
                <w:rFonts w:eastAsia="맑은 고딕"/>
                <w:lang w:val="fi-FI" w:eastAsia="ko-KR"/>
              </w:rPr>
              <w:t>DC_7A_n78A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CA_3A-7A</w:t>
            </w:r>
          </w:p>
        </w:tc>
        <w:tc>
          <w:tcPr>
            <w:tcW w:w="0" w:type="auto"/>
            <w:vAlign w:val="center"/>
          </w:tcPr>
          <w:p w:rsidR="00FB5CD9" w:rsidRPr="00AE4694" w:rsidRDefault="00FB5CD9" w:rsidP="00FB5CD9">
            <w:pPr>
              <w:pStyle w:val="TAC"/>
              <w:rPr>
                <w:lang w:val="fi-FI" w:eastAsia="fi-FI"/>
              </w:rPr>
            </w:pPr>
            <w:r w:rsidRPr="00AE4694">
              <w:rPr>
                <w:rFonts w:eastAsia="맑은 고딕" w:hint="eastAsia"/>
                <w:lang w:val="fi-FI" w:eastAsia="ko-KR"/>
              </w:rPr>
              <w:t>CA_n28A-n78A</w:t>
            </w:r>
          </w:p>
        </w:tc>
      </w:tr>
      <w:tr w:rsidR="00FB5CD9" w:rsidRPr="00AE4694" w:rsidTr="00AD21D3">
        <w:trPr>
          <w:trHeight w:val="288"/>
          <w:jc w:val="center"/>
          <w:ins w:id="1642" w:author="Suhwan Lim" w:date="2019-04-18T15:40:00Z"/>
        </w:trPr>
        <w:tc>
          <w:tcPr>
            <w:tcW w:w="2136" w:type="dxa"/>
            <w:shd w:val="clear" w:color="auto" w:fill="auto"/>
            <w:noWrap/>
            <w:vAlign w:val="center"/>
          </w:tcPr>
          <w:p w:rsidR="00FB5CD9" w:rsidRPr="00AE4694" w:rsidRDefault="00FB5CD9" w:rsidP="00FB5CD9">
            <w:pPr>
              <w:pStyle w:val="TAC"/>
              <w:rPr>
                <w:ins w:id="1643" w:author="Suhwan Lim" w:date="2019-04-18T15:40:00Z"/>
                <w:rFonts w:eastAsia="맑은 고딕"/>
                <w:lang w:val="fi-FI" w:eastAsia="ko-KR"/>
              </w:rPr>
            </w:pPr>
            <w:ins w:id="1644" w:author="Suhwan Lim" w:date="2019-04-18T15:40:00Z">
              <w:r>
                <w:rPr>
                  <w:rFonts w:eastAsia="맑은 고딕" w:hint="eastAsia"/>
                  <w:lang w:val="fi-FI" w:eastAsia="ko-KR"/>
                </w:rPr>
                <w:t>DC_3A-7C</w:t>
              </w:r>
              <w:r w:rsidRPr="00AE4694">
                <w:rPr>
                  <w:rFonts w:eastAsia="맑은 고딕" w:hint="eastAsia"/>
                  <w:lang w:val="fi-FI" w:eastAsia="ko-KR"/>
                </w:rPr>
                <w:t>_n28A-n78A</w:t>
              </w:r>
            </w:ins>
          </w:p>
        </w:tc>
        <w:tc>
          <w:tcPr>
            <w:tcW w:w="3212" w:type="dxa"/>
          </w:tcPr>
          <w:p w:rsidR="00FB5CD9" w:rsidRPr="00AE4694" w:rsidRDefault="00FB5CD9" w:rsidP="00FB5CD9">
            <w:pPr>
              <w:pStyle w:val="TAC"/>
              <w:rPr>
                <w:ins w:id="1645" w:author="Suhwan Lim" w:date="2019-04-18T15:40:00Z"/>
                <w:rFonts w:eastAsia="맑은 고딕"/>
                <w:lang w:val="fi-FI" w:eastAsia="ko-KR"/>
              </w:rPr>
            </w:pPr>
            <w:ins w:id="1646" w:author="Suhwan Lim" w:date="2019-04-18T15:40:00Z">
              <w:r w:rsidRPr="00AE4694">
                <w:rPr>
                  <w:rFonts w:eastAsia="맑은 고딕" w:hint="eastAsia"/>
                  <w:lang w:val="fi-FI" w:eastAsia="ko-KR"/>
                </w:rPr>
                <w:t>DC_3A_n28A</w:t>
              </w:r>
            </w:ins>
          </w:p>
          <w:p w:rsidR="00FB5CD9" w:rsidRPr="00AE4694" w:rsidRDefault="00FB5CD9" w:rsidP="00FB5CD9">
            <w:pPr>
              <w:pStyle w:val="TAC"/>
              <w:rPr>
                <w:ins w:id="1647" w:author="Suhwan Lim" w:date="2019-04-18T15:40:00Z"/>
                <w:rFonts w:eastAsia="맑은 고딕"/>
                <w:lang w:val="fi-FI" w:eastAsia="ko-KR"/>
              </w:rPr>
            </w:pPr>
            <w:ins w:id="1648" w:author="Suhwan Lim" w:date="2019-04-18T15:40:00Z">
              <w:r w:rsidRPr="00AE4694">
                <w:rPr>
                  <w:rFonts w:eastAsia="맑은 고딕"/>
                  <w:lang w:val="fi-FI" w:eastAsia="ko-KR"/>
                </w:rPr>
                <w:t>DC_3A_n78A</w:t>
              </w:r>
            </w:ins>
          </w:p>
          <w:p w:rsidR="00FB5CD9" w:rsidRPr="00AE4694" w:rsidRDefault="00FB5CD9" w:rsidP="00FB5CD9">
            <w:pPr>
              <w:pStyle w:val="TAC"/>
              <w:rPr>
                <w:ins w:id="1649" w:author="Suhwan Lim" w:date="2019-04-18T15:40:00Z"/>
                <w:rFonts w:eastAsia="맑은 고딕"/>
                <w:lang w:val="fi-FI" w:eastAsia="ko-KR"/>
              </w:rPr>
            </w:pPr>
            <w:ins w:id="1650" w:author="Suhwan Lim" w:date="2019-04-18T15:40:00Z">
              <w:r w:rsidRPr="00AE4694">
                <w:rPr>
                  <w:rFonts w:eastAsia="맑은 고딕"/>
                  <w:lang w:val="fi-FI" w:eastAsia="ko-KR"/>
                </w:rPr>
                <w:t>DC_7A_n28A</w:t>
              </w:r>
            </w:ins>
          </w:p>
          <w:p w:rsidR="00FB5CD9" w:rsidRDefault="00FB5CD9" w:rsidP="00FB5CD9">
            <w:pPr>
              <w:pStyle w:val="TAC"/>
              <w:rPr>
                <w:ins w:id="1651" w:author="Suhwan Lim" w:date="2019-04-18T15:40:00Z"/>
                <w:rFonts w:eastAsia="맑은 고딕"/>
                <w:lang w:val="fi-FI" w:eastAsia="ko-KR"/>
              </w:rPr>
            </w:pPr>
            <w:ins w:id="1652" w:author="Suhwan Lim" w:date="2019-04-18T15:40:00Z">
              <w:r w:rsidRPr="00AE4694">
                <w:rPr>
                  <w:rFonts w:eastAsia="맑은 고딕"/>
                  <w:lang w:val="fi-FI" w:eastAsia="ko-KR"/>
                </w:rPr>
                <w:t>DC_7A_n78A</w:t>
              </w:r>
            </w:ins>
          </w:p>
          <w:p w:rsidR="00FB5CD9" w:rsidRPr="00AE4694" w:rsidRDefault="00FB5CD9" w:rsidP="00FB5CD9">
            <w:pPr>
              <w:pStyle w:val="TAC"/>
              <w:rPr>
                <w:ins w:id="1653" w:author="Suhwan Lim" w:date="2019-04-18T15:40:00Z"/>
                <w:rFonts w:eastAsia="맑은 고딕"/>
                <w:lang w:val="fi-FI" w:eastAsia="ko-KR"/>
              </w:rPr>
            </w:pPr>
            <w:ins w:id="1654" w:author="Suhwan Lim" w:date="2019-04-18T15:40:00Z">
              <w:r>
                <w:rPr>
                  <w:rFonts w:eastAsia="맑은 고딕"/>
                  <w:lang w:val="fi-FI" w:eastAsia="ko-KR"/>
                </w:rPr>
                <w:t>DC_7C</w:t>
              </w:r>
              <w:r w:rsidRPr="00AE4694">
                <w:rPr>
                  <w:rFonts w:eastAsia="맑은 고딕"/>
                  <w:lang w:val="fi-FI" w:eastAsia="ko-KR"/>
                </w:rPr>
                <w:t>_n28A</w:t>
              </w:r>
            </w:ins>
          </w:p>
          <w:p w:rsidR="00FB5CD9" w:rsidRPr="00AE4694" w:rsidRDefault="00FB5CD9" w:rsidP="00FB5CD9">
            <w:pPr>
              <w:pStyle w:val="TAC"/>
              <w:rPr>
                <w:ins w:id="1655" w:author="Suhwan Lim" w:date="2019-04-18T15:40:00Z"/>
                <w:rFonts w:eastAsia="맑은 고딕"/>
                <w:lang w:val="fi-FI" w:eastAsia="ko-KR"/>
              </w:rPr>
            </w:pPr>
            <w:ins w:id="1656" w:author="Suhwan Lim" w:date="2019-04-18T15:40:00Z">
              <w:r>
                <w:rPr>
                  <w:rFonts w:eastAsia="맑은 고딕"/>
                  <w:lang w:val="fi-FI" w:eastAsia="ko-KR"/>
                </w:rPr>
                <w:t>DC_7C</w:t>
              </w:r>
              <w:r w:rsidRPr="00AE4694">
                <w:rPr>
                  <w:rFonts w:eastAsia="맑은 고딕"/>
                  <w:lang w:val="fi-FI" w:eastAsia="ko-KR"/>
                </w:rPr>
                <w:t>_n78A</w:t>
              </w:r>
            </w:ins>
          </w:p>
        </w:tc>
        <w:tc>
          <w:tcPr>
            <w:tcW w:w="0" w:type="auto"/>
            <w:shd w:val="clear" w:color="auto" w:fill="auto"/>
            <w:noWrap/>
            <w:vAlign w:val="center"/>
          </w:tcPr>
          <w:p w:rsidR="00FB5CD9" w:rsidRDefault="00FB5CD9" w:rsidP="00FB5CD9">
            <w:pPr>
              <w:pStyle w:val="TAC"/>
              <w:rPr>
                <w:ins w:id="1657" w:author="Suhwan Lim" w:date="2019-04-18T15:40:00Z"/>
                <w:rFonts w:eastAsia="맑은 고딕"/>
                <w:lang w:val="fi-FI" w:eastAsia="ko-KR"/>
              </w:rPr>
            </w:pPr>
            <w:ins w:id="1658" w:author="Suhwan Lim" w:date="2019-04-18T15:40:00Z">
              <w:r w:rsidRPr="00AE4694">
                <w:rPr>
                  <w:rFonts w:eastAsia="맑은 고딕" w:hint="eastAsia"/>
                  <w:lang w:val="fi-FI" w:eastAsia="ko-KR"/>
                </w:rPr>
                <w:t>CA_3A-7A</w:t>
              </w:r>
            </w:ins>
          </w:p>
          <w:p w:rsidR="00FB5CD9" w:rsidRPr="00AE4694" w:rsidRDefault="00FB5CD9" w:rsidP="00FB5CD9">
            <w:pPr>
              <w:pStyle w:val="TAC"/>
              <w:rPr>
                <w:ins w:id="1659" w:author="Suhwan Lim" w:date="2019-04-18T15:40:00Z"/>
                <w:rFonts w:eastAsia="맑은 고딕"/>
                <w:lang w:val="fi-FI" w:eastAsia="ko-KR"/>
              </w:rPr>
            </w:pPr>
            <w:ins w:id="1660" w:author="Suhwan Lim" w:date="2019-04-18T15:41:00Z">
              <w:r>
                <w:rPr>
                  <w:rFonts w:eastAsia="맑은 고딕"/>
                  <w:lang w:val="fi-FI" w:eastAsia="ko-KR"/>
                </w:rPr>
                <w:t>CA_3A-7C</w:t>
              </w:r>
            </w:ins>
          </w:p>
        </w:tc>
        <w:tc>
          <w:tcPr>
            <w:tcW w:w="0" w:type="auto"/>
            <w:vAlign w:val="center"/>
          </w:tcPr>
          <w:p w:rsidR="00FB5CD9" w:rsidRPr="00AE4694" w:rsidRDefault="00FB5CD9" w:rsidP="00FB5CD9">
            <w:pPr>
              <w:pStyle w:val="TAC"/>
              <w:rPr>
                <w:ins w:id="1661" w:author="Suhwan Lim" w:date="2019-04-18T15:40:00Z"/>
                <w:rFonts w:eastAsia="맑은 고딕"/>
                <w:lang w:val="fi-FI" w:eastAsia="ko-KR"/>
              </w:rPr>
            </w:pPr>
            <w:ins w:id="1662" w:author="Suhwan Lim" w:date="2019-04-18T15:40:00Z">
              <w:r w:rsidRPr="00AE4694">
                <w:rPr>
                  <w:rFonts w:eastAsia="맑은 고딕" w:hint="eastAsia"/>
                  <w:lang w:val="fi-FI" w:eastAsia="ko-KR"/>
                </w:rPr>
                <w:t>CA_n28A-n78A</w:t>
              </w:r>
            </w:ins>
          </w:p>
        </w:tc>
      </w:tr>
      <w:tr w:rsidR="00FB5CD9" w:rsidRPr="00AE4694" w:rsidTr="00AD21D3">
        <w:trPr>
          <w:trHeight w:val="288"/>
          <w:jc w:val="center"/>
          <w:ins w:id="1663" w:author="Suhwan Lim" w:date="2019-04-18T15:41:00Z"/>
        </w:trPr>
        <w:tc>
          <w:tcPr>
            <w:tcW w:w="2136" w:type="dxa"/>
            <w:shd w:val="clear" w:color="auto" w:fill="auto"/>
            <w:noWrap/>
            <w:vAlign w:val="center"/>
          </w:tcPr>
          <w:p w:rsidR="00FB5CD9" w:rsidRDefault="00FB5CD9" w:rsidP="00FB5CD9">
            <w:pPr>
              <w:pStyle w:val="TAC"/>
              <w:rPr>
                <w:ins w:id="1664" w:author="Suhwan Lim" w:date="2019-04-18T15:41:00Z"/>
                <w:rFonts w:eastAsia="맑은 고딕"/>
                <w:lang w:val="fi-FI" w:eastAsia="ko-KR"/>
              </w:rPr>
            </w:pPr>
            <w:ins w:id="1665" w:author="Suhwan Lim" w:date="2019-04-18T15:41:00Z">
              <w:r>
                <w:rPr>
                  <w:rFonts w:eastAsia="맑은 고딕" w:hint="eastAsia"/>
                  <w:lang w:val="fi-FI" w:eastAsia="ko-KR"/>
                </w:rPr>
                <w:t>DC_3C-7A</w:t>
              </w:r>
              <w:r w:rsidRPr="00AE4694">
                <w:rPr>
                  <w:rFonts w:eastAsia="맑은 고딕" w:hint="eastAsia"/>
                  <w:lang w:val="fi-FI" w:eastAsia="ko-KR"/>
                </w:rPr>
                <w:t>_n28A-n78A</w:t>
              </w:r>
            </w:ins>
          </w:p>
        </w:tc>
        <w:tc>
          <w:tcPr>
            <w:tcW w:w="3212" w:type="dxa"/>
          </w:tcPr>
          <w:p w:rsidR="00FB5CD9" w:rsidRPr="00AE4694" w:rsidRDefault="00FB5CD9" w:rsidP="00FB5CD9">
            <w:pPr>
              <w:pStyle w:val="TAC"/>
              <w:rPr>
                <w:ins w:id="1666" w:author="Suhwan Lim" w:date="2019-04-18T15:41:00Z"/>
                <w:rFonts w:eastAsia="맑은 고딕"/>
                <w:lang w:val="fi-FI" w:eastAsia="ko-KR"/>
              </w:rPr>
            </w:pPr>
            <w:ins w:id="1667" w:author="Suhwan Lim" w:date="2019-04-18T15:41:00Z">
              <w:r w:rsidRPr="00AE4694">
                <w:rPr>
                  <w:rFonts w:eastAsia="맑은 고딕" w:hint="eastAsia"/>
                  <w:lang w:val="fi-FI" w:eastAsia="ko-KR"/>
                </w:rPr>
                <w:t>DC_3A_n28A</w:t>
              </w:r>
            </w:ins>
          </w:p>
          <w:p w:rsidR="00FB5CD9" w:rsidRPr="00AE4694" w:rsidRDefault="00FB5CD9" w:rsidP="00FB5CD9">
            <w:pPr>
              <w:pStyle w:val="TAC"/>
              <w:rPr>
                <w:ins w:id="1668" w:author="Suhwan Lim" w:date="2019-04-18T15:41:00Z"/>
                <w:rFonts w:eastAsia="맑은 고딕"/>
                <w:lang w:val="fi-FI" w:eastAsia="ko-KR"/>
              </w:rPr>
            </w:pPr>
            <w:ins w:id="1669" w:author="Suhwan Lim" w:date="2019-04-18T15:41:00Z">
              <w:r w:rsidRPr="00AE4694">
                <w:rPr>
                  <w:rFonts w:eastAsia="맑은 고딕"/>
                  <w:lang w:val="fi-FI" w:eastAsia="ko-KR"/>
                </w:rPr>
                <w:t>DC_3A_n78A</w:t>
              </w:r>
            </w:ins>
          </w:p>
          <w:p w:rsidR="00FB5CD9" w:rsidRPr="00AE4694" w:rsidRDefault="00FB5CD9" w:rsidP="00FB5CD9">
            <w:pPr>
              <w:pStyle w:val="TAC"/>
              <w:rPr>
                <w:ins w:id="1670" w:author="Suhwan Lim" w:date="2019-04-18T15:41:00Z"/>
                <w:rFonts w:eastAsia="맑은 고딕"/>
                <w:lang w:val="fi-FI" w:eastAsia="ko-KR"/>
              </w:rPr>
            </w:pPr>
            <w:ins w:id="1671" w:author="Suhwan Lim" w:date="2019-04-18T15:41:00Z">
              <w:r w:rsidRPr="00AE4694">
                <w:rPr>
                  <w:rFonts w:eastAsia="맑은 고딕"/>
                  <w:lang w:val="fi-FI" w:eastAsia="ko-KR"/>
                </w:rPr>
                <w:t>DC_7A_n28A</w:t>
              </w:r>
            </w:ins>
          </w:p>
          <w:p w:rsidR="00FB5CD9" w:rsidRDefault="00FB5CD9" w:rsidP="00FB5CD9">
            <w:pPr>
              <w:pStyle w:val="TAC"/>
              <w:rPr>
                <w:ins w:id="1672" w:author="Suhwan Lim" w:date="2019-04-18T15:41:00Z"/>
                <w:rFonts w:eastAsia="맑은 고딕"/>
                <w:lang w:val="fi-FI" w:eastAsia="ko-KR"/>
              </w:rPr>
            </w:pPr>
            <w:ins w:id="1673" w:author="Suhwan Lim" w:date="2019-04-18T15:41:00Z">
              <w:r w:rsidRPr="00AE4694">
                <w:rPr>
                  <w:rFonts w:eastAsia="맑은 고딕"/>
                  <w:lang w:val="fi-FI" w:eastAsia="ko-KR"/>
                </w:rPr>
                <w:t>DC_7A_n78A</w:t>
              </w:r>
            </w:ins>
          </w:p>
          <w:p w:rsidR="00FB5CD9" w:rsidRPr="00AE4694" w:rsidRDefault="00FB5CD9" w:rsidP="00FB5CD9">
            <w:pPr>
              <w:pStyle w:val="TAC"/>
              <w:rPr>
                <w:ins w:id="1674" w:author="Suhwan Lim" w:date="2019-04-18T15:41:00Z"/>
                <w:rFonts w:eastAsia="맑은 고딕"/>
                <w:lang w:val="fi-FI" w:eastAsia="ko-KR"/>
              </w:rPr>
            </w:pPr>
            <w:ins w:id="1675" w:author="Suhwan Lim" w:date="2019-04-18T15:41:00Z">
              <w:r>
                <w:rPr>
                  <w:rFonts w:eastAsia="맑은 고딕"/>
                  <w:lang w:val="fi-FI" w:eastAsia="ko-KR"/>
                </w:rPr>
                <w:t>DC_3C</w:t>
              </w:r>
              <w:r w:rsidRPr="00AE4694">
                <w:rPr>
                  <w:rFonts w:eastAsia="맑은 고딕"/>
                  <w:lang w:val="fi-FI" w:eastAsia="ko-KR"/>
                </w:rPr>
                <w:t>_n28A</w:t>
              </w:r>
            </w:ins>
          </w:p>
          <w:p w:rsidR="00FB5CD9" w:rsidRPr="00AE4694" w:rsidRDefault="00FB5CD9" w:rsidP="00FB5CD9">
            <w:pPr>
              <w:pStyle w:val="TAC"/>
              <w:rPr>
                <w:ins w:id="1676" w:author="Suhwan Lim" w:date="2019-04-18T15:41:00Z"/>
                <w:rFonts w:eastAsia="맑은 고딕"/>
                <w:lang w:val="fi-FI" w:eastAsia="ko-KR"/>
              </w:rPr>
            </w:pPr>
            <w:ins w:id="1677" w:author="Suhwan Lim" w:date="2019-04-18T15:41:00Z">
              <w:r>
                <w:rPr>
                  <w:rFonts w:eastAsia="맑은 고딕"/>
                  <w:lang w:val="fi-FI" w:eastAsia="ko-KR"/>
                </w:rPr>
                <w:t>DC_3C</w:t>
              </w:r>
              <w:r w:rsidRPr="00AE4694">
                <w:rPr>
                  <w:rFonts w:eastAsia="맑은 고딕"/>
                  <w:lang w:val="fi-FI" w:eastAsia="ko-KR"/>
                </w:rPr>
                <w:t>_n78A</w:t>
              </w:r>
            </w:ins>
          </w:p>
        </w:tc>
        <w:tc>
          <w:tcPr>
            <w:tcW w:w="0" w:type="auto"/>
            <w:shd w:val="clear" w:color="auto" w:fill="auto"/>
            <w:noWrap/>
            <w:vAlign w:val="center"/>
          </w:tcPr>
          <w:p w:rsidR="00FB5CD9" w:rsidRDefault="00FB5CD9" w:rsidP="00FB5CD9">
            <w:pPr>
              <w:pStyle w:val="TAC"/>
              <w:rPr>
                <w:ins w:id="1678" w:author="Suhwan Lim" w:date="2019-04-18T15:41:00Z"/>
                <w:rFonts w:eastAsia="맑은 고딕"/>
                <w:lang w:val="fi-FI" w:eastAsia="ko-KR"/>
              </w:rPr>
            </w:pPr>
            <w:ins w:id="1679" w:author="Suhwan Lim" w:date="2019-04-18T15:41:00Z">
              <w:r w:rsidRPr="00AE4694">
                <w:rPr>
                  <w:rFonts w:eastAsia="맑은 고딕" w:hint="eastAsia"/>
                  <w:lang w:val="fi-FI" w:eastAsia="ko-KR"/>
                </w:rPr>
                <w:t>CA_3A-7A</w:t>
              </w:r>
            </w:ins>
          </w:p>
          <w:p w:rsidR="00FB5CD9" w:rsidRPr="00AE4694" w:rsidRDefault="00FB5CD9" w:rsidP="00FB5CD9">
            <w:pPr>
              <w:pStyle w:val="TAC"/>
              <w:rPr>
                <w:ins w:id="1680" w:author="Suhwan Lim" w:date="2019-04-18T15:41:00Z"/>
                <w:rFonts w:eastAsia="맑은 고딕"/>
                <w:lang w:val="fi-FI" w:eastAsia="ko-KR"/>
              </w:rPr>
            </w:pPr>
            <w:ins w:id="1681" w:author="Suhwan Lim" w:date="2019-04-18T15:41:00Z">
              <w:r>
                <w:rPr>
                  <w:rFonts w:eastAsia="맑은 고딕"/>
                  <w:lang w:val="fi-FI" w:eastAsia="ko-KR"/>
                </w:rPr>
                <w:t>CA_3C-7A</w:t>
              </w:r>
            </w:ins>
          </w:p>
        </w:tc>
        <w:tc>
          <w:tcPr>
            <w:tcW w:w="0" w:type="auto"/>
            <w:vAlign w:val="center"/>
          </w:tcPr>
          <w:p w:rsidR="00FB5CD9" w:rsidRPr="00AE4694" w:rsidRDefault="00FB5CD9" w:rsidP="00FB5CD9">
            <w:pPr>
              <w:pStyle w:val="TAC"/>
              <w:rPr>
                <w:ins w:id="1682" w:author="Suhwan Lim" w:date="2019-04-18T15:41:00Z"/>
                <w:rFonts w:eastAsia="맑은 고딕"/>
                <w:lang w:val="fi-FI" w:eastAsia="ko-KR"/>
              </w:rPr>
            </w:pPr>
            <w:ins w:id="1683" w:author="Suhwan Lim" w:date="2019-04-18T15:41:00Z">
              <w:r w:rsidRPr="00AE4694">
                <w:rPr>
                  <w:rFonts w:eastAsia="맑은 고딕" w:hint="eastAsia"/>
                  <w:lang w:val="fi-FI" w:eastAsia="ko-KR"/>
                </w:rPr>
                <w:t>CA_n28A-n78A</w:t>
              </w:r>
            </w:ins>
          </w:p>
        </w:tc>
      </w:tr>
      <w:tr w:rsidR="00FB5CD9" w:rsidRPr="00AE4694" w:rsidTr="00AD21D3">
        <w:trPr>
          <w:trHeight w:val="288"/>
          <w:jc w:val="center"/>
          <w:ins w:id="1684" w:author="Suhwan Lim" w:date="2019-04-18T15:41:00Z"/>
        </w:trPr>
        <w:tc>
          <w:tcPr>
            <w:tcW w:w="2136" w:type="dxa"/>
            <w:shd w:val="clear" w:color="auto" w:fill="auto"/>
            <w:noWrap/>
            <w:vAlign w:val="center"/>
          </w:tcPr>
          <w:p w:rsidR="00FB5CD9" w:rsidRDefault="00FB5CD9" w:rsidP="00FB5CD9">
            <w:pPr>
              <w:pStyle w:val="TAC"/>
              <w:rPr>
                <w:ins w:id="1685" w:author="Suhwan Lim" w:date="2019-04-18T15:41:00Z"/>
                <w:rFonts w:eastAsia="맑은 고딕"/>
                <w:lang w:val="fi-FI" w:eastAsia="ko-KR"/>
              </w:rPr>
            </w:pPr>
            <w:ins w:id="1686" w:author="Suhwan Lim" w:date="2019-04-18T15:41:00Z">
              <w:r>
                <w:rPr>
                  <w:rFonts w:eastAsia="맑은 고딕" w:hint="eastAsia"/>
                  <w:lang w:val="fi-FI" w:eastAsia="ko-KR"/>
                </w:rPr>
                <w:t>DC_3C-7C</w:t>
              </w:r>
              <w:r w:rsidRPr="00AE4694">
                <w:rPr>
                  <w:rFonts w:eastAsia="맑은 고딕" w:hint="eastAsia"/>
                  <w:lang w:val="fi-FI" w:eastAsia="ko-KR"/>
                </w:rPr>
                <w:t>_n28A-n78A</w:t>
              </w:r>
            </w:ins>
          </w:p>
        </w:tc>
        <w:tc>
          <w:tcPr>
            <w:tcW w:w="3212" w:type="dxa"/>
          </w:tcPr>
          <w:p w:rsidR="00FB5CD9" w:rsidRPr="00AE4694" w:rsidRDefault="00FB5CD9" w:rsidP="00FB5CD9">
            <w:pPr>
              <w:pStyle w:val="TAC"/>
              <w:rPr>
                <w:ins w:id="1687" w:author="Suhwan Lim" w:date="2019-04-18T15:41:00Z"/>
                <w:rFonts w:eastAsia="맑은 고딕"/>
                <w:lang w:val="fi-FI" w:eastAsia="ko-KR"/>
              </w:rPr>
            </w:pPr>
            <w:ins w:id="1688" w:author="Suhwan Lim" w:date="2019-04-18T15:41:00Z">
              <w:r w:rsidRPr="00AE4694">
                <w:rPr>
                  <w:rFonts w:eastAsia="맑은 고딕" w:hint="eastAsia"/>
                  <w:lang w:val="fi-FI" w:eastAsia="ko-KR"/>
                </w:rPr>
                <w:t>DC_3A_n28A</w:t>
              </w:r>
            </w:ins>
          </w:p>
          <w:p w:rsidR="00FB5CD9" w:rsidRPr="00AE4694" w:rsidRDefault="00FB5CD9" w:rsidP="00FB5CD9">
            <w:pPr>
              <w:pStyle w:val="TAC"/>
              <w:rPr>
                <w:ins w:id="1689" w:author="Suhwan Lim" w:date="2019-04-18T15:41:00Z"/>
                <w:rFonts w:eastAsia="맑은 고딕"/>
                <w:lang w:val="fi-FI" w:eastAsia="ko-KR"/>
              </w:rPr>
            </w:pPr>
            <w:ins w:id="1690" w:author="Suhwan Lim" w:date="2019-04-18T15:41:00Z">
              <w:r w:rsidRPr="00AE4694">
                <w:rPr>
                  <w:rFonts w:eastAsia="맑은 고딕"/>
                  <w:lang w:val="fi-FI" w:eastAsia="ko-KR"/>
                </w:rPr>
                <w:t>DC_3A_n78A</w:t>
              </w:r>
            </w:ins>
          </w:p>
          <w:p w:rsidR="00FB5CD9" w:rsidRPr="00AE4694" w:rsidRDefault="00FB5CD9" w:rsidP="00FB5CD9">
            <w:pPr>
              <w:pStyle w:val="TAC"/>
              <w:rPr>
                <w:ins w:id="1691" w:author="Suhwan Lim" w:date="2019-04-18T15:41:00Z"/>
                <w:rFonts w:eastAsia="맑은 고딕"/>
                <w:lang w:val="fi-FI" w:eastAsia="ko-KR"/>
              </w:rPr>
            </w:pPr>
            <w:ins w:id="1692" w:author="Suhwan Lim" w:date="2019-04-18T15:41:00Z">
              <w:r w:rsidRPr="00AE4694">
                <w:rPr>
                  <w:rFonts w:eastAsia="맑은 고딕"/>
                  <w:lang w:val="fi-FI" w:eastAsia="ko-KR"/>
                </w:rPr>
                <w:t>DC_7A_n28A</w:t>
              </w:r>
            </w:ins>
          </w:p>
          <w:p w:rsidR="00FB5CD9" w:rsidRDefault="00FB5CD9" w:rsidP="00FB5CD9">
            <w:pPr>
              <w:pStyle w:val="TAC"/>
              <w:rPr>
                <w:ins w:id="1693" w:author="Suhwan Lim" w:date="2019-04-18T15:41:00Z"/>
                <w:rFonts w:eastAsia="맑은 고딕"/>
                <w:lang w:val="fi-FI" w:eastAsia="ko-KR"/>
              </w:rPr>
            </w:pPr>
            <w:ins w:id="1694" w:author="Suhwan Lim" w:date="2019-04-18T15:41:00Z">
              <w:r w:rsidRPr="00AE4694">
                <w:rPr>
                  <w:rFonts w:eastAsia="맑은 고딕"/>
                  <w:lang w:val="fi-FI" w:eastAsia="ko-KR"/>
                </w:rPr>
                <w:t>DC_7A_n78A</w:t>
              </w:r>
            </w:ins>
          </w:p>
          <w:p w:rsidR="00FB5CD9" w:rsidRPr="00AE4694" w:rsidRDefault="00FB5CD9" w:rsidP="00FB5CD9">
            <w:pPr>
              <w:pStyle w:val="TAC"/>
              <w:rPr>
                <w:ins w:id="1695" w:author="Suhwan Lim" w:date="2019-04-18T15:41:00Z"/>
                <w:rFonts w:eastAsia="맑은 고딕"/>
                <w:lang w:val="fi-FI" w:eastAsia="ko-KR"/>
              </w:rPr>
            </w:pPr>
            <w:ins w:id="1696" w:author="Suhwan Lim" w:date="2019-04-18T15:41:00Z">
              <w:r>
                <w:rPr>
                  <w:rFonts w:eastAsia="맑은 고딕"/>
                  <w:lang w:val="fi-FI" w:eastAsia="ko-KR"/>
                </w:rPr>
                <w:t>DC_3C</w:t>
              </w:r>
              <w:r w:rsidRPr="00AE4694">
                <w:rPr>
                  <w:rFonts w:eastAsia="맑은 고딕"/>
                  <w:lang w:val="fi-FI" w:eastAsia="ko-KR"/>
                </w:rPr>
                <w:t>_n28A</w:t>
              </w:r>
            </w:ins>
          </w:p>
          <w:p w:rsidR="00FB5CD9" w:rsidRDefault="00FB5CD9" w:rsidP="00FB5CD9">
            <w:pPr>
              <w:pStyle w:val="TAC"/>
              <w:rPr>
                <w:ins w:id="1697" w:author="Suhwan Lim" w:date="2019-04-18T15:41:00Z"/>
                <w:rFonts w:eastAsia="맑은 고딕"/>
                <w:lang w:val="fi-FI" w:eastAsia="ko-KR"/>
              </w:rPr>
            </w:pPr>
            <w:ins w:id="1698" w:author="Suhwan Lim" w:date="2019-04-18T15:41:00Z">
              <w:r>
                <w:rPr>
                  <w:rFonts w:eastAsia="맑은 고딕"/>
                  <w:lang w:val="fi-FI" w:eastAsia="ko-KR"/>
                </w:rPr>
                <w:t>DC_3C</w:t>
              </w:r>
              <w:r w:rsidRPr="00AE4694">
                <w:rPr>
                  <w:rFonts w:eastAsia="맑은 고딕"/>
                  <w:lang w:val="fi-FI" w:eastAsia="ko-KR"/>
                </w:rPr>
                <w:t>_n78A</w:t>
              </w:r>
            </w:ins>
          </w:p>
          <w:p w:rsidR="00FB5CD9" w:rsidRPr="00AE4694" w:rsidRDefault="00FB5CD9" w:rsidP="00FB5CD9">
            <w:pPr>
              <w:pStyle w:val="TAC"/>
              <w:rPr>
                <w:ins w:id="1699" w:author="Suhwan Lim" w:date="2019-04-18T15:41:00Z"/>
                <w:rFonts w:eastAsia="맑은 고딕"/>
                <w:lang w:val="fi-FI" w:eastAsia="ko-KR"/>
              </w:rPr>
            </w:pPr>
            <w:ins w:id="1700" w:author="Suhwan Lim" w:date="2019-04-18T15:41:00Z">
              <w:r>
                <w:rPr>
                  <w:rFonts w:eastAsia="맑은 고딕"/>
                  <w:lang w:val="fi-FI" w:eastAsia="ko-KR"/>
                </w:rPr>
                <w:t>DC_7C</w:t>
              </w:r>
              <w:r w:rsidRPr="00AE4694">
                <w:rPr>
                  <w:rFonts w:eastAsia="맑은 고딕"/>
                  <w:lang w:val="fi-FI" w:eastAsia="ko-KR"/>
                </w:rPr>
                <w:t>_n28A</w:t>
              </w:r>
            </w:ins>
          </w:p>
          <w:p w:rsidR="00FB5CD9" w:rsidRPr="00AE4694" w:rsidRDefault="00FB5CD9" w:rsidP="00FB5CD9">
            <w:pPr>
              <w:pStyle w:val="TAC"/>
              <w:rPr>
                <w:ins w:id="1701" w:author="Suhwan Lim" w:date="2019-04-18T15:41:00Z"/>
                <w:rFonts w:eastAsia="맑은 고딕"/>
                <w:lang w:val="fi-FI" w:eastAsia="ko-KR"/>
              </w:rPr>
            </w:pPr>
            <w:ins w:id="1702" w:author="Suhwan Lim" w:date="2019-04-18T15:41:00Z">
              <w:r>
                <w:rPr>
                  <w:rFonts w:eastAsia="맑은 고딕"/>
                  <w:lang w:val="fi-FI" w:eastAsia="ko-KR"/>
                </w:rPr>
                <w:t>DC_7C</w:t>
              </w:r>
              <w:r w:rsidRPr="00AE4694">
                <w:rPr>
                  <w:rFonts w:eastAsia="맑은 고딕"/>
                  <w:lang w:val="fi-FI" w:eastAsia="ko-KR"/>
                </w:rPr>
                <w:t>_n78A</w:t>
              </w:r>
            </w:ins>
          </w:p>
        </w:tc>
        <w:tc>
          <w:tcPr>
            <w:tcW w:w="0" w:type="auto"/>
            <w:shd w:val="clear" w:color="auto" w:fill="auto"/>
            <w:noWrap/>
            <w:vAlign w:val="center"/>
          </w:tcPr>
          <w:p w:rsidR="00FB5CD9" w:rsidRDefault="00FB5CD9" w:rsidP="00FB5CD9">
            <w:pPr>
              <w:pStyle w:val="TAC"/>
              <w:rPr>
                <w:ins w:id="1703" w:author="Suhwan Lim" w:date="2019-04-18T15:41:00Z"/>
                <w:rFonts w:eastAsia="맑은 고딕"/>
                <w:lang w:val="fi-FI" w:eastAsia="ko-KR"/>
              </w:rPr>
            </w:pPr>
            <w:ins w:id="1704" w:author="Suhwan Lim" w:date="2019-04-18T15:41:00Z">
              <w:r w:rsidRPr="00AE4694">
                <w:rPr>
                  <w:rFonts w:eastAsia="맑은 고딕" w:hint="eastAsia"/>
                  <w:lang w:val="fi-FI" w:eastAsia="ko-KR"/>
                </w:rPr>
                <w:t>CA_3A-7A</w:t>
              </w:r>
            </w:ins>
          </w:p>
          <w:p w:rsidR="00FB5CD9" w:rsidRDefault="00FB5CD9" w:rsidP="00FB5CD9">
            <w:pPr>
              <w:pStyle w:val="TAC"/>
              <w:rPr>
                <w:ins w:id="1705" w:author="Suhwan Lim" w:date="2019-04-18T15:42:00Z"/>
                <w:rFonts w:eastAsia="맑은 고딕"/>
                <w:lang w:val="fi-FI" w:eastAsia="ko-KR"/>
              </w:rPr>
            </w:pPr>
            <w:ins w:id="1706" w:author="Suhwan Lim" w:date="2019-04-18T15:41:00Z">
              <w:r>
                <w:rPr>
                  <w:rFonts w:eastAsia="맑은 고딕"/>
                  <w:lang w:val="fi-FI" w:eastAsia="ko-KR"/>
                </w:rPr>
                <w:t>CA_3C-7A</w:t>
              </w:r>
            </w:ins>
          </w:p>
          <w:p w:rsidR="00FB5CD9" w:rsidRDefault="00FB5CD9" w:rsidP="00FB5CD9">
            <w:pPr>
              <w:pStyle w:val="TAC"/>
              <w:rPr>
                <w:ins w:id="1707" w:author="Suhwan Lim" w:date="2019-04-18T15:42:00Z"/>
                <w:rFonts w:eastAsia="맑은 고딕"/>
                <w:lang w:val="fi-FI" w:eastAsia="ko-KR"/>
              </w:rPr>
            </w:pPr>
            <w:ins w:id="1708" w:author="Suhwan Lim" w:date="2019-04-18T15:42:00Z">
              <w:r>
                <w:rPr>
                  <w:rFonts w:eastAsia="맑은 고딕"/>
                  <w:lang w:val="fi-FI" w:eastAsia="ko-KR"/>
                </w:rPr>
                <w:t>CA_3A-7C</w:t>
              </w:r>
            </w:ins>
          </w:p>
          <w:p w:rsidR="00FB5CD9" w:rsidRPr="00AE4694" w:rsidRDefault="00FB5CD9" w:rsidP="00FB5CD9">
            <w:pPr>
              <w:pStyle w:val="TAC"/>
              <w:rPr>
                <w:ins w:id="1709" w:author="Suhwan Lim" w:date="2019-04-18T15:41:00Z"/>
                <w:rFonts w:eastAsia="맑은 고딕"/>
                <w:lang w:val="fi-FI" w:eastAsia="ko-KR"/>
              </w:rPr>
            </w:pPr>
            <w:ins w:id="1710" w:author="Suhwan Lim" w:date="2019-04-18T15:42:00Z">
              <w:r>
                <w:rPr>
                  <w:rFonts w:eastAsia="맑은 고딕"/>
                  <w:lang w:val="fi-FI" w:eastAsia="ko-KR"/>
                </w:rPr>
                <w:t>CA_3C-7C</w:t>
              </w:r>
            </w:ins>
          </w:p>
        </w:tc>
        <w:tc>
          <w:tcPr>
            <w:tcW w:w="0" w:type="auto"/>
            <w:vAlign w:val="center"/>
          </w:tcPr>
          <w:p w:rsidR="00FB5CD9" w:rsidRPr="00AE4694" w:rsidRDefault="00FB5CD9" w:rsidP="00FB5CD9">
            <w:pPr>
              <w:pStyle w:val="TAC"/>
              <w:rPr>
                <w:ins w:id="1711" w:author="Suhwan Lim" w:date="2019-04-18T15:41:00Z"/>
                <w:rFonts w:eastAsia="맑은 고딕"/>
                <w:lang w:val="fi-FI" w:eastAsia="ko-KR"/>
              </w:rPr>
            </w:pPr>
            <w:ins w:id="1712" w:author="Suhwan Lim" w:date="2019-04-18T15:41:00Z">
              <w:r w:rsidRPr="00AE4694">
                <w:rPr>
                  <w:rFonts w:eastAsia="맑은 고딕" w:hint="eastAsia"/>
                  <w:lang w:val="fi-FI" w:eastAsia="ko-KR"/>
                </w:rPr>
                <w:t>CA_n28A-n78A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DC_3A-19A-21A_n77A</w:t>
            </w:r>
          </w:p>
          <w:p w:rsidR="00FB5CD9" w:rsidRPr="00AE4694" w:rsidRDefault="00FB5CD9" w:rsidP="00FB5CD9">
            <w:pPr>
              <w:pStyle w:val="TAC"/>
              <w:rPr>
                <w:lang w:val="fi-FI" w:eastAsia="fi-FI"/>
              </w:rPr>
            </w:pPr>
            <w:r w:rsidRPr="00AE4694">
              <w:rPr>
                <w:lang w:val="fi-FI" w:eastAsia="fi-FI"/>
              </w:rPr>
              <w:t>DC_3A-19A-21A_n77C</w:t>
            </w:r>
          </w:p>
        </w:tc>
        <w:tc>
          <w:tcPr>
            <w:tcW w:w="3212" w:type="dxa"/>
          </w:tcPr>
          <w:p w:rsidR="00FB5CD9" w:rsidRPr="00AE4694" w:rsidRDefault="00FB5CD9" w:rsidP="00FB5CD9">
            <w:pPr>
              <w:pStyle w:val="TAC"/>
              <w:rPr>
                <w:lang w:val="fi-FI" w:eastAsia="fi-FI"/>
              </w:rPr>
            </w:pPr>
            <w:r w:rsidRPr="00AE4694">
              <w:rPr>
                <w:lang w:val="fi-FI" w:eastAsia="fi-FI"/>
              </w:rPr>
              <w:t>DC_3A_n77A</w:t>
            </w:r>
          </w:p>
          <w:p w:rsidR="00FB5CD9" w:rsidRPr="00AE4694" w:rsidRDefault="00FB5CD9" w:rsidP="00FB5CD9">
            <w:pPr>
              <w:pStyle w:val="TAC"/>
              <w:rPr>
                <w:lang w:val="fi-FI" w:eastAsia="fi-FI"/>
              </w:rPr>
            </w:pPr>
            <w:r w:rsidRPr="00AE4694">
              <w:rPr>
                <w:lang w:val="fi-FI" w:eastAsia="fi-FI"/>
              </w:rPr>
              <w:t>DC_19A_n77A</w:t>
            </w:r>
          </w:p>
          <w:p w:rsidR="00FB5CD9" w:rsidRPr="00AE4694" w:rsidRDefault="00FB5CD9" w:rsidP="00FB5CD9">
            <w:pPr>
              <w:pStyle w:val="TAC"/>
              <w:rPr>
                <w:lang w:val="fi-FI" w:eastAsia="fi-FI"/>
              </w:rPr>
            </w:pPr>
            <w:r w:rsidRPr="00AE4694">
              <w:rPr>
                <w:lang w:val="fi-FI" w:eastAsia="fi-FI"/>
              </w:rPr>
              <w:t>DC_21A_n77A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CA_3A-19A-21A</w:t>
            </w:r>
          </w:p>
        </w:tc>
        <w:tc>
          <w:tcPr>
            <w:tcW w:w="0" w:type="auto"/>
            <w:vAlign w:val="center"/>
          </w:tcPr>
          <w:p w:rsidR="00FB5CD9" w:rsidRPr="00AE4694" w:rsidRDefault="00FB5CD9" w:rsidP="00FB5CD9">
            <w:pPr>
              <w:pStyle w:val="TAC"/>
              <w:rPr>
                <w:lang w:val="fi-FI" w:eastAsia="fi-FI"/>
              </w:rPr>
            </w:pPr>
            <w:r w:rsidRPr="00AE4694">
              <w:rPr>
                <w:lang w:val="fi-FI" w:eastAsia="fi-FI"/>
              </w:rPr>
              <w:t>n77A</w:t>
            </w:r>
          </w:p>
          <w:p w:rsidR="00FB5CD9" w:rsidRPr="00AE4694" w:rsidRDefault="00FB5CD9" w:rsidP="00FB5CD9">
            <w:pPr>
              <w:pStyle w:val="TAC"/>
              <w:rPr>
                <w:lang w:val="fi-FI" w:eastAsia="fi-FI"/>
              </w:rPr>
            </w:pPr>
            <w:r w:rsidRPr="00AE4694">
              <w:rPr>
                <w:lang w:val="fi-FI" w:eastAsia="fi-FI"/>
              </w:rPr>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DC_3A-19A-21A_n78A</w:t>
            </w:r>
          </w:p>
          <w:p w:rsidR="00FB5CD9" w:rsidRPr="00AE4694" w:rsidRDefault="00FB5CD9" w:rsidP="00FB5CD9">
            <w:pPr>
              <w:pStyle w:val="TAC"/>
              <w:rPr>
                <w:lang w:val="fi-FI" w:eastAsia="fi-FI"/>
              </w:rPr>
            </w:pPr>
            <w:r w:rsidRPr="00AE4694">
              <w:rPr>
                <w:lang w:val="fi-FI" w:eastAsia="fi-FI"/>
              </w:rPr>
              <w:t>DC_3A-19A-21A_n78C</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DC_19A_n78A</w:t>
            </w:r>
          </w:p>
          <w:p w:rsidR="00FB5CD9" w:rsidRPr="00AE4694" w:rsidRDefault="00FB5CD9" w:rsidP="00FB5CD9">
            <w:pPr>
              <w:pStyle w:val="TAC"/>
              <w:rPr>
                <w:lang w:val="fi-FI" w:eastAsia="fi-FI"/>
              </w:rPr>
            </w:pPr>
            <w:r w:rsidRPr="00AE4694">
              <w:rPr>
                <w:lang w:val="fi-FI" w:eastAsia="fi-FI"/>
              </w:rPr>
              <w:t>DC_21A_n78A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CA_3A-19A-21A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p w:rsidR="00FB5CD9" w:rsidRPr="00AE4694" w:rsidRDefault="00FB5CD9" w:rsidP="00FB5CD9">
            <w:pPr>
              <w:pStyle w:val="TAC"/>
              <w:rPr>
                <w:lang w:val="fi-FI" w:eastAsia="fi-FI"/>
              </w:rPr>
            </w:pPr>
            <w:r w:rsidRPr="00AE4694">
              <w:rPr>
                <w:lang w:val="fi-FI" w:eastAsia="fi-FI"/>
              </w:rPr>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DC_3A-19A-21A_n79A</w:t>
            </w:r>
          </w:p>
          <w:p w:rsidR="00FB5CD9" w:rsidRPr="00AE4694" w:rsidRDefault="00FB5CD9" w:rsidP="00FB5CD9">
            <w:pPr>
              <w:pStyle w:val="TAC"/>
              <w:rPr>
                <w:lang w:val="fi-FI" w:eastAsia="fi-FI"/>
              </w:rPr>
            </w:pPr>
            <w:r w:rsidRPr="00AE4694">
              <w:rPr>
                <w:lang w:val="fi-FI" w:eastAsia="fi-FI"/>
              </w:rPr>
              <w:t>DC_3A-19A-21A_n79C</w:t>
            </w:r>
          </w:p>
        </w:tc>
        <w:tc>
          <w:tcPr>
            <w:tcW w:w="3212" w:type="dxa"/>
          </w:tcPr>
          <w:p w:rsidR="00FB5CD9" w:rsidRPr="00AE4694" w:rsidRDefault="00FB5CD9" w:rsidP="00FB5CD9">
            <w:pPr>
              <w:pStyle w:val="TAC"/>
              <w:rPr>
                <w:lang w:val="fi-FI" w:eastAsia="fi-FI"/>
              </w:rPr>
            </w:pPr>
            <w:r w:rsidRPr="00AE4694">
              <w:rPr>
                <w:lang w:val="fi-FI" w:eastAsia="fi-FI"/>
              </w:rPr>
              <w:t>DC_3A_n79A</w:t>
            </w:r>
          </w:p>
          <w:p w:rsidR="00FB5CD9" w:rsidRPr="00AE4694" w:rsidRDefault="00FB5CD9" w:rsidP="00FB5CD9">
            <w:pPr>
              <w:pStyle w:val="TAC"/>
              <w:rPr>
                <w:lang w:val="fi-FI" w:eastAsia="fi-FI"/>
              </w:rPr>
            </w:pPr>
            <w:r w:rsidRPr="00AE4694">
              <w:rPr>
                <w:lang w:val="fi-FI" w:eastAsia="fi-FI"/>
              </w:rPr>
              <w:t>DC_19A_n79A</w:t>
            </w:r>
          </w:p>
          <w:p w:rsidR="00FB5CD9" w:rsidRPr="00AE4694" w:rsidRDefault="00FB5CD9" w:rsidP="00FB5CD9">
            <w:pPr>
              <w:pStyle w:val="TAC"/>
              <w:rPr>
                <w:lang w:val="fi-FI" w:eastAsia="fi-FI"/>
              </w:rPr>
            </w:pPr>
            <w:r w:rsidRPr="00AE4694">
              <w:rPr>
                <w:lang w:val="fi-FI" w:eastAsia="fi-FI"/>
              </w:rPr>
              <w:t>DC_21A_n79A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CA_3A-19A-21A</w:t>
            </w:r>
          </w:p>
        </w:tc>
        <w:tc>
          <w:tcPr>
            <w:tcW w:w="0" w:type="auto"/>
            <w:vAlign w:val="center"/>
          </w:tcPr>
          <w:p w:rsidR="00FB5CD9" w:rsidRPr="00AE4694" w:rsidRDefault="00FB5CD9" w:rsidP="00FB5CD9">
            <w:pPr>
              <w:pStyle w:val="TAC"/>
              <w:rPr>
                <w:lang w:val="fi-FI" w:eastAsia="fi-FI"/>
              </w:rPr>
            </w:pPr>
            <w:r w:rsidRPr="00AE4694">
              <w:rPr>
                <w:lang w:val="fi-FI" w:eastAsia="fi-FI"/>
              </w:rPr>
              <w:t>n79A</w:t>
            </w:r>
          </w:p>
          <w:p w:rsidR="00FB5CD9" w:rsidRPr="00AE4694" w:rsidRDefault="00FB5CD9" w:rsidP="00FB5CD9">
            <w:pPr>
              <w:pStyle w:val="TAC"/>
              <w:rPr>
                <w:lang w:val="fi-FI" w:eastAsia="fi-FI"/>
              </w:rPr>
            </w:pPr>
            <w:r w:rsidRPr="00AE4694">
              <w:rPr>
                <w:lang w:val="fi-FI" w:eastAsia="fi-FI"/>
              </w:rPr>
              <w:t>CA_n79C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DC_3A-19A-42A_n77A</w:t>
            </w:r>
          </w:p>
          <w:p w:rsidR="00FB5CD9" w:rsidRPr="00AE4694" w:rsidRDefault="00FB5CD9" w:rsidP="00FB5CD9">
            <w:pPr>
              <w:pStyle w:val="TAC"/>
              <w:rPr>
                <w:lang w:val="fi-FI" w:eastAsia="fi-FI"/>
              </w:rPr>
            </w:pPr>
            <w:r w:rsidRPr="00AE4694">
              <w:rPr>
                <w:lang w:val="fi-FI" w:eastAsia="fi-FI"/>
              </w:rPr>
              <w:t>DC_3A-19A-42A_n77C</w:t>
            </w:r>
          </w:p>
        </w:tc>
        <w:tc>
          <w:tcPr>
            <w:tcW w:w="3212" w:type="dxa"/>
          </w:tcPr>
          <w:p w:rsidR="00FB5CD9" w:rsidRPr="00AE4694" w:rsidRDefault="00FB5CD9" w:rsidP="00FB5CD9">
            <w:pPr>
              <w:pStyle w:val="TAC"/>
              <w:rPr>
                <w:lang w:val="fi-FI" w:eastAsia="fi-FI"/>
              </w:rPr>
            </w:pPr>
            <w:r w:rsidRPr="00AE4694">
              <w:rPr>
                <w:lang w:val="fi-FI" w:eastAsia="fi-FI"/>
              </w:rPr>
              <w:t>DC_3A_n77A</w:t>
            </w:r>
          </w:p>
          <w:p w:rsidR="00FB5CD9" w:rsidRPr="00AE4694" w:rsidRDefault="00FB5CD9" w:rsidP="00FB5CD9">
            <w:pPr>
              <w:pStyle w:val="TAC"/>
              <w:rPr>
                <w:lang w:val="fi-FI" w:eastAsia="fi-FI"/>
              </w:rPr>
            </w:pPr>
            <w:r w:rsidRPr="00AE4694">
              <w:rPr>
                <w:lang w:val="fi-FI" w:eastAsia="fi-FI"/>
              </w:rPr>
              <w:t>DC_19A_n77A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CA_3A-19A-42A</w:t>
            </w:r>
          </w:p>
        </w:tc>
        <w:tc>
          <w:tcPr>
            <w:tcW w:w="0" w:type="auto"/>
            <w:vAlign w:val="center"/>
          </w:tcPr>
          <w:p w:rsidR="00FB5CD9" w:rsidRPr="00AE4694" w:rsidRDefault="00FB5CD9" w:rsidP="00FB5CD9">
            <w:pPr>
              <w:pStyle w:val="TAC"/>
              <w:rPr>
                <w:lang w:val="fi-FI" w:eastAsia="fi-FI"/>
              </w:rPr>
            </w:pPr>
            <w:r w:rsidRPr="00AE4694">
              <w:rPr>
                <w:lang w:val="fi-FI" w:eastAsia="fi-FI"/>
              </w:rPr>
              <w:t>n77A</w:t>
            </w:r>
          </w:p>
          <w:p w:rsidR="00FB5CD9" w:rsidRPr="00AE4694" w:rsidRDefault="00FB5CD9" w:rsidP="00FB5CD9">
            <w:pPr>
              <w:pStyle w:val="TAC"/>
              <w:rPr>
                <w:lang w:val="fi-FI" w:eastAsia="fi-FI"/>
              </w:rPr>
            </w:pPr>
            <w:r w:rsidRPr="00AE4694">
              <w:rPr>
                <w:lang w:val="fi-FI" w:eastAsia="fi-FI"/>
              </w:rPr>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rsidR="00FB5CD9" w:rsidRPr="00AE4694" w:rsidRDefault="00FB5CD9" w:rsidP="00FB5CD9">
            <w:pPr>
              <w:pStyle w:val="TAC"/>
            </w:pPr>
            <w:r w:rsidRPr="00AE4694">
              <w:t>n77A</w:t>
            </w:r>
          </w:p>
          <w:p w:rsidR="00FB5CD9" w:rsidRPr="00AE4694" w:rsidRDefault="00FB5CD9" w:rsidP="00FB5CD9">
            <w:pPr>
              <w:pStyle w:val="TAC"/>
              <w:rPr>
                <w:lang w:val="fi-FI" w:eastAsia="fi-FI"/>
              </w:rPr>
            </w:pPr>
            <w:r w:rsidRPr="00AE4694">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DC_3A-19A-42A_n78A</w:t>
            </w:r>
          </w:p>
          <w:p w:rsidR="00FB5CD9" w:rsidRPr="00AE4694" w:rsidRDefault="00FB5CD9" w:rsidP="00FB5CD9">
            <w:pPr>
              <w:pStyle w:val="TAC"/>
              <w:rPr>
                <w:lang w:val="fi-FI" w:eastAsia="fi-FI"/>
              </w:rPr>
            </w:pPr>
            <w:r w:rsidRPr="00AE4694">
              <w:rPr>
                <w:lang w:val="fi-FI" w:eastAsia="fi-FI"/>
              </w:rPr>
              <w:t>DC_3A-19A-42A_n78C</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DC_19A_n78A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CA_3A-19A-42A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p w:rsidR="00FB5CD9" w:rsidRPr="00AE4694" w:rsidRDefault="00FB5CD9" w:rsidP="00FB5CD9">
            <w:pPr>
              <w:pStyle w:val="TAC"/>
              <w:rPr>
                <w:lang w:val="fi-FI" w:eastAsia="fi-FI"/>
              </w:rPr>
            </w:pPr>
            <w:r w:rsidRPr="00AE4694">
              <w:rPr>
                <w:lang w:val="fi-FI" w:eastAsia="fi-FI"/>
              </w:rPr>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rsidR="00FB5CD9" w:rsidRPr="00AE4694" w:rsidRDefault="00FB5CD9" w:rsidP="00FB5CD9">
            <w:pPr>
              <w:pStyle w:val="TAC"/>
            </w:pPr>
            <w:r w:rsidRPr="00AE4694">
              <w:t>n78A</w:t>
            </w:r>
          </w:p>
          <w:p w:rsidR="00FB5CD9" w:rsidRPr="00AE4694" w:rsidRDefault="00FB5CD9" w:rsidP="00FB5CD9">
            <w:pPr>
              <w:pStyle w:val="TAC"/>
              <w:rPr>
                <w:lang w:val="fi-FI" w:eastAsia="fi-FI"/>
              </w:rPr>
            </w:pPr>
            <w:r w:rsidRPr="00AE4694">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DC_3A-19A-42A_n79A</w:t>
            </w:r>
          </w:p>
          <w:p w:rsidR="00FB5CD9" w:rsidRPr="00AE4694" w:rsidRDefault="00FB5CD9" w:rsidP="00FB5CD9">
            <w:pPr>
              <w:pStyle w:val="TAC"/>
              <w:rPr>
                <w:lang w:val="fi-FI" w:eastAsia="fi-FI"/>
              </w:rPr>
            </w:pPr>
            <w:r w:rsidRPr="00AE4694">
              <w:rPr>
                <w:lang w:val="fi-FI" w:eastAsia="fi-FI"/>
              </w:rPr>
              <w:t>DC_3A-19A-42A_n79C</w:t>
            </w:r>
          </w:p>
        </w:tc>
        <w:tc>
          <w:tcPr>
            <w:tcW w:w="3212" w:type="dxa"/>
          </w:tcPr>
          <w:p w:rsidR="00FB5CD9" w:rsidRPr="00AE4694" w:rsidRDefault="00FB5CD9" w:rsidP="00FB5CD9">
            <w:pPr>
              <w:pStyle w:val="TAC"/>
              <w:rPr>
                <w:lang w:val="fi-FI" w:eastAsia="fi-FI"/>
              </w:rPr>
            </w:pPr>
            <w:r w:rsidRPr="00AE4694">
              <w:rPr>
                <w:lang w:val="fi-FI" w:eastAsia="fi-FI"/>
              </w:rPr>
              <w:t>DC_3A_n79A</w:t>
            </w:r>
          </w:p>
          <w:p w:rsidR="00FB5CD9" w:rsidRPr="00AE4694" w:rsidRDefault="00FB5CD9" w:rsidP="00FB5CD9">
            <w:pPr>
              <w:pStyle w:val="TAC"/>
              <w:rPr>
                <w:lang w:val="fi-FI" w:eastAsia="fi-FI"/>
              </w:rPr>
            </w:pPr>
            <w:r w:rsidRPr="00AE4694">
              <w:rPr>
                <w:lang w:val="fi-FI" w:eastAsia="fi-FI"/>
              </w:rPr>
              <w:t>DC_19A_n79A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CA_3A-19A-42A</w:t>
            </w:r>
          </w:p>
        </w:tc>
        <w:tc>
          <w:tcPr>
            <w:tcW w:w="0" w:type="auto"/>
            <w:vAlign w:val="center"/>
          </w:tcPr>
          <w:p w:rsidR="00FB5CD9" w:rsidRPr="00AE4694" w:rsidRDefault="00FB5CD9" w:rsidP="00FB5CD9">
            <w:pPr>
              <w:pStyle w:val="TAC"/>
              <w:rPr>
                <w:lang w:val="fi-FI" w:eastAsia="fi-FI"/>
              </w:rPr>
            </w:pPr>
            <w:r w:rsidRPr="00AE4694">
              <w:rPr>
                <w:lang w:val="fi-FI" w:eastAsia="fi-FI"/>
              </w:rPr>
              <w:t>n79A</w:t>
            </w:r>
          </w:p>
          <w:p w:rsidR="00FB5CD9" w:rsidRPr="00AE4694" w:rsidRDefault="00FB5CD9" w:rsidP="00FB5CD9">
            <w:pPr>
              <w:pStyle w:val="TAC"/>
              <w:rPr>
                <w:lang w:val="fi-FI" w:eastAsia="fi-FI"/>
              </w:rPr>
            </w:pPr>
            <w:r w:rsidRPr="00AE4694">
              <w:rPr>
                <w:lang w:val="fi-FI" w:eastAsia="fi-FI"/>
              </w:rPr>
              <w:t>CA_n79C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rsidR="00FB5CD9" w:rsidRPr="00AE4694" w:rsidRDefault="00FB5CD9" w:rsidP="00FB5CD9">
            <w:pPr>
              <w:pStyle w:val="TAC"/>
            </w:pPr>
            <w:r w:rsidRPr="00AE4694">
              <w:t>n79A</w:t>
            </w:r>
          </w:p>
          <w:p w:rsidR="00FB5CD9" w:rsidRPr="00AE4694" w:rsidRDefault="00FB5CD9" w:rsidP="00FB5CD9">
            <w:pPr>
              <w:pStyle w:val="TAC"/>
              <w:rPr>
                <w:lang w:val="fi-FI" w:eastAsia="fi-FI"/>
              </w:rPr>
            </w:pPr>
            <w:r w:rsidRPr="00AE4694">
              <w:t>CA_n79C</w:t>
            </w:r>
          </w:p>
        </w:tc>
      </w:tr>
      <w:tr w:rsidR="00FB5CD9" w:rsidRPr="00AE4694" w:rsidTr="00AD21D3">
        <w:trPr>
          <w:trHeight w:val="288"/>
          <w:jc w:val="center"/>
          <w:ins w:id="1713" w:author="Suhwan Lim" w:date="2019-05-21T16:58:00Z"/>
        </w:trPr>
        <w:tc>
          <w:tcPr>
            <w:tcW w:w="2136" w:type="dxa"/>
            <w:shd w:val="clear" w:color="auto" w:fill="auto"/>
            <w:noWrap/>
            <w:vAlign w:val="center"/>
          </w:tcPr>
          <w:p w:rsidR="00FB5CD9" w:rsidRPr="00AE4694" w:rsidRDefault="00FB5CD9" w:rsidP="00FB5CD9">
            <w:pPr>
              <w:pStyle w:val="TAC"/>
              <w:rPr>
                <w:ins w:id="1714" w:author="Suhwan Lim" w:date="2019-05-21T16:58:00Z"/>
                <w:rFonts w:hint="eastAsia"/>
                <w:lang w:eastAsia="ja-JP"/>
              </w:rPr>
            </w:pPr>
            <w:ins w:id="1715" w:author="Suhwan Lim" w:date="2019-05-21T16:59:00Z">
              <w:r>
                <w:rPr>
                  <w:rFonts w:cs="Arial" w:hint="eastAsia"/>
                  <w:lang w:eastAsia="ko-KR"/>
                </w:rPr>
                <w:t>DC_3A-19A_n77A-n79A</w:t>
              </w:r>
            </w:ins>
          </w:p>
        </w:tc>
        <w:tc>
          <w:tcPr>
            <w:tcW w:w="3212" w:type="dxa"/>
          </w:tcPr>
          <w:p w:rsidR="00FB5CD9" w:rsidRDefault="00FB5CD9" w:rsidP="00FB5CD9">
            <w:pPr>
              <w:pStyle w:val="TAC"/>
              <w:rPr>
                <w:ins w:id="1716" w:author="Suhwan Lim" w:date="2019-05-21T16:59:00Z"/>
                <w:lang w:eastAsia="ko-KR"/>
              </w:rPr>
            </w:pPr>
            <w:ins w:id="1717" w:author="Suhwan Lim" w:date="2019-05-21T16:59:00Z">
              <w:r>
                <w:rPr>
                  <w:lang w:eastAsia="ko-KR"/>
                </w:rPr>
                <w:t>DC_19A_n77A</w:t>
              </w:r>
            </w:ins>
          </w:p>
          <w:p w:rsidR="00FB5CD9" w:rsidRPr="00AE4694" w:rsidRDefault="00FB5CD9" w:rsidP="00FB5CD9">
            <w:pPr>
              <w:pStyle w:val="TAC"/>
              <w:rPr>
                <w:ins w:id="1718" w:author="Suhwan Lim" w:date="2019-05-21T16:58:00Z"/>
                <w:rFonts w:hint="eastAsia"/>
                <w:lang w:eastAsia="ja-JP"/>
              </w:rPr>
            </w:pPr>
            <w:ins w:id="1719" w:author="Suhwan Lim" w:date="2019-05-21T16:59:00Z">
              <w:r>
                <w:rPr>
                  <w:lang w:eastAsia="ko-KR"/>
                </w:rPr>
                <w:t>DC_19A_n79A</w:t>
              </w:r>
            </w:ins>
          </w:p>
        </w:tc>
        <w:tc>
          <w:tcPr>
            <w:tcW w:w="0" w:type="auto"/>
            <w:shd w:val="clear" w:color="auto" w:fill="auto"/>
            <w:noWrap/>
            <w:vAlign w:val="center"/>
          </w:tcPr>
          <w:p w:rsidR="00FB5CD9" w:rsidRPr="00AE4694" w:rsidRDefault="00FB5CD9" w:rsidP="00FB5CD9">
            <w:pPr>
              <w:pStyle w:val="TAC"/>
              <w:rPr>
                <w:ins w:id="1720" w:author="Suhwan Lim" w:date="2019-05-21T16:58:00Z"/>
                <w:rFonts w:hint="eastAsia"/>
                <w:lang w:eastAsia="ja-JP"/>
              </w:rPr>
            </w:pPr>
            <w:ins w:id="1721" w:author="Suhwan Lim" w:date="2019-05-21T16:59:00Z">
              <w:r>
                <w:rPr>
                  <w:rFonts w:hint="eastAsia"/>
                  <w:lang w:eastAsia="ko-KR"/>
                </w:rPr>
                <w:t>CA_3A-19A</w:t>
              </w:r>
            </w:ins>
          </w:p>
        </w:tc>
        <w:tc>
          <w:tcPr>
            <w:tcW w:w="0" w:type="auto"/>
            <w:vAlign w:val="center"/>
          </w:tcPr>
          <w:p w:rsidR="00FB5CD9" w:rsidRPr="00AE4694" w:rsidRDefault="00FB5CD9" w:rsidP="00FB5CD9">
            <w:pPr>
              <w:pStyle w:val="TAC"/>
              <w:rPr>
                <w:ins w:id="1722" w:author="Suhwan Lim" w:date="2019-05-21T16:58:00Z"/>
              </w:rPr>
            </w:pPr>
            <w:ins w:id="1723" w:author="Suhwan Lim" w:date="2019-05-21T16:59:00Z">
              <w:r>
                <w:rPr>
                  <w:rFonts w:hint="eastAsia"/>
                  <w:lang w:eastAsia="ko-KR"/>
                </w:rPr>
                <w:t>CA_n77A-n79A</w:t>
              </w:r>
            </w:ins>
          </w:p>
        </w:tc>
      </w:tr>
      <w:tr w:rsidR="00FB5CD9" w:rsidRPr="00AE4694" w:rsidTr="00AD21D3">
        <w:trPr>
          <w:trHeight w:val="288"/>
          <w:jc w:val="center"/>
          <w:ins w:id="1724" w:author="Suhwan Lim" w:date="2019-05-21T16:59:00Z"/>
        </w:trPr>
        <w:tc>
          <w:tcPr>
            <w:tcW w:w="2136" w:type="dxa"/>
            <w:shd w:val="clear" w:color="auto" w:fill="auto"/>
            <w:noWrap/>
            <w:vAlign w:val="center"/>
          </w:tcPr>
          <w:p w:rsidR="00FB5CD9" w:rsidRPr="00AE4694" w:rsidRDefault="00FB5CD9" w:rsidP="00FB5CD9">
            <w:pPr>
              <w:pStyle w:val="TAC"/>
              <w:rPr>
                <w:ins w:id="1725" w:author="Suhwan Lim" w:date="2019-05-21T16:59:00Z"/>
                <w:rFonts w:hint="eastAsia"/>
                <w:lang w:eastAsia="ja-JP"/>
              </w:rPr>
            </w:pPr>
            <w:ins w:id="1726" w:author="Suhwan Lim" w:date="2019-05-21T16:59:00Z">
              <w:r>
                <w:rPr>
                  <w:rFonts w:cs="Arial" w:hint="eastAsia"/>
                  <w:lang w:eastAsia="ko-KR"/>
                </w:rPr>
                <w:t>DC_3A-19A_n78A-n79A</w:t>
              </w:r>
            </w:ins>
          </w:p>
        </w:tc>
        <w:tc>
          <w:tcPr>
            <w:tcW w:w="3212" w:type="dxa"/>
          </w:tcPr>
          <w:p w:rsidR="00FB5CD9" w:rsidRDefault="00FB5CD9" w:rsidP="00FB5CD9">
            <w:pPr>
              <w:pStyle w:val="TAC"/>
              <w:rPr>
                <w:ins w:id="1727" w:author="Suhwan Lim" w:date="2019-05-21T16:59:00Z"/>
                <w:lang w:eastAsia="ko-KR"/>
              </w:rPr>
            </w:pPr>
            <w:ins w:id="1728" w:author="Suhwan Lim" w:date="2019-05-21T16:59:00Z">
              <w:r>
                <w:rPr>
                  <w:lang w:eastAsia="ko-KR"/>
                </w:rPr>
                <w:t>DC_19A_n78A</w:t>
              </w:r>
            </w:ins>
          </w:p>
          <w:p w:rsidR="00FB5CD9" w:rsidRPr="00AE4694" w:rsidRDefault="00FB5CD9" w:rsidP="00FB5CD9">
            <w:pPr>
              <w:pStyle w:val="TAC"/>
              <w:rPr>
                <w:ins w:id="1729" w:author="Suhwan Lim" w:date="2019-05-21T16:59:00Z"/>
                <w:rFonts w:hint="eastAsia"/>
                <w:lang w:eastAsia="ja-JP"/>
              </w:rPr>
            </w:pPr>
            <w:ins w:id="1730" w:author="Suhwan Lim" w:date="2019-05-21T16:59:00Z">
              <w:r>
                <w:rPr>
                  <w:lang w:eastAsia="ko-KR"/>
                </w:rPr>
                <w:t>DC_19A_n79A</w:t>
              </w:r>
            </w:ins>
          </w:p>
        </w:tc>
        <w:tc>
          <w:tcPr>
            <w:tcW w:w="0" w:type="auto"/>
            <w:shd w:val="clear" w:color="auto" w:fill="auto"/>
            <w:noWrap/>
            <w:vAlign w:val="center"/>
          </w:tcPr>
          <w:p w:rsidR="00FB5CD9" w:rsidRPr="00AE4694" w:rsidRDefault="00FB5CD9" w:rsidP="00FB5CD9">
            <w:pPr>
              <w:pStyle w:val="TAC"/>
              <w:rPr>
                <w:ins w:id="1731" w:author="Suhwan Lim" w:date="2019-05-21T16:59:00Z"/>
                <w:rFonts w:hint="eastAsia"/>
                <w:lang w:eastAsia="ja-JP"/>
              </w:rPr>
            </w:pPr>
            <w:ins w:id="1732" w:author="Suhwan Lim" w:date="2019-05-21T16:59:00Z">
              <w:r>
                <w:rPr>
                  <w:rFonts w:hint="eastAsia"/>
                  <w:lang w:eastAsia="ko-KR"/>
                </w:rPr>
                <w:t>CA_3A-19A</w:t>
              </w:r>
            </w:ins>
          </w:p>
        </w:tc>
        <w:tc>
          <w:tcPr>
            <w:tcW w:w="0" w:type="auto"/>
            <w:vAlign w:val="center"/>
          </w:tcPr>
          <w:p w:rsidR="00FB5CD9" w:rsidRPr="00AE4694" w:rsidRDefault="00FB5CD9" w:rsidP="00FB5CD9">
            <w:pPr>
              <w:pStyle w:val="TAC"/>
              <w:rPr>
                <w:ins w:id="1733" w:author="Suhwan Lim" w:date="2019-05-21T16:59:00Z"/>
              </w:rPr>
            </w:pPr>
            <w:ins w:id="1734" w:author="Suhwan Lim" w:date="2019-05-21T16:59: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DC_3A-20A_n28A-n78A</w:t>
            </w:r>
          </w:p>
        </w:tc>
        <w:tc>
          <w:tcPr>
            <w:tcW w:w="3212" w:type="dxa"/>
          </w:tcPr>
          <w:p w:rsidR="00FB5CD9" w:rsidRPr="00AE4694" w:rsidRDefault="00FB5CD9" w:rsidP="00FB5CD9">
            <w:pPr>
              <w:pStyle w:val="TAC"/>
              <w:rPr>
                <w:rFonts w:eastAsia="맑은 고딕"/>
                <w:lang w:val="fi-FI" w:eastAsia="ko-KR"/>
              </w:rPr>
            </w:pPr>
            <w:r w:rsidRPr="00AE4694">
              <w:rPr>
                <w:rFonts w:eastAsia="맑은 고딕" w:hint="eastAsia"/>
                <w:lang w:val="fi-FI" w:eastAsia="ko-KR"/>
              </w:rPr>
              <w:t>DC_3A_n28A</w:t>
            </w:r>
          </w:p>
          <w:p w:rsidR="00FB5CD9" w:rsidRPr="00AE4694" w:rsidRDefault="00FB5CD9" w:rsidP="00FB5CD9">
            <w:pPr>
              <w:pStyle w:val="TAC"/>
              <w:rPr>
                <w:rFonts w:eastAsia="맑은 고딕"/>
                <w:lang w:val="fi-FI" w:eastAsia="ko-KR"/>
              </w:rPr>
            </w:pPr>
            <w:r w:rsidRPr="00AE4694">
              <w:rPr>
                <w:rFonts w:eastAsia="맑은 고딕"/>
                <w:lang w:val="fi-FI" w:eastAsia="ko-KR"/>
              </w:rPr>
              <w:t>DC_3A_n78A</w:t>
            </w:r>
          </w:p>
          <w:p w:rsidR="00FB5CD9" w:rsidRPr="00AE4694" w:rsidRDefault="00FB5CD9" w:rsidP="00FB5CD9">
            <w:pPr>
              <w:pStyle w:val="TAC"/>
              <w:rPr>
                <w:rFonts w:eastAsia="맑은 고딕"/>
                <w:lang w:val="fi-FI" w:eastAsia="ko-KR"/>
              </w:rPr>
            </w:pPr>
            <w:r w:rsidRPr="00AE4694">
              <w:rPr>
                <w:rFonts w:eastAsia="맑은 고딕"/>
                <w:lang w:val="fi-FI" w:eastAsia="ko-KR"/>
              </w:rPr>
              <w:t>DC_20A_n28A</w:t>
            </w:r>
          </w:p>
          <w:p w:rsidR="00FB5CD9" w:rsidRPr="00AE4694" w:rsidRDefault="00FB5CD9" w:rsidP="00FB5CD9">
            <w:pPr>
              <w:pStyle w:val="TAC"/>
              <w:rPr>
                <w:lang w:val="fi-FI" w:eastAsia="fi-FI"/>
              </w:rPr>
            </w:pPr>
            <w:r w:rsidRPr="00AE4694">
              <w:rPr>
                <w:rFonts w:eastAsia="맑은 고딕"/>
                <w:lang w:val="fi-FI" w:eastAsia="ko-KR"/>
              </w:rPr>
              <w:t>DC_20A_n78A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CA_3A-20A</w:t>
            </w:r>
          </w:p>
        </w:tc>
        <w:tc>
          <w:tcPr>
            <w:tcW w:w="0" w:type="auto"/>
            <w:vAlign w:val="center"/>
          </w:tcPr>
          <w:p w:rsidR="00FB5CD9" w:rsidRPr="00AE4694" w:rsidRDefault="00FB5CD9" w:rsidP="00FB5CD9">
            <w:pPr>
              <w:pStyle w:val="TAC"/>
              <w:rPr>
                <w:lang w:val="fi-FI" w:eastAsia="fi-FI"/>
              </w:rPr>
            </w:pPr>
            <w:r w:rsidRPr="00AE4694">
              <w:rPr>
                <w:rFonts w:eastAsia="맑은 고딕" w:hint="eastAsia"/>
                <w:lang w:val="fi-FI" w:eastAsia="ko-KR"/>
              </w:rPr>
              <w:t>CA_n28A-n78A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eastAsia="ja-JP"/>
              </w:rPr>
              <w:t>DC</w:t>
            </w:r>
            <w:r w:rsidRPr="00AE4694">
              <w:t>_</w:t>
            </w:r>
            <w:r w:rsidRPr="00AE4694">
              <w:rPr>
                <w:lang w:eastAsia="ja-JP"/>
              </w:rPr>
              <w:t>3A-21A-42A_n77</w:t>
            </w:r>
            <w:r w:rsidRPr="00AE4694">
              <w:t>A</w:t>
            </w:r>
          </w:p>
          <w:p w:rsidR="00FB5CD9" w:rsidRPr="00AE4694" w:rsidRDefault="00FB5CD9" w:rsidP="00FB5CD9">
            <w:pPr>
              <w:pStyle w:val="TAC"/>
              <w:rPr>
                <w:rFonts w:eastAsia="맑은 고딕"/>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rsidR="00FB5CD9" w:rsidRPr="00AE4694" w:rsidRDefault="00FB5CD9" w:rsidP="00FB5CD9">
            <w:pPr>
              <w:pStyle w:val="TAC"/>
            </w:pPr>
            <w:r w:rsidRPr="00AE4694">
              <w:rPr>
                <w:lang w:eastAsia="ja-JP"/>
              </w:rPr>
              <w:t>DC</w:t>
            </w:r>
            <w:r w:rsidRPr="00AE4694">
              <w:t>_</w:t>
            </w:r>
            <w:r w:rsidRPr="00AE4694">
              <w:rPr>
                <w:lang w:eastAsia="ja-JP"/>
              </w:rPr>
              <w:t>3A_n77</w:t>
            </w:r>
            <w:r w:rsidRPr="00AE4694">
              <w:t>A</w:t>
            </w:r>
          </w:p>
          <w:p w:rsidR="00FB5CD9" w:rsidRPr="00AE4694" w:rsidRDefault="00FB5CD9" w:rsidP="00FB5CD9">
            <w:pPr>
              <w:pStyle w:val="TAC"/>
              <w:rPr>
                <w:rFonts w:eastAsia="맑은 고딕"/>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rsidR="00FB5CD9" w:rsidRPr="00AE4694" w:rsidRDefault="00FB5CD9" w:rsidP="00FB5CD9">
            <w:pPr>
              <w:pStyle w:val="TAC"/>
              <w:rPr>
                <w:rFonts w:eastAsia="맑은 고딕"/>
                <w:lang w:val="fi-FI" w:eastAsia="ko-KR"/>
              </w:rPr>
            </w:pPr>
            <w:r w:rsidRPr="00AE4694">
              <w:rPr>
                <w:lang w:eastAsia="ja-JP"/>
              </w:rPr>
              <w:t>CA</w:t>
            </w:r>
            <w:r w:rsidRPr="00AE4694">
              <w:t>_</w:t>
            </w:r>
            <w:r w:rsidRPr="00AE4694">
              <w:rPr>
                <w:lang w:eastAsia="ja-JP"/>
              </w:rPr>
              <w:t>3A-21A-42A</w:t>
            </w:r>
          </w:p>
        </w:tc>
        <w:tc>
          <w:tcPr>
            <w:tcW w:w="0" w:type="auto"/>
            <w:vAlign w:val="center"/>
          </w:tcPr>
          <w:p w:rsidR="00FB5CD9" w:rsidRPr="00AE4694" w:rsidRDefault="00FB5CD9" w:rsidP="00FB5CD9">
            <w:pPr>
              <w:pStyle w:val="TAC"/>
            </w:pPr>
            <w:r w:rsidRPr="00AE4694">
              <w:t>n77A</w:t>
            </w:r>
          </w:p>
          <w:p w:rsidR="00FB5CD9" w:rsidRPr="00AE4694" w:rsidRDefault="00FB5CD9" w:rsidP="00FB5CD9">
            <w:pPr>
              <w:pStyle w:val="TAC"/>
              <w:rPr>
                <w:rFonts w:eastAsia="맑은 고딕"/>
                <w:lang w:val="fi-FI" w:eastAsia="ko-KR"/>
              </w:rPr>
            </w:pPr>
            <w:r w:rsidRPr="00AE4694">
              <w:t>CA_n77</w:t>
            </w:r>
            <w:ins w:id="1735" w:author="R4-1900524" w:date="2019-03-06T12:51:00Z">
              <w:r>
                <w:t>C</w:t>
              </w:r>
            </w:ins>
            <w:del w:id="1736" w:author="R4-1900524" w:date="2019-03-06T12:51:00Z">
              <w:r w:rsidRPr="00AE4694" w:rsidDel="00E704B3">
                <w:delText>A</w:delText>
              </w:r>
            </w:del>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eastAsia="ja-JP"/>
              </w:rPr>
              <w:lastRenderedPageBreak/>
              <w:t>DC</w:t>
            </w:r>
            <w:r w:rsidRPr="00AE4694">
              <w:t>_</w:t>
            </w:r>
            <w:r w:rsidRPr="00AE4694">
              <w:rPr>
                <w:lang w:eastAsia="ja-JP"/>
              </w:rPr>
              <w:t>3A-21A-42A_n78</w:t>
            </w:r>
            <w:r w:rsidRPr="00AE4694">
              <w:t>A</w:t>
            </w:r>
          </w:p>
          <w:p w:rsidR="00FB5CD9" w:rsidRPr="00AE4694" w:rsidRDefault="00FB5CD9" w:rsidP="00FB5CD9">
            <w:pPr>
              <w:pStyle w:val="TAC"/>
              <w:rPr>
                <w:rFonts w:eastAsia="맑은 고딕"/>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rsidR="00FB5CD9" w:rsidRPr="00AE4694" w:rsidRDefault="00FB5CD9" w:rsidP="00FB5CD9">
            <w:pPr>
              <w:pStyle w:val="TAC"/>
            </w:pPr>
            <w:r w:rsidRPr="00AE4694">
              <w:rPr>
                <w:lang w:eastAsia="ja-JP"/>
              </w:rPr>
              <w:t>DC</w:t>
            </w:r>
            <w:r w:rsidRPr="00AE4694">
              <w:t>_</w:t>
            </w:r>
            <w:r w:rsidRPr="00AE4694">
              <w:rPr>
                <w:lang w:eastAsia="ja-JP"/>
              </w:rPr>
              <w:t>3A_n78</w:t>
            </w:r>
            <w:r w:rsidRPr="00AE4694">
              <w:t>A</w:t>
            </w:r>
          </w:p>
          <w:p w:rsidR="00FB5CD9" w:rsidRPr="00AE4694" w:rsidRDefault="00FB5CD9" w:rsidP="00FB5CD9">
            <w:pPr>
              <w:pStyle w:val="TAC"/>
              <w:rPr>
                <w:rFonts w:eastAsia="맑은 고딕"/>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rsidR="00FB5CD9" w:rsidRPr="00AE4694" w:rsidRDefault="00FB5CD9" w:rsidP="00FB5CD9">
            <w:pPr>
              <w:pStyle w:val="TAC"/>
              <w:rPr>
                <w:rFonts w:eastAsia="맑은 고딕"/>
                <w:lang w:val="fi-FI" w:eastAsia="ko-KR"/>
              </w:rPr>
            </w:pPr>
            <w:r w:rsidRPr="00AE4694">
              <w:rPr>
                <w:lang w:eastAsia="ja-JP"/>
              </w:rPr>
              <w:t>CA</w:t>
            </w:r>
            <w:r w:rsidRPr="00AE4694">
              <w:t>_</w:t>
            </w:r>
            <w:r w:rsidRPr="00AE4694">
              <w:rPr>
                <w:lang w:eastAsia="ja-JP"/>
              </w:rPr>
              <w:t>3A-21A-42A</w:t>
            </w:r>
          </w:p>
        </w:tc>
        <w:tc>
          <w:tcPr>
            <w:tcW w:w="0" w:type="auto"/>
            <w:vAlign w:val="center"/>
          </w:tcPr>
          <w:p w:rsidR="00FB5CD9" w:rsidRPr="00AE4694" w:rsidRDefault="00FB5CD9" w:rsidP="00FB5CD9">
            <w:pPr>
              <w:pStyle w:val="TAC"/>
            </w:pPr>
            <w:r w:rsidRPr="00AE4694">
              <w:t>n78A</w:t>
            </w:r>
          </w:p>
          <w:p w:rsidR="00FB5CD9" w:rsidRPr="00AE4694" w:rsidRDefault="00FB5CD9" w:rsidP="00FB5CD9">
            <w:pPr>
              <w:pStyle w:val="TAC"/>
              <w:rPr>
                <w:rFonts w:eastAsia="맑은 고딕"/>
                <w:lang w:val="fi-FI" w:eastAsia="ko-KR"/>
              </w:rPr>
            </w:pPr>
            <w:r w:rsidRPr="00AE4694">
              <w:t>CA_n78</w:t>
            </w:r>
            <w:ins w:id="1737" w:author="R4-1900524" w:date="2019-03-06T12:51:00Z">
              <w:r>
                <w:t>C</w:t>
              </w:r>
            </w:ins>
            <w:del w:id="1738" w:author="R4-1900524" w:date="2019-03-06T12:51:00Z">
              <w:r w:rsidRPr="00AE4694" w:rsidDel="00E704B3">
                <w:delText>A</w:delText>
              </w:r>
            </w:del>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eastAsia="ja-JP"/>
              </w:rPr>
              <w:t>DC</w:t>
            </w:r>
            <w:r w:rsidRPr="00AE4694">
              <w:t>_</w:t>
            </w:r>
            <w:r w:rsidRPr="00AE4694">
              <w:rPr>
                <w:lang w:eastAsia="ja-JP"/>
              </w:rPr>
              <w:t>3A-21A-42A_n79</w:t>
            </w:r>
            <w:r w:rsidRPr="00AE4694">
              <w:t>A</w:t>
            </w:r>
          </w:p>
          <w:p w:rsidR="00FB5CD9" w:rsidRPr="00AE4694" w:rsidRDefault="00FB5CD9" w:rsidP="00FB5CD9">
            <w:pPr>
              <w:pStyle w:val="TAC"/>
              <w:rPr>
                <w:rFonts w:eastAsia="맑은 고딕"/>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rsidR="00FB5CD9" w:rsidRPr="00AE4694" w:rsidRDefault="00FB5CD9" w:rsidP="00FB5CD9">
            <w:pPr>
              <w:pStyle w:val="TAC"/>
            </w:pPr>
            <w:r w:rsidRPr="00AE4694">
              <w:rPr>
                <w:lang w:eastAsia="ja-JP"/>
              </w:rPr>
              <w:t>DC</w:t>
            </w:r>
            <w:r w:rsidRPr="00AE4694">
              <w:t>_</w:t>
            </w:r>
            <w:r w:rsidRPr="00AE4694">
              <w:rPr>
                <w:lang w:eastAsia="ja-JP"/>
              </w:rPr>
              <w:t>3A_n79</w:t>
            </w:r>
            <w:r w:rsidRPr="00AE4694">
              <w:t>A</w:t>
            </w:r>
          </w:p>
          <w:p w:rsidR="00FB5CD9" w:rsidRPr="00AE4694" w:rsidRDefault="00FB5CD9" w:rsidP="00FB5CD9">
            <w:pPr>
              <w:pStyle w:val="TAC"/>
              <w:rPr>
                <w:rFonts w:eastAsia="맑은 고딕"/>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FB5CD9" w:rsidRPr="00AE4694" w:rsidRDefault="00FB5CD9" w:rsidP="00FB5CD9">
            <w:pPr>
              <w:pStyle w:val="TAC"/>
              <w:rPr>
                <w:rFonts w:eastAsia="맑은 고딕"/>
                <w:lang w:val="fi-FI" w:eastAsia="ko-KR"/>
              </w:rPr>
            </w:pPr>
            <w:r w:rsidRPr="00AE4694">
              <w:rPr>
                <w:lang w:eastAsia="ja-JP"/>
              </w:rPr>
              <w:t>CA</w:t>
            </w:r>
            <w:r w:rsidRPr="00AE4694">
              <w:t>_</w:t>
            </w:r>
            <w:r w:rsidRPr="00AE4694">
              <w:rPr>
                <w:lang w:eastAsia="ja-JP"/>
              </w:rPr>
              <w:t>3A-21A-42A</w:t>
            </w:r>
          </w:p>
        </w:tc>
        <w:tc>
          <w:tcPr>
            <w:tcW w:w="0" w:type="auto"/>
            <w:vAlign w:val="center"/>
          </w:tcPr>
          <w:p w:rsidR="00FB5CD9" w:rsidRPr="00AE4694" w:rsidRDefault="00FB5CD9" w:rsidP="00FB5CD9">
            <w:pPr>
              <w:pStyle w:val="TAC"/>
            </w:pPr>
            <w:r w:rsidRPr="00AE4694">
              <w:t>n79A</w:t>
            </w:r>
          </w:p>
          <w:p w:rsidR="00FB5CD9" w:rsidRPr="00AE4694" w:rsidRDefault="00FB5CD9" w:rsidP="00FB5CD9">
            <w:pPr>
              <w:pStyle w:val="TAC"/>
              <w:rPr>
                <w:rFonts w:eastAsia="맑은 고딕"/>
                <w:lang w:val="fi-FI" w:eastAsia="ko-KR"/>
              </w:rPr>
            </w:pPr>
            <w:r w:rsidRPr="00AE4694">
              <w:t>CA_n79</w:t>
            </w:r>
            <w:ins w:id="1739" w:author="R4-1900524" w:date="2019-03-06T12:51:00Z">
              <w:r>
                <w:t>C</w:t>
              </w:r>
            </w:ins>
            <w:del w:id="1740" w:author="R4-1900524" w:date="2019-03-06T12:51:00Z">
              <w:r w:rsidRPr="00AE4694" w:rsidDel="00E704B3">
                <w:delText>A</w:delText>
              </w:r>
            </w:del>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rPr>
                <w:lang w:val="fi-FI" w:eastAsia="fi-FI"/>
              </w:rPr>
            </w:pPr>
            <w:r w:rsidRPr="00AE4694">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rPr>
                <w:lang w:val="fi-FI" w:eastAsia="fi-FI"/>
              </w:rPr>
            </w:pPr>
            <w:r w:rsidRPr="00AE4694">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rPr>
                <w:lang w:val="fi-FI" w:eastAsia="fi-FI"/>
              </w:rPr>
            </w:pPr>
            <w:r w:rsidRPr="00AE4694">
              <w:t>n79A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rsidR="00FB5CD9" w:rsidRPr="00AE4694" w:rsidRDefault="00FB5CD9" w:rsidP="00FB5CD9">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pPr>
            <w:r w:rsidRPr="00AE4694">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rsidR="00FB5CD9" w:rsidRPr="00AE4694" w:rsidRDefault="00FB5CD9" w:rsidP="00FB5CD9">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pPr>
            <w:r w:rsidRPr="00AE4694">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FB5CD9" w:rsidRPr="00AE4694" w:rsidRDefault="00FB5CD9" w:rsidP="00FB5CD9">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pPr>
            <w:r w:rsidRPr="00AE4694">
              <w:t>CA_n79C</w:t>
            </w:r>
          </w:p>
        </w:tc>
      </w:tr>
      <w:tr w:rsidR="00FB5CD9" w:rsidRPr="00AE4694" w:rsidTr="00AD21D3">
        <w:trPr>
          <w:trHeight w:val="288"/>
          <w:jc w:val="center"/>
          <w:ins w:id="1741" w:author="Suhwan Lim" w:date="2019-05-21T16:59:00Z"/>
        </w:trPr>
        <w:tc>
          <w:tcPr>
            <w:tcW w:w="2136" w:type="dxa"/>
            <w:shd w:val="clear" w:color="auto" w:fill="auto"/>
            <w:noWrap/>
            <w:vAlign w:val="center"/>
          </w:tcPr>
          <w:p w:rsidR="00FB5CD9" w:rsidRPr="00AE4694" w:rsidRDefault="00FB5CD9" w:rsidP="00FB5CD9">
            <w:pPr>
              <w:pStyle w:val="TAC"/>
              <w:rPr>
                <w:ins w:id="1742" w:author="Suhwan Lim" w:date="2019-05-21T16:59:00Z"/>
                <w:rFonts w:cs="Arial" w:hint="eastAsia"/>
                <w:lang w:eastAsia="ja-JP"/>
              </w:rPr>
            </w:pPr>
            <w:ins w:id="1743" w:author="Suhwan Lim" w:date="2019-05-21T17:00:00Z">
              <w:r>
                <w:rPr>
                  <w:rFonts w:cs="Arial" w:hint="eastAsia"/>
                  <w:lang w:eastAsia="ko-KR"/>
                </w:rPr>
                <w:t>DC_3A-21A_n77A-n79A</w:t>
              </w:r>
            </w:ins>
          </w:p>
        </w:tc>
        <w:tc>
          <w:tcPr>
            <w:tcW w:w="3212" w:type="dxa"/>
          </w:tcPr>
          <w:p w:rsidR="00FB5CD9" w:rsidRDefault="00FB5CD9" w:rsidP="00FB5CD9">
            <w:pPr>
              <w:pStyle w:val="TAC"/>
              <w:rPr>
                <w:ins w:id="1744" w:author="Suhwan Lim" w:date="2019-05-21T17:00:00Z"/>
                <w:lang w:eastAsia="ko-KR"/>
              </w:rPr>
            </w:pPr>
            <w:ins w:id="1745" w:author="Suhwan Lim" w:date="2019-05-21T17:00:00Z">
              <w:r>
                <w:rPr>
                  <w:lang w:eastAsia="ko-KR"/>
                </w:rPr>
                <w:t>DC_3A_n77A</w:t>
              </w:r>
            </w:ins>
          </w:p>
          <w:p w:rsidR="00FB5CD9" w:rsidRDefault="00FB5CD9" w:rsidP="00FB5CD9">
            <w:pPr>
              <w:pStyle w:val="TAC"/>
              <w:rPr>
                <w:ins w:id="1746" w:author="Suhwan Lim" w:date="2019-05-21T17:00:00Z"/>
                <w:lang w:eastAsia="ko-KR"/>
              </w:rPr>
            </w:pPr>
            <w:ins w:id="1747" w:author="Suhwan Lim" w:date="2019-05-21T17:00:00Z">
              <w:r>
                <w:rPr>
                  <w:lang w:eastAsia="ko-KR"/>
                </w:rPr>
                <w:t>DC_3A_n79A</w:t>
              </w:r>
            </w:ins>
          </w:p>
          <w:p w:rsidR="00FB5CD9" w:rsidRDefault="00FB5CD9" w:rsidP="00FB5CD9">
            <w:pPr>
              <w:pStyle w:val="TAC"/>
              <w:rPr>
                <w:ins w:id="1748" w:author="Suhwan Lim" w:date="2019-05-21T17:00:00Z"/>
                <w:lang w:eastAsia="ko-KR"/>
              </w:rPr>
            </w:pPr>
            <w:ins w:id="1749" w:author="Suhwan Lim" w:date="2019-05-21T17:00:00Z">
              <w:r>
                <w:rPr>
                  <w:lang w:eastAsia="ko-KR"/>
                </w:rPr>
                <w:t>DC_21A_n77A</w:t>
              </w:r>
            </w:ins>
          </w:p>
          <w:p w:rsidR="00FB5CD9" w:rsidRPr="00AE4694" w:rsidRDefault="00FB5CD9" w:rsidP="00FB5CD9">
            <w:pPr>
              <w:pStyle w:val="TAC"/>
              <w:rPr>
                <w:ins w:id="1750" w:author="Suhwan Lim" w:date="2019-05-21T16:59:00Z"/>
                <w:rFonts w:hint="eastAsia"/>
                <w:lang w:eastAsia="ja-JP"/>
              </w:rPr>
            </w:pPr>
            <w:ins w:id="1751" w:author="Suhwan Lim" w:date="2019-05-21T17:00:00Z">
              <w:r>
                <w:rPr>
                  <w:lang w:eastAsia="ko-KR"/>
                </w:rPr>
                <w:t>DC_21A_n79A</w:t>
              </w:r>
            </w:ins>
          </w:p>
        </w:tc>
        <w:tc>
          <w:tcPr>
            <w:tcW w:w="0" w:type="auto"/>
            <w:shd w:val="clear" w:color="auto" w:fill="auto"/>
            <w:noWrap/>
            <w:vAlign w:val="center"/>
          </w:tcPr>
          <w:p w:rsidR="00FB5CD9" w:rsidRPr="00AE4694" w:rsidRDefault="00FB5CD9" w:rsidP="00FB5CD9">
            <w:pPr>
              <w:pStyle w:val="TAC"/>
              <w:rPr>
                <w:ins w:id="1752" w:author="Suhwan Lim" w:date="2019-05-21T16:59:00Z"/>
                <w:rFonts w:hint="eastAsia"/>
                <w:lang w:eastAsia="ja-JP"/>
              </w:rPr>
            </w:pPr>
            <w:ins w:id="1753" w:author="Suhwan Lim" w:date="2019-05-21T17:00:00Z">
              <w:r>
                <w:rPr>
                  <w:rFonts w:hint="eastAsia"/>
                  <w:lang w:eastAsia="ko-KR"/>
                </w:rPr>
                <w:t>CA_3A-21A</w:t>
              </w:r>
            </w:ins>
          </w:p>
        </w:tc>
        <w:tc>
          <w:tcPr>
            <w:tcW w:w="0" w:type="auto"/>
            <w:vAlign w:val="center"/>
          </w:tcPr>
          <w:p w:rsidR="00FB5CD9" w:rsidRPr="00AE4694" w:rsidRDefault="00FB5CD9" w:rsidP="00FB5CD9">
            <w:pPr>
              <w:pStyle w:val="TAC"/>
              <w:rPr>
                <w:ins w:id="1754" w:author="Suhwan Lim" w:date="2019-05-21T16:59:00Z"/>
              </w:rPr>
            </w:pPr>
            <w:ins w:id="1755" w:author="Suhwan Lim" w:date="2019-05-21T17:00:00Z">
              <w:r>
                <w:rPr>
                  <w:rFonts w:hint="eastAsia"/>
                  <w:lang w:eastAsia="ko-KR"/>
                </w:rPr>
                <w:t>CA_n77A-n79A</w:t>
              </w:r>
            </w:ins>
          </w:p>
        </w:tc>
      </w:tr>
      <w:tr w:rsidR="00FB5CD9" w:rsidRPr="00AE4694" w:rsidTr="00AD21D3">
        <w:trPr>
          <w:trHeight w:val="288"/>
          <w:jc w:val="center"/>
          <w:ins w:id="1756" w:author="Suhwan Lim" w:date="2019-05-21T16:59:00Z"/>
        </w:trPr>
        <w:tc>
          <w:tcPr>
            <w:tcW w:w="2136" w:type="dxa"/>
            <w:shd w:val="clear" w:color="auto" w:fill="auto"/>
            <w:noWrap/>
            <w:vAlign w:val="center"/>
          </w:tcPr>
          <w:p w:rsidR="00FB5CD9" w:rsidRPr="00AE4694" w:rsidRDefault="00FB5CD9" w:rsidP="00FB5CD9">
            <w:pPr>
              <w:pStyle w:val="TAC"/>
              <w:rPr>
                <w:ins w:id="1757" w:author="Suhwan Lim" w:date="2019-05-21T16:59:00Z"/>
                <w:rFonts w:cs="Arial" w:hint="eastAsia"/>
                <w:lang w:eastAsia="ja-JP"/>
              </w:rPr>
            </w:pPr>
            <w:ins w:id="1758" w:author="Suhwan Lim" w:date="2019-05-21T17:00:00Z">
              <w:r>
                <w:rPr>
                  <w:rFonts w:cs="Arial" w:hint="eastAsia"/>
                  <w:lang w:eastAsia="ko-KR"/>
                </w:rPr>
                <w:t>DC_3A-21A_n78A-n79A</w:t>
              </w:r>
            </w:ins>
          </w:p>
        </w:tc>
        <w:tc>
          <w:tcPr>
            <w:tcW w:w="3212" w:type="dxa"/>
          </w:tcPr>
          <w:p w:rsidR="00FB5CD9" w:rsidRDefault="00FB5CD9" w:rsidP="00FB5CD9">
            <w:pPr>
              <w:pStyle w:val="TAC"/>
              <w:rPr>
                <w:ins w:id="1759" w:author="Suhwan Lim" w:date="2019-05-21T17:01:00Z"/>
                <w:lang w:eastAsia="ko-KR"/>
              </w:rPr>
            </w:pPr>
            <w:ins w:id="1760" w:author="Suhwan Lim" w:date="2019-05-21T17:01:00Z">
              <w:r>
                <w:rPr>
                  <w:lang w:eastAsia="ko-KR"/>
                </w:rPr>
                <w:t>DC_3A_n78A</w:t>
              </w:r>
            </w:ins>
          </w:p>
          <w:p w:rsidR="00FB5CD9" w:rsidRDefault="00FB5CD9" w:rsidP="00FB5CD9">
            <w:pPr>
              <w:pStyle w:val="TAC"/>
              <w:rPr>
                <w:ins w:id="1761" w:author="Suhwan Lim" w:date="2019-05-21T17:01:00Z"/>
                <w:lang w:eastAsia="ko-KR"/>
              </w:rPr>
            </w:pPr>
            <w:ins w:id="1762" w:author="Suhwan Lim" w:date="2019-05-21T17:01:00Z">
              <w:r>
                <w:rPr>
                  <w:lang w:eastAsia="ko-KR"/>
                </w:rPr>
                <w:t>DC_3A_n79A</w:t>
              </w:r>
            </w:ins>
          </w:p>
          <w:p w:rsidR="00FB5CD9" w:rsidRDefault="00FB5CD9" w:rsidP="00FB5CD9">
            <w:pPr>
              <w:pStyle w:val="TAC"/>
              <w:rPr>
                <w:ins w:id="1763" w:author="Suhwan Lim" w:date="2019-05-21T17:01:00Z"/>
                <w:lang w:eastAsia="ko-KR"/>
              </w:rPr>
            </w:pPr>
            <w:ins w:id="1764" w:author="Suhwan Lim" w:date="2019-05-21T17:01:00Z">
              <w:r>
                <w:rPr>
                  <w:lang w:eastAsia="ko-KR"/>
                </w:rPr>
                <w:t>DC_21A_n78A</w:t>
              </w:r>
            </w:ins>
          </w:p>
          <w:p w:rsidR="00FB5CD9" w:rsidRPr="00AE4694" w:rsidRDefault="00FB5CD9" w:rsidP="00FB5CD9">
            <w:pPr>
              <w:pStyle w:val="TAC"/>
              <w:rPr>
                <w:ins w:id="1765" w:author="Suhwan Lim" w:date="2019-05-21T16:59:00Z"/>
                <w:rFonts w:hint="eastAsia"/>
                <w:lang w:eastAsia="ja-JP"/>
              </w:rPr>
            </w:pPr>
            <w:ins w:id="1766" w:author="Suhwan Lim" w:date="2019-05-21T17:01:00Z">
              <w:r>
                <w:rPr>
                  <w:lang w:eastAsia="ko-KR"/>
                </w:rPr>
                <w:t>DC_21A_n79A</w:t>
              </w:r>
            </w:ins>
          </w:p>
        </w:tc>
        <w:tc>
          <w:tcPr>
            <w:tcW w:w="0" w:type="auto"/>
            <w:shd w:val="clear" w:color="auto" w:fill="auto"/>
            <w:noWrap/>
            <w:vAlign w:val="center"/>
          </w:tcPr>
          <w:p w:rsidR="00FB5CD9" w:rsidRPr="00AE4694" w:rsidRDefault="00FB5CD9" w:rsidP="00FB5CD9">
            <w:pPr>
              <w:pStyle w:val="TAC"/>
              <w:rPr>
                <w:ins w:id="1767" w:author="Suhwan Lim" w:date="2019-05-21T16:59:00Z"/>
                <w:rFonts w:hint="eastAsia"/>
                <w:lang w:eastAsia="ja-JP"/>
              </w:rPr>
            </w:pPr>
            <w:ins w:id="1768" w:author="Suhwan Lim" w:date="2019-05-21T17:00:00Z">
              <w:r>
                <w:rPr>
                  <w:rFonts w:hint="eastAsia"/>
                  <w:lang w:eastAsia="ko-KR"/>
                </w:rPr>
                <w:t>CA_</w:t>
              </w:r>
            </w:ins>
            <w:ins w:id="1769" w:author="Suhwan Lim" w:date="2019-05-21T17:01:00Z">
              <w:r>
                <w:rPr>
                  <w:lang w:eastAsia="ko-KR"/>
                </w:rPr>
                <w:t>3</w:t>
              </w:r>
            </w:ins>
            <w:ins w:id="1770" w:author="Suhwan Lim" w:date="2019-05-21T17:00:00Z">
              <w:r>
                <w:rPr>
                  <w:rFonts w:hint="eastAsia"/>
                  <w:lang w:eastAsia="ko-KR"/>
                </w:rPr>
                <w:t>A-21A</w:t>
              </w:r>
            </w:ins>
          </w:p>
        </w:tc>
        <w:tc>
          <w:tcPr>
            <w:tcW w:w="0" w:type="auto"/>
            <w:vAlign w:val="center"/>
          </w:tcPr>
          <w:p w:rsidR="00FB5CD9" w:rsidRPr="00AE4694" w:rsidRDefault="00FB5CD9" w:rsidP="00FB5CD9">
            <w:pPr>
              <w:pStyle w:val="TAC"/>
              <w:rPr>
                <w:ins w:id="1771" w:author="Suhwan Lim" w:date="2019-05-21T16:59:00Z"/>
              </w:rPr>
            </w:pPr>
            <w:ins w:id="1772" w:author="Suhwan Lim" w:date="2019-05-21T17:00: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lang w:val="fi-FI" w:eastAsia="fi-FI"/>
              </w:rPr>
              <w:t>DC_3A-28A-42A_n77A</w:t>
            </w:r>
          </w:p>
        </w:tc>
        <w:tc>
          <w:tcPr>
            <w:tcW w:w="3212" w:type="dxa"/>
          </w:tcPr>
          <w:p w:rsidR="00FB5CD9" w:rsidRPr="00AE4694" w:rsidRDefault="00FB5CD9" w:rsidP="00FB5CD9">
            <w:pPr>
              <w:pStyle w:val="TAC"/>
              <w:rPr>
                <w:lang w:val="fi-FI" w:eastAsia="fi-FI"/>
              </w:rPr>
            </w:pPr>
            <w:r w:rsidRPr="00AE4694">
              <w:rPr>
                <w:lang w:val="fi-FI" w:eastAsia="fi-FI"/>
              </w:rPr>
              <w:t>DC_3A_n77A</w:t>
            </w:r>
          </w:p>
          <w:p w:rsidR="00FB5CD9" w:rsidRPr="00AE4694" w:rsidRDefault="00FB5CD9" w:rsidP="00FB5CD9">
            <w:pPr>
              <w:pStyle w:val="TAC"/>
              <w:rPr>
                <w:lang w:eastAsia="ja-JP"/>
              </w:rPr>
            </w:pPr>
            <w:r w:rsidRPr="00AE4694">
              <w:rPr>
                <w:lang w:val="fi-FI" w:eastAsia="fi-FI"/>
              </w:rPr>
              <w:t>DC_28A_n77A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CA_3A-28A-42A</w:t>
            </w:r>
          </w:p>
        </w:tc>
        <w:tc>
          <w:tcPr>
            <w:tcW w:w="0" w:type="auto"/>
            <w:vAlign w:val="center"/>
          </w:tcPr>
          <w:p w:rsidR="00FB5CD9" w:rsidRPr="00AE4694" w:rsidRDefault="00FB5CD9" w:rsidP="00FB5CD9">
            <w:pPr>
              <w:pStyle w:val="TAC"/>
            </w:pPr>
            <w:r w:rsidRPr="00AE4694">
              <w:rPr>
                <w:lang w:val="fi-FI" w:eastAsia="fi-FI"/>
              </w:rPr>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lang w:val="fi-FI" w:eastAsia="fi-FI"/>
              </w:rPr>
              <w:t>DC_3A-28A-42A_n78A</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eastAsia="ja-JP"/>
              </w:rPr>
            </w:pPr>
            <w:r w:rsidRPr="00AE4694">
              <w:rPr>
                <w:lang w:val="fi-FI" w:eastAsia="fi-FI"/>
              </w:rPr>
              <w:t>DC_28A_n78A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CA_3A-28A-42A</w:t>
            </w:r>
          </w:p>
        </w:tc>
        <w:tc>
          <w:tcPr>
            <w:tcW w:w="0" w:type="auto"/>
            <w:vAlign w:val="center"/>
          </w:tcPr>
          <w:p w:rsidR="00FB5CD9" w:rsidRPr="00AE4694" w:rsidRDefault="00FB5CD9" w:rsidP="00FB5CD9">
            <w:pPr>
              <w:pStyle w:val="TAC"/>
            </w:pPr>
            <w:r w:rsidRPr="00AE4694">
              <w:rPr>
                <w:lang w:val="fi-FI" w:eastAsia="fi-FI"/>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lang w:val="fi-FI" w:eastAsia="fi-FI"/>
              </w:rPr>
              <w:t>DC_3A-28A-42A_n79A</w:t>
            </w:r>
          </w:p>
        </w:tc>
        <w:tc>
          <w:tcPr>
            <w:tcW w:w="3212" w:type="dxa"/>
          </w:tcPr>
          <w:p w:rsidR="00FB5CD9" w:rsidRPr="00AE4694" w:rsidRDefault="00FB5CD9" w:rsidP="00FB5CD9">
            <w:pPr>
              <w:pStyle w:val="TAC"/>
              <w:rPr>
                <w:lang w:val="fi-FI" w:eastAsia="fi-FI"/>
              </w:rPr>
            </w:pPr>
            <w:r w:rsidRPr="00AE4694">
              <w:rPr>
                <w:lang w:val="fi-FI" w:eastAsia="fi-FI"/>
              </w:rPr>
              <w:t>DC_3A_n79A</w:t>
            </w:r>
          </w:p>
          <w:p w:rsidR="00FB5CD9" w:rsidRPr="00AE4694" w:rsidRDefault="00FB5CD9" w:rsidP="00FB5CD9">
            <w:pPr>
              <w:pStyle w:val="TAC"/>
              <w:rPr>
                <w:lang w:eastAsia="ja-JP"/>
              </w:rPr>
            </w:pPr>
            <w:r w:rsidRPr="00AE4694">
              <w:rPr>
                <w:lang w:val="fi-FI" w:eastAsia="fi-FI"/>
              </w:rPr>
              <w:t>DC_28A_n79A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CA_3A-28A-42A</w:t>
            </w:r>
          </w:p>
        </w:tc>
        <w:tc>
          <w:tcPr>
            <w:tcW w:w="0" w:type="auto"/>
            <w:vAlign w:val="center"/>
          </w:tcPr>
          <w:p w:rsidR="00FB5CD9" w:rsidRPr="00AE4694" w:rsidRDefault="00FB5CD9" w:rsidP="00FB5CD9">
            <w:pPr>
              <w:pStyle w:val="TAC"/>
            </w:pPr>
            <w:r w:rsidRPr="00AE4694">
              <w:rPr>
                <w:lang w:val="fi-FI" w:eastAsia="fi-FI"/>
              </w:rPr>
              <w:t>n79A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szCs w:val="18"/>
                <w:lang w:eastAsia="ja-JP"/>
              </w:rPr>
              <w:t>DC_3A-28A-42C_n77A</w:t>
            </w:r>
          </w:p>
        </w:tc>
        <w:tc>
          <w:tcPr>
            <w:tcW w:w="3212" w:type="dxa"/>
          </w:tcPr>
          <w:p w:rsidR="00FB5CD9" w:rsidRPr="00AE4694" w:rsidRDefault="00FB5CD9" w:rsidP="00FB5CD9">
            <w:pPr>
              <w:pStyle w:val="TAC"/>
              <w:rPr>
                <w:lang w:val="en-US" w:eastAsia="fi-FI"/>
              </w:rPr>
            </w:pPr>
            <w:r w:rsidRPr="00AE4694">
              <w:rPr>
                <w:lang w:val="en-US" w:eastAsia="fi-FI"/>
              </w:rPr>
              <w:t>DC_3A_n77A</w:t>
            </w:r>
          </w:p>
          <w:p w:rsidR="00FB5CD9" w:rsidRPr="00AE4694" w:rsidRDefault="00FB5CD9" w:rsidP="00FB5CD9">
            <w:pPr>
              <w:pStyle w:val="TAC"/>
              <w:rPr>
                <w:lang w:eastAsia="ja-JP"/>
              </w:rPr>
            </w:pPr>
            <w:r w:rsidRPr="00AE4694">
              <w:rPr>
                <w:lang w:val="en-US" w:eastAsia="fi-FI"/>
              </w:rPr>
              <w:t>DC_28A_n77A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CA_3A-28A-42C</w:t>
            </w:r>
          </w:p>
        </w:tc>
        <w:tc>
          <w:tcPr>
            <w:tcW w:w="0" w:type="auto"/>
            <w:vAlign w:val="center"/>
          </w:tcPr>
          <w:p w:rsidR="00FB5CD9" w:rsidRPr="00AE4694" w:rsidRDefault="00FB5CD9" w:rsidP="00FB5CD9">
            <w:pPr>
              <w:pStyle w:val="TAC"/>
            </w:pPr>
            <w:r w:rsidRPr="00AE4694">
              <w:rPr>
                <w:lang w:val="fi-FI" w:eastAsia="fi-FI"/>
              </w:rPr>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szCs w:val="18"/>
                <w:lang w:eastAsia="ja-JP"/>
              </w:rPr>
              <w:t>DC_3A-28A-42C_n78A</w:t>
            </w:r>
          </w:p>
        </w:tc>
        <w:tc>
          <w:tcPr>
            <w:tcW w:w="3212" w:type="dxa"/>
          </w:tcPr>
          <w:p w:rsidR="00FB5CD9" w:rsidRPr="00AE4694" w:rsidRDefault="00FB5CD9" w:rsidP="00FB5CD9">
            <w:pPr>
              <w:pStyle w:val="TAC"/>
              <w:rPr>
                <w:lang w:val="en-US" w:eastAsia="fi-FI"/>
              </w:rPr>
            </w:pPr>
            <w:r w:rsidRPr="00AE4694">
              <w:rPr>
                <w:lang w:val="en-US" w:eastAsia="fi-FI"/>
              </w:rPr>
              <w:t>DC_3A_n78A</w:t>
            </w:r>
          </w:p>
          <w:p w:rsidR="00FB5CD9" w:rsidRPr="00AE4694" w:rsidRDefault="00FB5CD9" w:rsidP="00FB5CD9">
            <w:pPr>
              <w:pStyle w:val="TAC"/>
              <w:rPr>
                <w:lang w:eastAsia="ja-JP"/>
              </w:rPr>
            </w:pPr>
            <w:r w:rsidRPr="00AE4694">
              <w:rPr>
                <w:lang w:val="en-US" w:eastAsia="fi-FI"/>
              </w:rPr>
              <w:t>DC_28A_n78A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CA_3A-28A-42C</w:t>
            </w:r>
          </w:p>
        </w:tc>
        <w:tc>
          <w:tcPr>
            <w:tcW w:w="0" w:type="auto"/>
            <w:vAlign w:val="center"/>
          </w:tcPr>
          <w:p w:rsidR="00FB5CD9" w:rsidRPr="00AE4694" w:rsidRDefault="00FB5CD9" w:rsidP="00FB5CD9">
            <w:pPr>
              <w:pStyle w:val="TAC"/>
            </w:pPr>
            <w:r w:rsidRPr="00AE4694">
              <w:rPr>
                <w:lang w:val="fi-FI" w:eastAsia="fi-FI"/>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szCs w:val="18"/>
                <w:lang w:eastAsia="ja-JP"/>
              </w:rPr>
              <w:t>DC_3A-28A-42C_n79A</w:t>
            </w:r>
          </w:p>
        </w:tc>
        <w:tc>
          <w:tcPr>
            <w:tcW w:w="3212" w:type="dxa"/>
          </w:tcPr>
          <w:p w:rsidR="00FB5CD9" w:rsidRPr="00AE4694" w:rsidRDefault="00FB5CD9" w:rsidP="00FB5CD9">
            <w:pPr>
              <w:pStyle w:val="TAC"/>
              <w:rPr>
                <w:lang w:val="en-US" w:eastAsia="fi-FI"/>
              </w:rPr>
            </w:pPr>
            <w:r w:rsidRPr="00AE4694">
              <w:rPr>
                <w:lang w:val="en-US" w:eastAsia="fi-FI"/>
              </w:rPr>
              <w:t>DC_3A_n79A</w:t>
            </w:r>
          </w:p>
          <w:p w:rsidR="00FB5CD9" w:rsidRPr="00AE4694" w:rsidRDefault="00FB5CD9" w:rsidP="00FB5CD9">
            <w:pPr>
              <w:pStyle w:val="TAC"/>
              <w:rPr>
                <w:lang w:eastAsia="ja-JP"/>
              </w:rPr>
            </w:pPr>
            <w:r w:rsidRPr="00AE4694">
              <w:rPr>
                <w:lang w:val="en-US" w:eastAsia="fi-FI"/>
              </w:rPr>
              <w:t>DC_28A_n79A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CA_3A-28A-42C</w:t>
            </w:r>
          </w:p>
        </w:tc>
        <w:tc>
          <w:tcPr>
            <w:tcW w:w="0" w:type="auto"/>
            <w:vAlign w:val="center"/>
          </w:tcPr>
          <w:p w:rsidR="00FB5CD9" w:rsidRPr="00AE4694" w:rsidRDefault="00FB5CD9" w:rsidP="00FB5CD9">
            <w:pPr>
              <w:pStyle w:val="TAC"/>
            </w:pPr>
            <w:r w:rsidRPr="00AE4694">
              <w:rPr>
                <w:lang w:val="fi-FI" w:eastAsia="fi-FI"/>
              </w:rPr>
              <w:t>n79A</w:t>
            </w:r>
          </w:p>
        </w:tc>
      </w:tr>
      <w:tr w:rsidR="00FB5CD9" w:rsidRPr="00AE4694" w:rsidTr="00AD21D3">
        <w:trPr>
          <w:trHeight w:val="288"/>
          <w:jc w:val="center"/>
          <w:ins w:id="1773" w:author="Suhwan Lim" w:date="2019-05-21T17:02:00Z"/>
        </w:trPr>
        <w:tc>
          <w:tcPr>
            <w:tcW w:w="2136" w:type="dxa"/>
            <w:shd w:val="clear" w:color="auto" w:fill="auto"/>
            <w:noWrap/>
            <w:vAlign w:val="center"/>
          </w:tcPr>
          <w:p w:rsidR="00FB5CD9" w:rsidRDefault="00FB5CD9" w:rsidP="00FB5CD9">
            <w:pPr>
              <w:pStyle w:val="TAC"/>
              <w:rPr>
                <w:ins w:id="1774" w:author="Suhwan Lim" w:date="2019-05-21T17:02:00Z"/>
                <w:rFonts w:cs="Arial"/>
                <w:lang w:eastAsia="ko-KR"/>
              </w:rPr>
            </w:pPr>
            <w:ins w:id="1775" w:author="Suhwan Lim" w:date="2019-05-21T17:02:00Z">
              <w:r>
                <w:rPr>
                  <w:rFonts w:cs="Arial" w:hint="eastAsia"/>
                  <w:lang w:eastAsia="ko-KR"/>
                </w:rPr>
                <w:t>DC_3A-</w:t>
              </w:r>
              <w:r>
                <w:rPr>
                  <w:rFonts w:cs="Arial"/>
                  <w:lang w:eastAsia="ko-KR"/>
                </w:rPr>
                <w:t>4</w:t>
              </w:r>
              <w:r>
                <w:rPr>
                  <w:rFonts w:cs="Arial" w:hint="eastAsia"/>
                  <w:lang w:eastAsia="ko-KR"/>
                </w:rPr>
                <w:t>2A_n77A-n79A</w:t>
              </w:r>
            </w:ins>
          </w:p>
          <w:p w:rsidR="00FB5CD9" w:rsidRPr="00AE4694" w:rsidRDefault="00FB5CD9" w:rsidP="00FB5CD9">
            <w:pPr>
              <w:pStyle w:val="TAC"/>
              <w:rPr>
                <w:ins w:id="1776" w:author="Suhwan Lim" w:date="2019-05-21T17:02:00Z"/>
                <w:rFonts w:cs="Arial"/>
                <w:szCs w:val="18"/>
                <w:lang w:eastAsia="ja-JP"/>
              </w:rPr>
            </w:pPr>
            <w:ins w:id="1777" w:author="Suhwan Lim" w:date="2019-05-21T17:02:00Z">
              <w:r>
                <w:rPr>
                  <w:rFonts w:cs="Arial"/>
                  <w:lang w:eastAsia="ko-KR"/>
                </w:rPr>
                <w:t>DC_3A-42C_n77A-n79A</w:t>
              </w:r>
            </w:ins>
          </w:p>
        </w:tc>
        <w:tc>
          <w:tcPr>
            <w:tcW w:w="3212" w:type="dxa"/>
          </w:tcPr>
          <w:p w:rsidR="00FB5CD9" w:rsidRDefault="00FB5CD9" w:rsidP="00FB5CD9">
            <w:pPr>
              <w:pStyle w:val="TAC"/>
              <w:rPr>
                <w:ins w:id="1778" w:author="Suhwan Lim" w:date="2019-05-21T17:02:00Z"/>
                <w:lang w:eastAsia="ko-KR"/>
              </w:rPr>
            </w:pPr>
            <w:ins w:id="1779" w:author="Suhwan Lim" w:date="2019-05-21T17:02:00Z">
              <w:r>
                <w:rPr>
                  <w:lang w:eastAsia="ko-KR"/>
                </w:rPr>
                <w:t>DC_3A_n77A</w:t>
              </w:r>
            </w:ins>
          </w:p>
          <w:p w:rsidR="00FB5CD9" w:rsidRPr="00AE4694" w:rsidRDefault="00FB5CD9" w:rsidP="00FB5CD9">
            <w:pPr>
              <w:pStyle w:val="TAC"/>
              <w:rPr>
                <w:ins w:id="1780" w:author="Suhwan Lim" w:date="2019-05-21T17:02:00Z"/>
                <w:lang w:val="en-US" w:eastAsia="fi-FI"/>
              </w:rPr>
            </w:pPr>
            <w:ins w:id="1781" w:author="Suhwan Lim" w:date="2019-05-21T17:02:00Z">
              <w:r>
                <w:rPr>
                  <w:lang w:eastAsia="ko-KR"/>
                </w:rPr>
                <w:t>DC_3A_n79A</w:t>
              </w:r>
            </w:ins>
          </w:p>
        </w:tc>
        <w:tc>
          <w:tcPr>
            <w:tcW w:w="0" w:type="auto"/>
            <w:shd w:val="clear" w:color="auto" w:fill="auto"/>
            <w:noWrap/>
            <w:vAlign w:val="center"/>
          </w:tcPr>
          <w:p w:rsidR="00FB5CD9" w:rsidRDefault="00FB5CD9" w:rsidP="00FB5CD9">
            <w:pPr>
              <w:pStyle w:val="TAC"/>
              <w:rPr>
                <w:ins w:id="1782" w:author="Suhwan Lim" w:date="2019-05-21T17:02:00Z"/>
                <w:lang w:eastAsia="ko-KR"/>
              </w:rPr>
            </w:pPr>
            <w:ins w:id="1783" w:author="Suhwan Lim" w:date="2019-05-21T17:02:00Z">
              <w:r>
                <w:rPr>
                  <w:rFonts w:hint="eastAsia"/>
                  <w:lang w:eastAsia="ko-KR"/>
                </w:rPr>
                <w:t>CA_3A-</w:t>
              </w:r>
              <w:r>
                <w:rPr>
                  <w:lang w:eastAsia="ko-KR"/>
                </w:rPr>
                <w:t>4</w:t>
              </w:r>
              <w:r>
                <w:rPr>
                  <w:rFonts w:hint="eastAsia"/>
                  <w:lang w:eastAsia="ko-KR"/>
                </w:rPr>
                <w:t>2A</w:t>
              </w:r>
            </w:ins>
          </w:p>
          <w:p w:rsidR="00FB5CD9" w:rsidRPr="00AE4694" w:rsidRDefault="00FB5CD9" w:rsidP="00FB5CD9">
            <w:pPr>
              <w:pStyle w:val="TAC"/>
              <w:rPr>
                <w:ins w:id="1784" w:author="Suhwan Lim" w:date="2019-05-21T17:02:00Z"/>
                <w:lang w:val="fi-FI" w:eastAsia="fi-FI"/>
              </w:rPr>
            </w:pPr>
            <w:ins w:id="1785" w:author="Suhwan Lim" w:date="2019-05-21T17:02:00Z">
              <w:r>
                <w:rPr>
                  <w:lang w:eastAsia="ko-KR"/>
                </w:rPr>
                <w:t>CA_3A-42C</w:t>
              </w:r>
            </w:ins>
          </w:p>
        </w:tc>
        <w:tc>
          <w:tcPr>
            <w:tcW w:w="0" w:type="auto"/>
            <w:vAlign w:val="center"/>
          </w:tcPr>
          <w:p w:rsidR="00FB5CD9" w:rsidRPr="00AE4694" w:rsidRDefault="00FB5CD9" w:rsidP="00FB5CD9">
            <w:pPr>
              <w:pStyle w:val="TAC"/>
              <w:rPr>
                <w:ins w:id="1786" w:author="Suhwan Lim" w:date="2019-05-21T17:02:00Z"/>
                <w:lang w:val="fi-FI" w:eastAsia="fi-FI"/>
              </w:rPr>
            </w:pPr>
            <w:ins w:id="1787" w:author="Suhwan Lim" w:date="2019-05-21T17:02:00Z">
              <w:r>
                <w:rPr>
                  <w:rFonts w:hint="eastAsia"/>
                  <w:lang w:eastAsia="ko-KR"/>
                </w:rPr>
                <w:t>CA_n77A-n79A</w:t>
              </w:r>
            </w:ins>
          </w:p>
        </w:tc>
      </w:tr>
      <w:tr w:rsidR="00FB5CD9" w:rsidRPr="00AE4694" w:rsidTr="00AD21D3">
        <w:trPr>
          <w:trHeight w:val="288"/>
          <w:jc w:val="center"/>
          <w:ins w:id="1788" w:author="Suhwan Lim" w:date="2019-05-21T17:02:00Z"/>
        </w:trPr>
        <w:tc>
          <w:tcPr>
            <w:tcW w:w="2136" w:type="dxa"/>
            <w:shd w:val="clear" w:color="auto" w:fill="auto"/>
            <w:noWrap/>
            <w:vAlign w:val="center"/>
          </w:tcPr>
          <w:p w:rsidR="00FB5CD9" w:rsidRDefault="00FB5CD9" w:rsidP="00FB5CD9">
            <w:pPr>
              <w:pStyle w:val="TAC"/>
              <w:rPr>
                <w:ins w:id="1789" w:author="Suhwan Lim" w:date="2019-05-21T17:02:00Z"/>
                <w:rFonts w:cs="Arial"/>
                <w:lang w:eastAsia="ko-KR"/>
              </w:rPr>
            </w:pPr>
            <w:ins w:id="1790" w:author="Suhwan Lim" w:date="2019-05-21T17:02:00Z">
              <w:r>
                <w:rPr>
                  <w:rFonts w:cs="Arial" w:hint="eastAsia"/>
                  <w:lang w:eastAsia="ko-KR"/>
                </w:rPr>
                <w:t>DC_3A-</w:t>
              </w:r>
              <w:r>
                <w:rPr>
                  <w:rFonts w:cs="Arial"/>
                  <w:lang w:eastAsia="ko-KR"/>
                </w:rPr>
                <w:t>4</w:t>
              </w:r>
              <w:r>
                <w:rPr>
                  <w:rFonts w:cs="Arial" w:hint="eastAsia"/>
                  <w:lang w:eastAsia="ko-KR"/>
                </w:rPr>
                <w:t>2A_n78A-n79A</w:t>
              </w:r>
            </w:ins>
          </w:p>
          <w:p w:rsidR="00FB5CD9" w:rsidRPr="00AE4694" w:rsidRDefault="00FB5CD9" w:rsidP="00FB5CD9">
            <w:pPr>
              <w:pStyle w:val="TAC"/>
              <w:rPr>
                <w:ins w:id="1791" w:author="Suhwan Lim" w:date="2019-05-21T17:02:00Z"/>
                <w:rFonts w:cs="Arial"/>
                <w:szCs w:val="18"/>
                <w:lang w:eastAsia="ja-JP"/>
              </w:rPr>
            </w:pPr>
            <w:ins w:id="1792" w:author="Suhwan Lim" w:date="2019-05-21T17:02:00Z">
              <w:r>
                <w:rPr>
                  <w:rFonts w:cs="Arial"/>
                  <w:lang w:eastAsia="ko-KR"/>
                </w:rPr>
                <w:t>DC_3A-42C_n78A-n79A</w:t>
              </w:r>
            </w:ins>
          </w:p>
        </w:tc>
        <w:tc>
          <w:tcPr>
            <w:tcW w:w="3212" w:type="dxa"/>
          </w:tcPr>
          <w:p w:rsidR="00FB5CD9" w:rsidRDefault="00FB5CD9" w:rsidP="00FB5CD9">
            <w:pPr>
              <w:pStyle w:val="TAC"/>
              <w:rPr>
                <w:ins w:id="1793" w:author="Suhwan Lim" w:date="2019-05-21T17:02:00Z"/>
                <w:lang w:eastAsia="ko-KR"/>
              </w:rPr>
            </w:pPr>
            <w:ins w:id="1794" w:author="Suhwan Lim" w:date="2019-05-21T17:02:00Z">
              <w:r>
                <w:rPr>
                  <w:lang w:eastAsia="ko-KR"/>
                </w:rPr>
                <w:t>DC_3A_n78A</w:t>
              </w:r>
            </w:ins>
          </w:p>
          <w:p w:rsidR="00FB5CD9" w:rsidRPr="00AE4694" w:rsidRDefault="00FB5CD9" w:rsidP="00FB5CD9">
            <w:pPr>
              <w:pStyle w:val="TAC"/>
              <w:rPr>
                <w:ins w:id="1795" w:author="Suhwan Lim" w:date="2019-05-21T17:02:00Z"/>
                <w:lang w:val="en-US" w:eastAsia="fi-FI"/>
              </w:rPr>
            </w:pPr>
            <w:ins w:id="1796" w:author="Suhwan Lim" w:date="2019-05-21T17:02:00Z">
              <w:r>
                <w:rPr>
                  <w:lang w:eastAsia="ko-KR"/>
                </w:rPr>
                <w:t>DC_3A_n79A</w:t>
              </w:r>
            </w:ins>
          </w:p>
        </w:tc>
        <w:tc>
          <w:tcPr>
            <w:tcW w:w="0" w:type="auto"/>
            <w:shd w:val="clear" w:color="auto" w:fill="auto"/>
            <w:noWrap/>
            <w:vAlign w:val="center"/>
          </w:tcPr>
          <w:p w:rsidR="00FB5CD9" w:rsidRDefault="00FB5CD9" w:rsidP="00FB5CD9">
            <w:pPr>
              <w:pStyle w:val="TAC"/>
              <w:rPr>
                <w:ins w:id="1797" w:author="Suhwan Lim" w:date="2019-05-21T17:02:00Z"/>
                <w:lang w:eastAsia="ko-KR"/>
              </w:rPr>
            </w:pPr>
            <w:ins w:id="1798" w:author="Suhwan Lim" w:date="2019-05-21T17:02:00Z">
              <w:r>
                <w:rPr>
                  <w:rFonts w:hint="eastAsia"/>
                  <w:lang w:eastAsia="ko-KR"/>
                </w:rPr>
                <w:t>CA_3A-</w:t>
              </w:r>
              <w:r>
                <w:rPr>
                  <w:lang w:eastAsia="ko-KR"/>
                </w:rPr>
                <w:t>4</w:t>
              </w:r>
              <w:r>
                <w:rPr>
                  <w:rFonts w:hint="eastAsia"/>
                  <w:lang w:eastAsia="ko-KR"/>
                </w:rPr>
                <w:t>2A</w:t>
              </w:r>
            </w:ins>
          </w:p>
          <w:p w:rsidR="00FB5CD9" w:rsidRPr="00AE4694" w:rsidRDefault="00FB5CD9" w:rsidP="00FB5CD9">
            <w:pPr>
              <w:pStyle w:val="TAC"/>
              <w:rPr>
                <w:ins w:id="1799" w:author="Suhwan Lim" w:date="2019-05-21T17:02:00Z"/>
                <w:lang w:val="fi-FI" w:eastAsia="fi-FI"/>
              </w:rPr>
            </w:pPr>
            <w:ins w:id="1800" w:author="Suhwan Lim" w:date="2019-05-21T17:02:00Z">
              <w:r>
                <w:rPr>
                  <w:lang w:eastAsia="ko-KR"/>
                </w:rPr>
                <w:t>CA_3A-42C</w:t>
              </w:r>
            </w:ins>
          </w:p>
        </w:tc>
        <w:tc>
          <w:tcPr>
            <w:tcW w:w="0" w:type="auto"/>
            <w:vAlign w:val="center"/>
          </w:tcPr>
          <w:p w:rsidR="00FB5CD9" w:rsidRPr="00AE4694" w:rsidRDefault="00FB5CD9" w:rsidP="00FB5CD9">
            <w:pPr>
              <w:pStyle w:val="TAC"/>
              <w:rPr>
                <w:ins w:id="1801" w:author="Suhwan Lim" w:date="2019-05-21T17:02:00Z"/>
                <w:lang w:val="fi-FI" w:eastAsia="fi-FI"/>
              </w:rPr>
            </w:pPr>
            <w:ins w:id="1802" w:author="Suhwan Lim" w:date="2019-05-21T17:02: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eastAsia="맑은 고딕" w:hint="eastAsia"/>
                <w:lang w:val="fi-FI" w:eastAsia="ko-KR"/>
              </w:rPr>
              <w:t>DC_7A-20A_n28A-n78A</w:t>
            </w:r>
          </w:p>
        </w:tc>
        <w:tc>
          <w:tcPr>
            <w:tcW w:w="3212" w:type="dxa"/>
          </w:tcPr>
          <w:p w:rsidR="00FB5CD9" w:rsidRPr="00AE4694" w:rsidRDefault="00FB5CD9" w:rsidP="00FB5CD9">
            <w:pPr>
              <w:pStyle w:val="TAC"/>
              <w:rPr>
                <w:rFonts w:eastAsia="맑은 고딕"/>
                <w:lang w:val="fi-FI" w:eastAsia="ko-KR"/>
              </w:rPr>
            </w:pPr>
            <w:r w:rsidRPr="00AE4694">
              <w:rPr>
                <w:rFonts w:eastAsia="맑은 고딕" w:hint="eastAsia"/>
                <w:lang w:val="fi-FI" w:eastAsia="ko-KR"/>
              </w:rPr>
              <w:t>DC_7A_n28A</w:t>
            </w:r>
          </w:p>
          <w:p w:rsidR="00FB5CD9" w:rsidRPr="00AE4694" w:rsidRDefault="00FB5CD9" w:rsidP="00FB5CD9">
            <w:pPr>
              <w:pStyle w:val="TAC"/>
              <w:rPr>
                <w:rFonts w:eastAsia="맑은 고딕"/>
                <w:lang w:val="fi-FI" w:eastAsia="ko-KR"/>
              </w:rPr>
            </w:pPr>
            <w:r w:rsidRPr="00AE4694">
              <w:rPr>
                <w:rFonts w:eastAsia="맑은 고딕"/>
                <w:lang w:val="fi-FI" w:eastAsia="ko-KR"/>
              </w:rPr>
              <w:t>DC_7A_n78A</w:t>
            </w:r>
          </w:p>
          <w:p w:rsidR="00FB5CD9" w:rsidRPr="00AE4694" w:rsidRDefault="00FB5CD9" w:rsidP="00FB5CD9">
            <w:pPr>
              <w:pStyle w:val="TAC"/>
              <w:rPr>
                <w:rFonts w:eastAsia="맑은 고딕"/>
                <w:lang w:val="fi-FI" w:eastAsia="ko-KR"/>
              </w:rPr>
            </w:pPr>
            <w:r w:rsidRPr="00AE4694">
              <w:rPr>
                <w:rFonts w:eastAsia="맑은 고딕"/>
                <w:lang w:val="fi-FI" w:eastAsia="ko-KR"/>
              </w:rPr>
              <w:t>DC_20A_n28A</w:t>
            </w:r>
          </w:p>
          <w:p w:rsidR="00FB5CD9" w:rsidRPr="00AE4694" w:rsidRDefault="00FB5CD9" w:rsidP="00FB5CD9">
            <w:pPr>
              <w:pStyle w:val="TAC"/>
            </w:pPr>
            <w:r w:rsidRPr="00AE4694">
              <w:rPr>
                <w:rFonts w:eastAsia="맑은 고딕"/>
                <w:lang w:val="fi-FI" w:eastAsia="ko-KR"/>
              </w:rPr>
              <w:t>DC_20A_n78A</w:t>
            </w:r>
          </w:p>
        </w:tc>
        <w:tc>
          <w:tcPr>
            <w:tcW w:w="0" w:type="auto"/>
            <w:shd w:val="clear" w:color="auto" w:fill="auto"/>
            <w:noWrap/>
            <w:vAlign w:val="center"/>
          </w:tcPr>
          <w:p w:rsidR="00FB5CD9" w:rsidRPr="00AE4694" w:rsidRDefault="00FB5CD9" w:rsidP="00FB5CD9">
            <w:pPr>
              <w:pStyle w:val="TAC"/>
            </w:pPr>
            <w:r w:rsidRPr="00AE4694">
              <w:rPr>
                <w:rFonts w:eastAsia="맑은 고딕" w:hint="eastAsia"/>
                <w:lang w:val="fi-FI" w:eastAsia="ko-KR"/>
              </w:rPr>
              <w:t>CA_7A-20A</w:t>
            </w:r>
          </w:p>
        </w:tc>
        <w:tc>
          <w:tcPr>
            <w:tcW w:w="0" w:type="auto"/>
            <w:vAlign w:val="center"/>
          </w:tcPr>
          <w:p w:rsidR="00FB5CD9" w:rsidRPr="00AE4694" w:rsidRDefault="00FB5CD9" w:rsidP="00FB5CD9">
            <w:pPr>
              <w:pStyle w:val="TAC"/>
              <w:rPr>
                <w:rFonts w:cs="Arial"/>
                <w:lang w:eastAsia="ja-JP"/>
              </w:rPr>
            </w:pPr>
            <w:r w:rsidRPr="00AE4694">
              <w:rPr>
                <w:rFonts w:eastAsia="맑은 고딕" w:hint="eastAsia"/>
                <w:lang w:val="fi-FI" w:eastAsia="ko-KR"/>
              </w:rPr>
              <w:t>CA_n28A-n78A</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pPr>
            <w:r w:rsidRPr="00AE4694">
              <w:t>DC_19A-21A-42A_n77A</w:t>
            </w:r>
          </w:p>
          <w:p w:rsidR="00FB5CD9" w:rsidRPr="00AE4694" w:rsidRDefault="00FB5CD9" w:rsidP="00FB5CD9">
            <w:pPr>
              <w:pStyle w:val="TAC"/>
            </w:pPr>
            <w:r w:rsidRPr="00AE4694">
              <w:t>DC_19A-21A-42A_n77C</w:t>
            </w:r>
          </w:p>
        </w:tc>
        <w:tc>
          <w:tcPr>
            <w:tcW w:w="3212" w:type="dxa"/>
          </w:tcPr>
          <w:p w:rsidR="00FB5CD9" w:rsidRPr="00AE4694" w:rsidRDefault="00FB5CD9" w:rsidP="00FB5CD9">
            <w:pPr>
              <w:pStyle w:val="TAC"/>
            </w:pPr>
            <w:r w:rsidRPr="00AE4694">
              <w:t>DC_19A_n77A</w:t>
            </w:r>
          </w:p>
          <w:p w:rsidR="00FB5CD9" w:rsidRPr="00AE4694" w:rsidRDefault="00FB5CD9" w:rsidP="00FB5CD9">
            <w:pPr>
              <w:pStyle w:val="TAC"/>
              <w:rPr>
                <w:lang w:val="fi-FI" w:eastAsia="fi-FI"/>
              </w:rPr>
            </w:pPr>
            <w:r w:rsidRPr="00AE4694">
              <w:t>DC_21A_n77A</w:t>
            </w:r>
          </w:p>
        </w:tc>
        <w:tc>
          <w:tcPr>
            <w:tcW w:w="0" w:type="auto"/>
            <w:shd w:val="clear" w:color="auto" w:fill="auto"/>
            <w:noWrap/>
            <w:vAlign w:val="center"/>
          </w:tcPr>
          <w:p w:rsidR="00FB5CD9" w:rsidRPr="00AE4694" w:rsidRDefault="00FB5CD9" w:rsidP="00FB5CD9">
            <w:pPr>
              <w:pStyle w:val="TAC"/>
              <w:rPr>
                <w:lang w:val="fi-FI" w:eastAsia="fi-FI"/>
              </w:rPr>
            </w:pPr>
            <w:r w:rsidRPr="00AE4694">
              <w:t>CA_19A-21A-42A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n77A</w:t>
            </w:r>
          </w:p>
          <w:p w:rsidR="00FB5CD9" w:rsidRPr="00AE4694" w:rsidRDefault="00FB5CD9" w:rsidP="00FB5CD9">
            <w:pPr>
              <w:pStyle w:val="TAC"/>
              <w:rPr>
                <w:lang w:val="fi-FI" w:eastAsia="fi-FI"/>
              </w:rPr>
            </w:pPr>
            <w:r w:rsidRPr="00AE4694">
              <w:rPr>
                <w:rFonts w:cs="Arial"/>
                <w:lang w:eastAsia="ja-JP"/>
              </w:rPr>
              <w:t>CA_n77C</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pPr>
            <w:r w:rsidRPr="00AE4694">
              <w:t>DC_19A-21A-42A_n78A</w:t>
            </w:r>
          </w:p>
          <w:p w:rsidR="00FB5CD9" w:rsidRPr="00AE4694" w:rsidRDefault="00FB5CD9" w:rsidP="00FB5CD9">
            <w:pPr>
              <w:pStyle w:val="TAC"/>
              <w:rPr>
                <w:lang w:val="fi-FI" w:eastAsia="fi-FI"/>
              </w:rPr>
            </w:pPr>
            <w:r w:rsidRPr="00AE4694">
              <w:t>DC_19A-21A-42A_n78C</w:t>
            </w:r>
          </w:p>
        </w:tc>
        <w:tc>
          <w:tcPr>
            <w:tcW w:w="3212" w:type="dxa"/>
          </w:tcPr>
          <w:p w:rsidR="00FB5CD9" w:rsidRPr="00AE4694" w:rsidRDefault="00FB5CD9" w:rsidP="00FB5CD9">
            <w:pPr>
              <w:pStyle w:val="TAC"/>
            </w:pPr>
            <w:r w:rsidRPr="00AE4694">
              <w:t>DC_19A_n78A</w:t>
            </w:r>
          </w:p>
          <w:p w:rsidR="00FB5CD9" w:rsidRPr="00AE4694" w:rsidRDefault="00FB5CD9" w:rsidP="00FB5CD9">
            <w:pPr>
              <w:pStyle w:val="TAC"/>
              <w:rPr>
                <w:lang w:val="fi-FI" w:eastAsia="fi-FI"/>
              </w:rPr>
            </w:pPr>
            <w:r w:rsidRPr="00AE4694">
              <w:t>DC_21A_n78A</w:t>
            </w:r>
          </w:p>
        </w:tc>
        <w:tc>
          <w:tcPr>
            <w:tcW w:w="0" w:type="auto"/>
            <w:shd w:val="clear" w:color="auto" w:fill="auto"/>
            <w:noWrap/>
            <w:vAlign w:val="center"/>
          </w:tcPr>
          <w:p w:rsidR="00FB5CD9" w:rsidRPr="00AE4694" w:rsidRDefault="00FB5CD9" w:rsidP="00FB5CD9">
            <w:pPr>
              <w:pStyle w:val="TAC"/>
              <w:rPr>
                <w:lang w:val="fi-FI" w:eastAsia="fi-FI"/>
              </w:rPr>
            </w:pPr>
            <w:r w:rsidRPr="00AE4694">
              <w:t>CA_19A-21A-42A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n78A</w:t>
            </w:r>
          </w:p>
          <w:p w:rsidR="00FB5CD9" w:rsidRPr="00AE4694" w:rsidRDefault="00FB5CD9" w:rsidP="00FB5CD9">
            <w:pPr>
              <w:pStyle w:val="TAC"/>
              <w:rPr>
                <w:lang w:val="fi-FI" w:eastAsia="fi-FI"/>
              </w:rPr>
            </w:pPr>
            <w:r w:rsidRPr="00AE4694">
              <w:rPr>
                <w:rFonts w:cs="Arial"/>
                <w:lang w:eastAsia="ja-JP"/>
              </w:rPr>
              <w:t>CA_n78C</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pPr>
            <w:r w:rsidRPr="00AE4694">
              <w:t>DC_19A-21A-42A_n79A</w:t>
            </w:r>
          </w:p>
          <w:p w:rsidR="00FB5CD9" w:rsidRPr="00AE4694" w:rsidRDefault="00FB5CD9" w:rsidP="00FB5CD9">
            <w:pPr>
              <w:pStyle w:val="TAC"/>
              <w:rPr>
                <w:lang w:val="fi-FI" w:eastAsia="fi-FI"/>
              </w:rPr>
            </w:pPr>
            <w:r w:rsidRPr="00AE4694">
              <w:t>DC_19A-21A-42A_n79C</w:t>
            </w:r>
          </w:p>
        </w:tc>
        <w:tc>
          <w:tcPr>
            <w:tcW w:w="3212" w:type="dxa"/>
          </w:tcPr>
          <w:p w:rsidR="00FB5CD9" w:rsidRPr="00AE4694" w:rsidRDefault="00FB5CD9" w:rsidP="00FB5CD9">
            <w:pPr>
              <w:pStyle w:val="TAC"/>
            </w:pPr>
            <w:r w:rsidRPr="00AE4694">
              <w:t>DC_19A_n79A</w:t>
            </w:r>
          </w:p>
          <w:p w:rsidR="00FB5CD9" w:rsidRPr="00AE4694" w:rsidRDefault="00FB5CD9" w:rsidP="00FB5CD9">
            <w:pPr>
              <w:pStyle w:val="TAC"/>
              <w:rPr>
                <w:lang w:val="fi-FI" w:eastAsia="fi-FI"/>
              </w:rPr>
            </w:pPr>
            <w:r w:rsidRPr="00AE4694">
              <w:t>DC_21A_n79A</w:t>
            </w:r>
          </w:p>
        </w:tc>
        <w:tc>
          <w:tcPr>
            <w:tcW w:w="0" w:type="auto"/>
            <w:shd w:val="clear" w:color="auto" w:fill="auto"/>
            <w:noWrap/>
            <w:vAlign w:val="center"/>
          </w:tcPr>
          <w:p w:rsidR="00FB5CD9" w:rsidRPr="00AE4694" w:rsidRDefault="00FB5CD9" w:rsidP="00FB5CD9">
            <w:pPr>
              <w:pStyle w:val="TAC"/>
              <w:rPr>
                <w:lang w:val="fi-FI" w:eastAsia="fi-FI"/>
              </w:rPr>
            </w:pPr>
            <w:r w:rsidRPr="00AE4694">
              <w:t>CA_19A-21A-42A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n79A</w:t>
            </w:r>
          </w:p>
          <w:p w:rsidR="00FB5CD9" w:rsidRPr="00AE4694" w:rsidRDefault="00FB5CD9" w:rsidP="00FB5CD9">
            <w:pPr>
              <w:pStyle w:val="TAC"/>
              <w:rPr>
                <w:lang w:val="fi-FI" w:eastAsia="fi-FI"/>
              </w:rPr>
            </w:pPr>
            <w:r w:rsidRPr="00AE4694">
              <w:rPr>
                <w:rFonts w:cs="Arial"/>
                <w:lang w:eastAsia="ja-JP"/>
              </w:rPr>
              <w:t>CA_n79C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rsidR="00FB5CD9" w:rsidRPr="00AE4694" w:rsidRDefault="00FB5CD9" w:rsidP="00FB5CD9">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rPr>
                <w:rFonts w:cs="Arial"/>
                <w:lang w:eastAsia="ja-JP"/>
              </w:rPr>
            </w:pPr>
            <w:r w:rsidRPr="00AE4694">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rsidR="00FB5CD9" w:rsidRPr="00AE4694" w:rsidRDefault="00FB5CD9" w:rsidP="00FB5CD9">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rPr>
                <w:rFonts w:cs="Arial"/>
                <w:lang w:eastAsia="ja-JP"/>
              </w:rPr>
            </w:pPr>
            <w:r w:rsidRPr="00AE4694">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rsidR="00FB5CD9" w:rsidRPr="00AE4694" w:rsidRDefault="00FB5CD9" w:rsidP="00FB5CD9">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rPr>
                <w:rFonts w:cs="Arial"/>
                <w:lang w:eastAsia="ja-JP"/>
              </w:rPr>
            </w:pPr>
            <w:r w:rsidRPr="00AE4694">
              <w:t>n79A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pPr>
            <w:r w:rsidRPr="00AE4694">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pPr>
            <w:r w:rsidRPr="00AE4694">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pPr>
            <w:r w:rsidRPr="00AE4694">
              <w:t>CA_n79C</w:t>
            </w:r>
          </w:p>
        </w:tc>
      </w:tr>
      <w:tr w:rsidR="00224F42" w:rsidRPr="00AE4694" w:rsidTr="00AD21D3">
        <w:trPr>
          <w:trHeight w:val="288"/>
          <w:jc w:val="center"/>
          <w:ins w:id="1803" w:author="Suhwan Lim" w:date="2019-05-21T17:03:00Z"/>
        </w:trPr>
        <w:tc>
          <w:tcPr>
            <w:tcW w:w="2136" w:type="dxa"/>
            <w:shd w:val="clear" w:color="auto" w:fill="auto"/>
            <w:noWrap/>
            <w:vAlign w:val="center"/>
          </w:tcPr>
          <w:p w:rsidR="00224F42" w:rsidRPr="00AE4694" w:rsidRDefault="00224F42" w:rsidP="00224F42">
            <w:pPr>
              <w:pStyle w:val="TAC"/>
              <w:rPr>
                <w:ins w:id="1804" w:author="Suhwan Lim" w:date="2019-05-21T17:03:00Z"/>
                <w:rFonts w:cs="Arial" w:hint="eastAsia"/>
                <w:lang w:eastAsia="ja-JP"/>
              </w:rPr>
            </w:pPr>
            <w:ins w:id="1805" w:author="Suhwan Lim" w:date="2019-05-21T17:03:00Z">
              <w:r>
                <w:rPr>
                  <w:rFonts w:cs="Arial" w:hint="eastAsia"/>
                  <w:lang w:eastAsia="ko-KR"/>
                </w:rPr>
                <w:t>DC_1</w:t>
              </w:r>
              <w:r>
                <w:rPr>
                  <w:rFonts w:cs="Arial"/>
                  <w:lang w:eastAsia="ko-KR"/>
                </w:rPr>
                <w:t>9</w:t>
              </w:r>
              <w:r>
                <w:rPr>
                  <w:rFonts w:cs="Arial" w:hint="eastAsia"/>
                  <w:lang w:eastAsia="ko-KR"/>
                </w:rPr>
                <w:t>A-21A_n77A-n79A</w:t>
              </w:r>
            </w:ins>
          </w:p>
        </w:tc>
        <w:tc>
          <w:tcPr>
            <w:tcW w:w="3212" w:type="dxa"/>
          </w:tcPr>
          <w:p w:rsidR="00224F42" w:rsidRDefault="00224F42" w:rsidP="00224F42">
            <w:pPr>
              <w:pStyle w:val="TAC"/>
              <w:rPr>
                <w:ins w:id="1806" w:author="Suhwan Lim" w:date="2019-05-21T17:03:00Z"/>
                <w:lang w:eastAsia="ko-KR"/>
              </w:rPr>
            </w:pPr>
            <w:ins w:id="1807" w:author="Suhwan Lim" w:date="2019-05-21T17:03:00Z">
              <w:r>
                <w:rPr>
                  <w:lang w:eastAsia="ko-KR"/>
                </w:rPr>
                <w:t>DC_1</w:t>
              </w:r>
            </w:ins>
            <w:ins w:id="1808" w:author="Suhwan Lim" w:date="2019-05-21T17:04:00Z">
              <w:r>
                <w:rPr>
                  <w:lang w:eastAsia="ko-KR"/>
                </w:rPr>
                <w:t>9</w:t>
              </w:r>
            </w:ins>
            <w:ins w:id="1809" w:author="Suhwan Lim" w:date="2019-05-21T17:03:00Z">
              <w:r>
                <w:rPr>
                  <w:lang w:eastAsia="ko-KR"/>
                </w:rPr>
                <w:t>A_n77A</w:t>
              </w:r>
            </w:ins>
          </w:p>
          <w:p w:rsidR="00224F42" w:rsidRPr="00AE4694" w:rsidRDefault="00224F42" w:rsidP="00224F42">
            <w:pPr>
              <w:pStyle w:val="TAC"/>
              <w:rPr>
                <w:ins w:id="1810" w:author="Suhwan Lim" w:date="2019-05-21T17:03:00Z"/>
                <w:rFonts w:cs="Arial" w:hint="eastAsia"/>
                <w:lang w:eastAsia="ja-JP"/>
              </w:rPr>
            </w:pPr>
            <w:ins w:id="1811" w:author="Suhwan Lim" w:date="2019-05-21T17:03:00Z">
              <w:r>
                <w:rPr>
                  <w:lang w:eastAsia="ko-KR"/>
                </w:rPr>
                <w:t>DC_1</w:t>
              </w:r>
            </w:ins>
            <w:ins w:id="1812" w:author="Suhwan Lim" w:date="2019-05-21T17:04:00Z">
              <w:r>
                <w:rPr>
                  <w:lang w:eastAsia="ko-KR"/>
                </w:rPr>
                <w:t>9</w:t>
              </w:r>
            </w:ins>
            <w:ins w:id="1813" w:author="Suhwan Lim" w:date="2019-05-21T17:03:00Z">
              <w:r>
                <w:rPr>
                  <w:lang w:eastAsia="ko-KR"/>
                </w:rPr>
                <w:t>A_n79A</w:t>
              </w:r>
            </w:ins>
          </w:p>
        </w:tc>
        <w:tc>
          <w:tcPr>
            <w:tcW w:w="0" w:type="auto"/>
            <w:shd w:val="clear" w:color="auto" w:fill="auto"/>
            <w:noWrap/>
            <w:vAlign w:val="center"/>
          </w:tcPr>
          <w:p w:rsidR="00224F42" w:rsidRPr="00AE4694" w:rsidRDefault="00224F42" w:rsidP="00224F42">
            <w:pPr>
              <w:pStyle w:val="TAC"/>
              <w:rPr>
                <w:ins w:id="1814" w:author="Suhwan Lim" w:date="2019-05-21T17:03:00Z"/>
                <w:rFonts w:cs="Arial" w:hint="eastAsia"/>
                <w:lang w:eastAsia="ja-JP"/>
              </w:rPr>
            </w:pPr>
            <w:ins w:id="1815" w:author="Suhwan Lim" w:date="2019-05-21T17:03:00Z">
              <w:r>
                <w:rPr>
                  <w:rFonts w:hint="eastAsia"/>
                  <w:lang w:eastAsia="ko-KR"/>
                </w:rPr>
                <w:t>CA_1</w:t>
              </w:r>
            </w:ins>
            <w:ins w:id="1816" w:author="Suhwan Lim" w:date="2019-05-21T17:04:00Z">
              <w:r>
                <w:rPr>
                  <w:lang w:eastAsia="ko-KR"/>
                </w:rPr>
                <w:t>9</w:t>
              </w:r>
            </w:ins>
            <w:ins w:id="1817" w:author="Suhwan Lim" w:date="2019-05-21T17:03:00Z">
              <w:r>
                <w:rPr>
                  <w:rFonts w:hint="eastAsia"/>
                  <w:lang w:eastAsia="ko-KR"/>
                </w:rPr>
                <w:t>A-21A</w:t>
              </w:r>
            </w:ins>
          </w:p>
        </w:tc>
        <w:tc>
          <w:tcPr>
            <w:tcW w:w="0" w:type="auto"/>
            <w:vAlign w:val="center"/>
          </w:tcPr>
          <w:p w:rsidR="00224F42" w:rsidRPr="00AE4694" w:rsidRDefault="00224F42" w:rsidP="00224F42">
            <w:pPr>
              <w:pStyle w:val="TAC"/>
              <w:rPr>
                <w:ins w:id="1818" w:author="Suhwan Lim" w:date="2019-05-21T17:03:00Z"/>
              </w:rPr>
            </w:pPr>
            <w:ins w:id="1819" w:author="Suhwan Lim" w:date="2019-05-21T17:03:00Z">
              <w:r>
                <w:rPr>
                  <w:rFonts w:hint="eastAsia"/>
                  <w:lang w:eastAsia="ko-KR"/>
                </w:rPr>
                <w:t>CA_n77A-n79A</w:t>
              </w:r>
            </w:ins>
          </w:p>
        </w:tc>
      </w:tr>
      <w:tr w:rsidR="00224F42" w:rsidRPr="00AE4694" w:rsidTr="00AD21D3">
        <w:trPr>
          <w:trHeight w:val="288"/>
          <w:jc w:val="center"/>
          <w:ins w:id="1820" w:author="Suhwan Lim" w:date="2019-05-21T17:03:00Z"/>
        </w:trPr>
        <w:tc>
          <w:tcPr>
            <w:tcW w:w="2136" w:type="dxa"/>
            <w:shd w:val="clear" w:color="auto" w:fill="auto"/>
            <w:noWrap/>
            <w:vAlign w:val="center"/>
          </w:tcPr>
          <w:p w:rsidR="00224F42" w:rsidRPr="00AE4694" w:rsidRDefault="00224F42" w:rsidP="00224F42">
            <w:pPr>
              <w:pStyle w:val="TAC"/>
              <w:rPr>
                <w:ins w:id="1821" w:author="Suhwan Lim" w:date="2019-05-21T17:03:00Z"/>
                <w:rFonts w:cs="Arial" w:hint="eastAsia"/>
                <w:lang w:eastAsia="ja-JP"/>
              </w:rPr>
            </w:pPr>
            <w:ins w:id="1822" w:author="Suhwan Lim" w:date="2019-05-21T17:03:00Z">
              <w:r>
                <w:rPr>
                  <w:rFonts w:cs="Arial" w:hint="eastAsia"/>
                  <w:lang w:eastAsia="ko-KR"/>
                </w:rPr>
                <w:lastRenderedPageBreak/>
                <w:t>DC_1</w:t>
              </w:r>
              <w:r>
                <w:rPr>
                  <w:rFonts w:cs="Arial"/>
                  <w:lang w:eastAsia="ko-KR"/>
                </w:rPr>
                <w:t>9</w:t>
              </w:r>
              <w:r>
                <w:rPr>
                  <w:rFonts w:cs="Arial" w:hint="eastAsia"/>
                  <w:lang w:eastAsia="ko-KR"/>
                </w:rPr>
                <w:t>A-21A_n78A-n79A</w:t>
              </w:r>
            </w:ins>
          </w:p>
        </w:tc>
        <w:tc>
          <w:tcPr>
            <w:tcW w:w="3212" w:type="dxa"/>
          </w:tcPr>
          <w:p w:rsidR="00224F42" w:rsidRDefault="00224F42" w:rsidP="00224F42">
            <w:pPr>
              <w:pStyle w:val="TAC"/>
              <w:rPr>
                <w:ins w:id="1823" w:author="Suhwan Lim" w:date="2019-05-21T17:03:00Z"/>
                <w:lang w:eastAsia="ko-KR"/>
              </w:rPr>
            </w:pPr>
            <w:ins w:id="1824" w:author="Suhwan Lim" w:date="2019-05-21T17:03:00Z">
              <w:r>
                <w:rPr>
                  <w:lang w:eastAsia="ko-KR"/>
                </w:rPr>
                <w:t>DC_1</w:t>
              </w:r>
            </w:ins>
            <w:ins w:id="1825" w:author="Suhwan Lim" w:date="2019-05-21T17:04:00Z">
              <w:r>
                <w:rPr>
                  <w:lang w:eastAsia="ko-KR"/>
                </w:rPr>
                <w:t>9</w:t>
              </w:r>
            </w:ins>
            <w:ins w:id="1826" w:author="Suhwan Lim" w:date="2019-05-21T17:03:00Z">
              <w:r>
                <w:rPr>
                  <w:lang w:eastAsia="ko-KR"/>
                </w:rPr>
                <w:t>A_n78A</w:t>
              </w:r>
            </w:ins>
          </w:p>
          <w:p w:rsidR="00224F42" w:rsidRPr="00AE4694" w:rsidRDefault="00224F42" w:rsidP="00224F42">
            <w:pPr>
              <w:pStyle w:val="TAC"/>
              <w:rPr>
                <w:ins w:id="1827" w:author="Suhwan Lim" w:date="2019-05-21T17:03:00Z"/>
                <w:rFonts w:cs="Arial" w:hint="eastAsia"/>
                <w:lang w:eastAsia="ja-JP"/>
              </w:rPr>
            </w:pPr>
            <w:ins w:id="1828" w:author="Suhwan Lim" w:date="2019-05-21T17:03:00Z">
              <w:r>
                <w:rPr>
                  <w:lang w:eastAsia="ko-KR"/>
                </w:rPr>
                <w:t>DC_1</w:t>
              </w:r>
            </w:ins>
            <w:ins w:id="1829" w:author="Suhwan Lim" w:date="2019-05-21T17:04:00Z">
              <w:r>
                <w:rPr>
                  <w:lang w:eastAsia="ko-KR"/>
                </w:rPr>
                <w:t>9</w:t>
              </w:r>
            </w:ins>
            <w:ins w:id="1830" w:author="Suhwan Lim" w:date="2019-05-21T17:03:00Z">
              <w:r>
                <w:rPr>
                  <w:lang w:eastAsia="ko-KR"/>
                </w:rPr>
                <w:t>A_n79A</w:t>
              </w:r>
            </w:ins>
          </w:p>
        </w:tc>
        <w:tc>
          <w:tcPr>
            <w:tcW w:w="0" w:type="auto"/>
            <w:shd w:val="clear" w:color="auto" w:fill="auto"/>
            <w:noWrap/>
            <w:vAlign w:val="center"/>
          </w:tcPr>
          <w:p w:rsidR="00224F42" w:rsidRPr="00AE4694" w:rsidRDefault="00224F42" w:rsidP="00224F42">
            <w:pPr>
              <w:pStyle w:val="TAC"/>
              <w:rPr>
                <w:ins w:id="1831" w:author="Suhwan Lim" w:date="2019-05-21T17:03:00Z"/>
                <w:rFonts w:cs="Arial" w:hint="eastAsia"/>
                <w:lang w:eastAsia="ja-JP"/>
              </w:rPr>
            </w:pPr>
            <w:ins w:id="1832" w:author="Suhwan Lim" w:date="2019-05-21T17:03:00Z">
              <w:r>
                <w:rPr>
                  <w:rFonts w:hint="eastAsia"/>
                  <w:lang w:eastAsia="ko-KR"/>
                </w:rPr>
                <w:t>CA_1</w:t>
              </w:r>
            </w:ins>
            <w:ins w:id="1833" w:author="Suhwan Lim" w:date="2019-05-21T17:04:00Z">
              <w:r>
                <w:rPr>
                  <w:lang w:eastAsia="ko-KR"/>
                </w:rPr>
                <w:t>9</w:t>
              </w:r>
            </w:ins>
            <w:ins w:id="1834" w:author="Suhwan Lim" w:date="2019-05-21T17:03:00Z">
              <w:r>
                <w:rPr>
                  <w:rFonts w:hint="eastAsia"/>
                  <w:lang w:eastAsia="ko-KR"/>
                </w:rPr>
                <w:t>A-21A</w:t>
              </w:r>
            </w:ins>
          </w:p>
        </w:tc>
        <w:tc>
          <w:tcPr>
            <w:tcW w:w="0" w:type="auto"/>
            <w:vAlign w:val="center"/>
          </w:tcPr>
          <w:p w:rsidR="00224F42" w:rsidRPr="00AE4694" w:rsidRDefault="00224F42" w:rsidP="00224F42">
            <w:pPr>
              <w:pStyle w:val="TAC"/>
              <w:rPr>
                <w:ins w:id="1835" w:author="Suhwan Lim" w:date="2019-05-21T17:03:00Z"/>
              </w:rPr>
            </w:pPr>
            <w:ins w:id="1836" w:author="Suhwan Lim" w:date="2019-05-21T17:03:00Z">
              <w:r>
                <w:rPr>
                  <w:rFonts w:hint="eastAsia"/>
                  <w:lang w:eastAsia="ko-KR"/>
                </w:rPr>
                <w:t>CA_n78A-n79A</w:t>
              </w:r>
            </w:ins>
          </w:p>
        </w:tc>
      </w:tr>
      <w:tr w:rsidR="00224F42" w:rsidRPr="00AE4694" w:rsidTr="00AD21D3">
        <w:trPr>
          <w:trHeight w:val="288"/>
          <w:jc w:val="center"/>
          <w:ins w:id="1837" w:author="Suhwan Lim" w:date="2019-05-21T17:05:00Z"/>
        </w:trPr>
        <w:tc>
          <w:tcPr>
            <w:tcW w:w="2136" w:type="dxa"/>
            <w:shd w:val="clear" w:color="auto" w:fill="auto"/>
            <w:noWrap/>
            <w:vAlign w:val="center"/>
          </w:tcPr>
          <w:p w:rsidR="00224F42" w:rsidRDefault="00224F42" w:rsidP="00224F42">
            <w:pPr>
              <w:pStyle w:val="TAC"/>
              <w:rPr>
                <w:ins w:id="1838" w:author="Suhwan Lim" w:date="2019-05-21T17:05:00Z"/>
                <w:rFonts w:cs="Arial"/>
                <w:lang w:eastAsia="ko-KR"/>
              </w:rPr>
            </w:pPr>
            <w:ins w:id="1839" w:author="Suhwan Lim" w:date="2019-05-21T17:05:00Z">
              <w:r>
                <w:rPr>
                  <w:rFonts w:cs="Arial" w:hint="eastAsia"/>
                  <w:lang w:eastAsia="ko-KR"/>
                </w:rPr>
                <w:t>DC_1</w:t>
              </w:r>
              <w:r>
                <w:rPr>
                  <w:rFonts w:cs="Arial"/>
                  <w:lang w:eastAsia="ko-KR"/>
                </w:rPr>
                <w:t>9</w:t>
              </w:r>
              <w:r>
                <w:rPr>
                  <w:rFonts w:cs="Arial" w:hint="eastAsia"/>
                  <w:lang w:eastAsia="ko-KR"/>
                </w:rPr>
                <w:t>A-</w:t>
              </w:r>
              <w:r>
                <w:rPr>
                  <w:rFonts w:cs="Arial"/>
                  <w:lang w:eastAsia="ko-KR"/>
                </w:rPr>
                <w:t>4</w:t>
              </w:r>
              <w:r>
                <w:rPr>
                  <w:rFonts w:cs="Arial" w:hint="eastAsia"/>
                  <w:lang w:eastAsia="ko-KR"/>
                </w:rPr>
                <w:t>2A_n77A-n79A</w:t>
              </w:r>
            </w:ins>
          </w:p>
          <w:p w:rsidR="00224F42" w:rsidRDefault="00224F42" w:rsidP="00224F42">
            <w:pPr>
              <w:pStyle w:val="TAC"/>
              <w:rPr>
                <w:ins w:id="1840" w:author="Suhwan Lim" w:date="2019-05-21T17:05:00Z"/>
                <w:rFonts w:cs="Arial" w:hint="eastAsia"/>
                <w:lang w:eastAsia="ko-KR"/>
              </w:rPr>
            </w:pPr>
            <w:ins w:id="1841" w:author="Suhwan Lim" w:date="2019-05-21T17:05:00Z">
              <w:r>
                <w:rPr>
                  <w:rFonts w:cs="Arial"/>
                  <w:lang w:eastAsia="ko-KR"/>
                </w:rPr>
                <w:t>DC_19A-42C_n77A-n79A</w:t>
              </w:r>
            </w:ins>
          </w:p>
        </w:tc>
        <w:tc>
          <w:tcPr>
            <w:tcW w:w="3212" w:type="dxa"/>
          </w:tcPr>
          <w:p w:rsidR="00224F42" w:rsidRDefault="00224F42" w:rsidP="00224F42">
            <w:pPr>
              <w:pStyle w:val="TAC"/>
              <w:rPr>
                <w:ins w:id="1842" w:author="Suhwan Lim" w:date="2019-05-21T17:05:00Z"/>
                <w:lang w:eastAsia="ko-KR"/>
              </w:rPr>
            </w:pPr>
            <w:ins w:id="1843" w:author="Suhwan Lim" w:date="2019-05-21T17:05:00Z">
              <w:r>
                <w:rPr>
                  <w:lang w:eastAsia="ko-KR"/>
                </w:rPr>
                <w:t>DC_1</w:t>
              </w:r>
            </w:ins>
            <w:ins w:id="1844" w:author="Suhwan Lim" w:date="2019-05-21T17:06:00Z">
              <w:r>
                <w:rPr>
                  <w:lang w:eastAsia="ko-KR"/>
                </w:rPr>
                <w:t>9</w:t>
              </w:r>
            </w:ins>
            <w:ins w:id="1845" w:author="Suhwan Lim" w:date="2019-05-21T17:05:00Z">
              <w:r>
                <w:rPr>
                  <w:lang w:eastAsia="ko-KR"/>
                </w:rPr>
                <w:t>A_n77A</w:t>
              </w:r>
            </w:ins>
          </w:p>
          <w:p w:rsidR="00224F42" w:rsidRDefault="00224F42" w:rsidP="00224F42">
            <w:pPr>
              <w:pStyle w:val="TAC"/>
              <w:rPr>
                <w:ins w:id="1846" w:author="Suhwan Lim" w:date="2019-05-21T17:05:00Z"/>
                <w:lang w:eastAsia="ko-KR"/>
              </w:rPr>
            </w:pPr>
            <w:ins w:id="1847" w:author="Suhwan Lim" w:date="2019-05-21T17:05:00Z">
              <w:r>
                <w:rPr>
                  <w:lang w:eastAsia="ko-KR"/>
                </w:rPr>
                <w:t>DC_1</w:t>
              </w:r>
            </w:ins>
            <w:ins w:id="1848" w:author="Suhwan Lim" w:date="2019-05-21T17:06:00Z">
              <w:r>
                <w:rPr>
                  <w:lang w:eastAsia="ko-KR"/>
                </w:rPr>
                <w:t>9</w:t>
              </w:r>
            </w:ins>
            <w:ins w:id="1849" w:author="Suhwan Lim" w:date="2019-05-21T17:05:00Z">
              <w:r>
                <w:rPr>
                  <w:lang w:eastAsia="ko-KR"/>
                </w:rPr>
                <w:t>A_n79A</w:t>
              </w:r>
            </w:ins>
          </w:p>
        </w:tc>
        <w:tc>
          <w:tcPr>
            <w:tcW w:w="0" w:type="auto"/>
            <w:shd w:val="clear" w:color="auto" w:fill="auto"/>
            <w:noWrap/>
            <w:vAlign w:val="center"/>
          </w:tcPr>
          <w:p w:rsidR="00224F42" w:rsidRDefault="00224F42" w:rsidP="00224F42">
            <w:pPr>
              <w:pStyle w:val="TAC"/>
              <w:rPr>
                <w:ins w:id="1850" w:author="Suhwan Lim" w:date="2019-05-21T17:05:00Z"/>
                <w:lang w:eastAsia="ko-KR"/>
              </w:rPr>
            </w:pPr>
            <w:ins w:id="1851" w:author="Suhwan Lim" w:date="2019-05-21T17:05:00Z">
              <w:r>
                <w:rPr>
                  <w:rFonts w:hint="eastAsia"/>
                  <w:lang w:eastAsia="ko-KR"/>
                </w:rPr>
                <w:t>CA_1</w:t>
              </w:r>
            </w:ins>
            <w:ins w:id="1852" w:author="Suhwan Lim" w:date="2019-05-21T17:06:00Z">
              <w:r>
                <w:rPr>
                  <w:lang w:eastAsia="ko-KR"/>
                </w:rPr>
                <w:t>9</w:t>
              </w:r>
            </w:ins>
            <w:ins w:id="1853" w:author="Suhwan Lim" w:date="2019-05-21T17:05:00Z">
              <w:r>
                <w:rPr>
                  <w:rFonts w:hint="eastAsia"/>
                  <w:lang w:eastAsia="ko-KR"/>
                </w:rPr>
                <w:t>A-</w:t>
              </w:r>
              <w:r>
                <w:rPr>
                  <w:lang w:eastAsia="ko-KR"/>
                </w:rPr>
                <w:t>4</w:t>
              </w:r>
              <w:r>
                <w:rPr>
                  <w:rFonts w:hint="eastAsia"/>
                  <w:lang w:eastAsia="ko-KR"/>
                </w:rPr>
                <w:t>2A</w:t>
              </w:r>
            </w:ins>
          </w:p>
          <w:p w:rsidR="00224F42" w:rsidRDefault="00224F42" w:rsidP="00224F42">
            <w:pPr>
              <w:pStyle w:val="TAC"/>
              <w:rPr>
                <w:ins w:id="1854" w:author="Suhwan Lim" w:date="2019-05-21T17:05:00Z"/>
                <w:rFonts w:hint="eastAsia"/>
                <w:lang w:eastAsia="ko-KR"/>
              </w:rPr>
            </w:pPr>
            <w:ins w:id="1855" w:author="Suhwan Lim" w:date="2019-05-21T17:05:00Z">
              <w:r>
                <w:rPr>
                  <w:lang w:eastAsia="ko-KR"/>
                </w:rPr>
                <w:t>CA_1</w:t>
              </w:r>
            </w:ins>
            <w:ins w:id="1856" w:author="Suhwan Lim" w:date="2019-05-21T17:06:00Z">
              <w:r>
                <w:rPr>
                  <w:lang w:eastAsia="ko-KR"/>
                </w:rPr>
                <w:t>9</w:t>
              </w:r>
            </w:ins>
            <w:ins w:id="1857" w:author="Suhwan Lim" w:date="2019-05-21T17:05:00Z">
              <w:r>
                <w:rPr>
                  <w:lang w:eastAsia="ko-KR"/>
                </w:rPr>
                <w:t>A-42C</w:t>
              </w:r>
            </w:ins>
          </w:p>
        </w:tc>
        <w:tc>
          <w:tcPr>
            <w:tcW w:w="0" w:type="auto"/>
            <w:vAlign w:val="center"/>
          </w:tcPr>
          <w:p w:rsidR="00224F42" w:rsidRDefault="00224F42" w:rsidP="00224F42">
            <w:pPr>
              <w:pStyle w:val="TAC"/>
              <w:rPr>
                <w:ins w:id="1858" w:author="Suhwan Lim" w:date="2019-05-21T17:05:00Z"/>
                <w:rFonts w:hint="eastAsia"/>
                <w:lang w:eastAsia="ko-KR"/>
              </w:rPr>
            </w:pPr>
            <w:ins w:id="1859" w:author="Suhwan Lim" w:date="2019-05-21T17:05:00Z">
              <w:r>
                <w:rPr>
                  <w:rFonts w:hint="eastAsia"/>
                  <w:lang w:eastAsia="ko-KR"/>
                </w:rPr>
                <w:t>CA_n77A-n79A</w:t>
              </w:r>
            </w:ins>
          </w:p>
        </w:tc>
      </w:tr>
      <w:tr w:rsidR="00224F42" w:rsidRPr="00AE4694" w:rsidTr="00AD21D3">
        <w:trPr>
          <w:trHeight w:val="288"/>
          <w:jc w:val="center"/>
          <w:ins w:id="1860" w:author="Suhwan Lim" w:date="2019-05-21T17:05:00Z"/>
        </w:trPr>
        <w:tc>
          <w:tcPr>
            <w:tcW w:w="2136" w:type="dxa"/>
            <w:shd w:val="clear" w:color="auto" w:fill="auto"/>
            <w:noWrap/>
            <w:vAlign w:val="center"/>
          </w:tcPr>
          <w:p w:rsidR="00224F42" w:rsidRDefault="00224F42" w:rsidP="00224F42">
            <w:pPr>
              <w:pStyle w:val="TAC"/>
              <w:rPr>
                <w:ins w:id="1861" w:author="Suhwan Lim" w:date="2019-05-21T17:05:00Z"/>
                <w:rFonts w:cs="Arial"/>
                <w:lang w:eastAsia="ko-KR"/>
              </w:rPr>
            </w:pPr>
            <w:ins w:id="1862" w:author="Suhwan Lim" w:date="2019-05-21T17:05:00Z">
              <w:r>
                <w:rPr>
                  <w:rFonts w:cs="Arial" w:hint="eastAsia"/>
                  <w:lang w:eastAsia="ko-KR"/>
                </w:rPr>
                <w:t>DC_1</w:t>
              </w:r>
              <w:r>
                <w:rPr>
                  <w:rFonts w:cs="Arial"/>
                  <w:lang w:eastAsia="ko-KR"/>
                </w:rPr>
                <w:t>9</w:t>
              </w:r>
              <w:r>
                <w:rPr>
                  <w:rFonts w:cs="Arial" w:hint="eastAsia"/>
                  <w:lang w:eastAsia="ko-KR"/>
                </w:rPr>
                <w:t>A-</w:t>
              </w:r>
              <w:r>
                <w:rPr>
                  <w:rFonts w:cs="Arial"/>
                  <w:lang w:eastAsia="ko-KR"/>
                </w:rPr>
                <w:t>4</w:t>
              </w:r>
              <w:r>
                <w:rPr>
                  <w:rFonts w:cs="Arial" w:hint="eastAsia"/>
                  <w:lang w:eastAsia="ko-KR"/>
                </w:rPr>
                <w:t>2A_n78A-n79A</w:t>
              </w:r>
            </w:ins>
          </w:p>
          <w:p w:rsidR="00224F42" w:rsidRDefault="00224F42" w:rsidP="00224F42">
            <w:pPr>
              <w:pStyle w:val="TAC"/>
              <w:rPr>
                <w:ins w:id="1863" w:author="Suhwan Lim" w:date="2019-05-21T17:05:00Z"/>
                <w:rFonts w:cs="Arial" w:hint="eastAsia"/>
                <w:lang w:eastAsia="ko-KR"/>
              </w:rPr>
            </w:pPr>
            <w:ins w:id="1864" w:author="Suhwan Lim" w:date="2019-05-21T17:05:00Z">
              <w:r>
                <w:rPr>
                  <w:rFonts w:cs="Arial"/>
                  <w:lang w:eastAsia="ko-KR"/>
                </w:rPr>
                <w:t>DC_19A-42C_n78A-n79A</w:t>
              </w:r>
            </w:ins>
          </w:p>
        </w:tc>
        <w:tc>
          <w:tcPr>
            <w:tcW w:w="3212" w:type="dxa"/>
          </w:tcPr>
          <w:p w:rsidR="00224F42" w:rsidRDefault="00224F42" w:rsidP="00224F42">
            <w:pPr>
              <w:pStyle w:val="TAC"/>
              <w:rPr>
                <w:ins w:id="1865" w:author="Suhwan Lim" w:date="2019-05-21T17:05:00Z"/>
                <w:lang w:eastAsia="ko-KR"/>
              </w:rPr>
            </w:pPr>
            <w:ins w:id="1866" w:author="Suhwan Lim" w:date="2019-05-21T17:05:00Z">
              <w:r>
                <w:rPr>
                  <w:lang w:eastAsia="ko-KR"/>
                </w:rPr>
                <w:t>DC_1</w:t>
              </w:r>
            </w:ins>
            <w:ins w:id="1867" w:author="Suhwan Lim" w:date="2019-05-21T17:06:00Z">
              <w:r>
                <w:rPr>
                  <w:lang w:eastAsia="ko-KR"/>
                </w:rPr>
                <w:t>9</w:t>
              </w:r>
            </w:ins>
            <w:ins w:id="1868" w:author="Suhwan Lim" w:date="2019-05-21T17:05:00Z">
              <w:r>
                <w:rPr>
                  <w:lang w:eastAsia="ko-KR"/>
                </w:rPr>
                <w:t>A_n78A</w:t>
              </w:r>
            </w:ins>
          </w:p>
          <w:p w:rsidR="00224F42" w:rsidRDefault="00224F42" w:rsidP="00224F42">
            <w:pPr>
              <w:pStyle w:val="TAC"/>
              <w:rPr>
                <w:ins w:id="1869" w:author="Suhwan Lim" w:date="2019-05-21T17:05:00Z"/>
                <w:lang w:eastAsia="ko-KR"/>
              </w:rPr>
            </w:pPr>
            <w:ins w:id="1870" w:author="Suhwan Lim" w:date="2019-05-21T17:05:00Z">
              <w:r>
                <w:rPr>
                  <w:lang w:eastAsia="ko-KR"/>
                </w:rPr>
                <w:t>DC_1</w:t>
              </w:r>
            </w:ins>
            <w:ins w:id="1871" w:author="Suhwan Lim" w:date="2019-05-21T17:06:00Z">
              <w:r>
                <w:rPr>
                  <w:lang w:eastAsia="ko-KR"/>
                </w:rPr>
                <w:t>9</w:t>
              </w:r>
            </w:ins>
            <w:ins w:id="1872" w:author="Suhwan Lim" w:date="2019-05-21T17:05:00Z">
              <w:r>
                <w:rPr>
                  <w:lang w:eastAsia="ko-KR"/>
                </w:rPr>
                <w:t>A_n79A</w:t>
              </w:r>
            </w:ins>
          </w:p>
        </w:tc>
        <w:tc>
          <w:tcPr>
            <w:tcW w:w="0" w:type="auto"/>
            <w:shd w:val="clear" w:color="auto" w:fill="auto"/>
            <w:noWrap/>
            <w:vAlign w:val="center"/>
          </w:tcPr>
          <w:p w:rsidR="00224F42" w:rsidRDefault="00224F42" w:rsidP="00224F42">
            <w:pPr>
              <w:pStyle w:val="TAC"/>
              <w:rPr>
                <w:ins w:id="1873" w:author="Suhwan Lim" w:date="2019-05-21T17:05:00Z"/>
                <w:lang w:eastAsia="ko-KR"/>
              </w:rPr>
            </w:pPr>
            <w:ins w:id="1874" w:author="Suhwan Lim" w:date="2019-05-21T17:05:00Z">
              <w:r>
                <w:rPr>
                  <w:rFonts w:hint="eastAsia"/>
                  <w:lang w:eastAsia="ko-KR"/>
                </w:rPr>
                <w:t>CA_1</w:t>
              </w:r>
            </w:ins>
            <w:ins w:id="1875" w:author="Suhwan Lim" w:date="2019-05-21T17:06:00Z">
              <w:r>
                <w:rPr>
                  <w:lang w:eastAsia="ko-KR"/>
                </w:rPr>
                <w:t>9</w:t>
              </w:r>
            </w:ins>
            <w:ins w:id="1876" w:author="Suhwan Lim" w:date="2019-05-21T17:05:00Z">
              <w:r>
                <w:rPr>
                  <w:rFonts w:hint="eastAsia"/>
                  <w:lang w:eastAsia="ko-KR"/>
                </w:rPr>
                <w:t>A-</w:t>
              </w:r>
              <w:r>
                <w:rPr>
                  <w:lang w:eastAsia="ko-KR"/>
                </w:rPr>
                <w:t>4</w:t>
              </w:r>
              <w:r>
                <w:rPr>
                  <w:rFonts w:hint="eastAsia"/>
                  <w:lang w:eastAsia="ko-KR"/>
                </w:rPr>
                <w:t>2A</w:t>
              </w:r>
            </w:ins>
          </w:p>
          <w:p w:rsidR="00224F42" w:rsidRDefault="00224F42" w:rsidP="00224F42">
            <w:pPr>
              <w:pStyle w:val="TAC"/>
              <w:rPr>
                <w:ins w:id="1877" w:author="Suhwan Lim" w:date="2019-05-21T17:05:00Z"/>
                <w:rFonts w:hint="eastAsia"/>
                <w:lang w:eastAsia="ko-KR"/>
              </w:rPr>
            </w:pPr>
            <w:ins w:id="1878" w:author="Suhwan Lim" w:date="2019-05-21T17:05:00Z">
              <w:r>
                <w:rPr>
                  <w:lang w:eastAsia="ko-KR"/>
                </w:rPr>
                <w:t>CA_1</w:t>
              </w:r>
            </w:ins>
            <w:ins w:id="1879" w:author="Suhwan Lim" w:date="2019-05-21T17:06:00Z">
              <w:r>
                <w:rPr>
                  <w:lang w:eastAsia="ko-KR"/>
                </w:rPr>
                <w:t>9</w:t>
              </w:r>
            </w:ins>
            <w:ins w:id="1880" w:author="Suhwan Lim" w:date="2019-05-21T17:05:00Z">
              <w:r>
                <w:rPr>
                  <w:lang w:eastAsia="ko-KR"/>
                </w:rPr>
                <w:t>A-42C</w:t>
              </w:r>
            </w:ins>
          </w:p>
        </w:tc>
        <w:tc>
          <w:tcPr>
            <w:tcW w:w="0" w:type="auto"/>
            <w:vAlign w:val="center"/>
          </w:tcPr>
          <w:p w:rsidR="00224F42" w:rsidRDefault="00224F42" w:rsidP="00224F42">
            <w:pPr>
              <w:pStyle w:val="TAC"/>
              <w:rPr>
                <w:ins w:id="1881" w:author="Suhwan Lim" w:date="2019-05-21T17:05:00Z"/>
                <w:rFonts w:hint="eastAsia"/>
                <w:lang w:eastAsia="ko-KR"/>
              </w:rPr>
            </w:pPr>
            <w:ins w:id="1882" w:author="Suhwan Lim" w:date="2019-05-21T17:05:00Z">
              <w:r>
                <w:rPr>
                  <w:rFonts w:hint="eastAsia"/>
                  <w:lang w:eastAsia="ko-KR"/>
                </w:rPr>
                <w:t>CA_n78A-n79A</w:t>
              </w:r>
            </w:ins>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rFonts w:cs="Arial"/>
                <w:lang w:eastAsia="ja-JP"/>
              </w:rPr>
            </w:pPr>
            <w:r w:rsidRPr="00AE4694">
              <w:rPr>
                <w:lang w:val="fi-FI" w:eastAsia="fi-FI"/>
              </w:rPr>
              <w:t>DC_21A-28A-42A_n77A</w:t>
            </w:r>
          </w:p>
        </w:tc>
        <w:tc>
          <w:tcPr>
            <w:tcW w:w="3212" w:type="dxa"/>
          </w:tcPr>
          <w:p w:rsidR="00224F42" w:rsidRPr="00AE4694" w:rsidRDefault="00224F42" w:rsidP="00224F42">
            <w:pPr>
              <w:pStyle w:val="TAC"/>
              <w:rPr>
                <w:lang w:val="fi-FI" w:eastAsia="fi-FI"/>
              </w:rPr>
            </w:pPr>
            <w:r w:rsidRPr="00AE4694">
              <w:rPr>
                <w:lang w:val="fi-FI" w:eastAsia="fi-FI"/>
              </w:rPr>
              <w:t>DC_21A_n77A</w:t>
            </w:r>
          </w:p>
          <w:p w:rsidR="00224F42" w:rsidRPr="00AE4694" w:rsidRDefault="00224F42" w:rsidP="00224F42">
            <w:pPr>
              <w:pStyle w:val="TAC"/>
              <w:rPr>
                <w:rFonts w:cs="Arial"/>
                <w:lang w:eastAsia="ja-JP"/>
              </w:rPr>
            </w:pPr>
            <w:r w:rsidRPr="00AE4694">
              <w:rPr>
                <w:lang w:val="fi-FI" w:eastAsia="fi-FI"/>
              </w:rPr>
              <w:t>DC_28A_n77A</w:t>
            </w:r>
          </w:p>
        </w:tc>
        <w:tc>
          <w:tcPr>
            <w:tcW w:w="0" w:type="auto"/>
            <w:shd w:val="clear" w:color="auto" w:fill="auto"/>
            <w:noWrap/>
            <w:vAlign w:val="center"/>
          </w:tcPr>
          <w:p w:rsidR="00224F42" w:rsidRPr="00AE4694" w:rsidRDefault="00224F42" w:rsidP="00224F42">
            <w:pPr>
              <w:pStyle w:val="TAC"/>
              <w:rPr>
                <w:rFonts w:cs="Arial"/>
                <w:lang w:eastAsia="ja-JP"/>
              </w:rPr>
            </w:pPr>
            <w:r w:rsidRPr="00AE4694">
              <w:rPr>
                <w:lang w:val="fi-FI" w:eastAsia="fi-FI"/>
              </w:rPr>
              <w:t>CA_21A-28A-42A</w:t>
            </w:r>
          </w:p>
        </w:tc>
        <w:tc>
          <w:tcPr>
            <w:tcW w:w="0" w:type="auto"/>
            <w:vAlign w:val="center"/>
          </w:tcPr>
          <w:p w:rsidR="00224F42" w:rsidRPr="00AE4694" w:rsidRDefault="00224F42" w:rsidP="00224F42">
            <w:pPr>
              <w:pStyle w:val="TAC"/>
            </w:pPr>
            <w:r w:rsidRPr="00AE4694">
              <w:rPr>
                <w:lang w:val="fi-FI" w:eastAsia="fi-FI"/>
              </w:rPr>
              <w:t>n77A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lang w:val="fi-FI" w:eastAsia="fi-FI"/>
              </w:rPr>
              <w:t>DC_21A-28A-42A_n78A</w:t>
            </w:r>
          </w:p>
        </w:tc>
        <w:tc>
          <w:tcPr>
            <w:tcW w:w="3212" w:type="dxa"/>
          </w:tcPr>
          <w:p w:rsidR="00224F42" w:rsidRPr="00AE4694" w:rsidRDefault="00224F42" w:rsidP="00224F42">
            <w:pPr>
              <w:pStyle w:val="TAC"/>
              <w:rPr>
                <w:lang w:val="fi-FI" w:eastAsia="fi-FI"/>
              </w:rPr>
            </w:pPr>
            <w:r w:rsidRPr="00AE4694">
              <w:rPr>
                <w:lang w:val="fi-FI" w:eastAsia="fi-FI"/>
              </w:rPr>
              <w:t>DC_21A_n78A</w:t>
            </w:r>
          </w:p>
          <w:p w:rsidR="00224F42" w:rsidRPr="00AE4694" w:rsidRDefault="00224F42" w:rsidP="00224F42">
            <w:pPr>
              <w:pStyle w:val="TAC"/>
              <w:rPr>
                <w:lang w:val="fi-FI" w:eastAsia="fi-FI"/>
              </w:rPr>
            </w:pPr>
            <w:r w:rsidRPr="00AE4694">
              <w:rPr>
                <w:lang w:val="fi-FI" w:eastAsia="fi-FI"/>
              </w:rPr>
              <w:t>DC_28A_n78A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CA_21A-28A-42A</w:t>
            </w:r>
          </w:p>
        </w:tc>
        <w:tc>
          <w:tcPr>
            <w:tcW w:w="0" w:type="auto"/>
            <w:vAlign w:val="center"/>
          </w:tcPr>
          <w:p w:rsidR="00224F42" w:rsidRPr="00AE4694" w:rsidRDefault="00224F42" w:rsidP="00224F42">
            <w:pPr>
              <w:pStyle w:val="TAC"/>
              <w:rPr>
                <w:lang w:val="fi-FI" w:eastAsia="fi-FI"/>
              </w:rPr>
            </w:pPr>
            <w:r w:rsidRPr="00AE4694">
              <w:rPr>
                <w:lang w:val="fi-FI" w:eastAsia="fi-FI"/>
              </w:rPr>
              <w:t>n78A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lang w:val="fi-FI" w:eastAsia="fi-FI"/>
              </w:rPr>
              <w:t>DC_21A-28A-42A_n79A</w:t>
            </w:r>
          </w:p>
        </w:tc>
        <w:tc>
          <w:tcPr>
            <w:tcW w:w="3212" w:type="dxa"/>
          </w:tcPr>
          <w:p w:rsidR="00224F42" w:rsidRPr="00AE4694" w:rsidRDefault="00224F42" w:rsidP="00224F42">
            <w:pPr>
              <w:pStyle w:val="TAC"/>
              <w:rPr>
                <w:lang w:val="fi-FI" w:eastAsia="fi-FI"/>
              </w:rPr>
            </w:pPr>
            <w:r w:rsidRPr="00AE4694">
              <w:rPr>
                <w:lang w:val="fi-FI" w:eastAsia="fi-FI"/>
              </w:rPr>
              <w:t>DC_21A_n79A</w:t>
            </w:r>
          </w:p>
          <w:p w:rsidR="00224F42" w:rsidRPr="00AE4694" w:rsidRDefault="00224F42" w:rsidP="00224F42">
            <w:pPr>
              <w:pStyle w:val="TAC"/>
              <w:rPr>
                <w:lang w:val="fi-FI" w:eastAsia="fi-FI"/>
              </w:rPr>
            </w:pPr>
            <w:r w:rsidRPr="00AE4694">
              <w:rPr>
                <w:lang w:val="fi-FI" w:eastAsia="fi-FI"/>
              </w:rPr>
              <w:t>DC_28A_n79A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CA_21A-28A-42A</w:t>
            </w:r>
          </w:p>
        </w:tc>
        <w:tc>
          <w:tcPr>
            <w:tcW w:w="0" w:type="auto"/>
            <w:vAlign w:val="center"/>
          </w:tcPr>
          <w:p w:rsidR="00224F42" w:rsidRPr="00AE4694" w:rsidRDefault="00224F42" w:rsidP="00224F42">
            <w:pPr>
              <w:pStyle w:val="TAC"/>
              <w:rPr>
                <w:lang w:val="fi-FI" w:eastAsia="fi-FI"/>
              </w:rPr>
            </w:pPr>
            <w:r w:rsidRPr="00AE4694">
              <w:rPr>
                <w:lang w:val="fi-FI" w:eastAsia="fi-FI"/>
              </w:rPr>
              <w:t>n79A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rFonts w:cs="Arial"/>
                <w:szCs w:val="18"/>
                <w:lang w:eastAsia="ja-JP"/>
              </w:rPr>
              <w:t>DC_21A-28A-42C_n77A</w:t>
            </w:r>
          </w:p>
        </w:tc>
        <w:tc>
          <w:tcPr>
            <w:tcW w:w="3212" w:type="dxa"/>
          </w:tcPr>
          <w:p w:rsidR="00224F42" w:rsidRPr="00AE4694" w:rsidRDefault="00224F42" w:rsidP="00224F42">
            <w:pPr>
              <w:pStyle w:val="TAC"/>
              <w:rPr>
                <w:lang w:val="en-US" w:eastAsia="fi-FI"/>
              </w:rPr>
            </w:pPr>
            <w:r w:rsidRPr="00AE4694">
              <w:rPr>
                <w:lang w:val="en-US" w:eastAsia="fi-FI"/>
              </w:rPr>
              <w:t>DC_21A_n77A</w:t>
            </w:r>
          </w:p>
          <w:p w:rsidR="00224F42" w:rsidRPr="00AE4694" w:rsidRDefault="00224F42" w:rsidP="00224F42">
            <w:pPr>
              <w:pStyle w:val="TAC"/>
              <w:rPr>
                <w:lang w:val="en-US" w:eastAsia="fi-FI"/>
              </w:rPr>
            </w:pPr>
            <w:r w:rsidRPr="00AE4694">
              <w:rPr>
                <w:lang w:val="en-US" w:eastAsia="fi-FI"/>
              </w:rPr>
              <w:t>DC_28A_n77A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CA_21A-28A-42C</w:t>
            </w:r>
          </w:p>
        </w:tc>
        <w:tc>
          <w:tcPr>
            <w:tcW w:w="0" w:type="auto"/>
            <w:vAlign w:val="center"/>
          </w:tcPr>
          <w:p w:rsidR="00224F42" w:rsidRPr="00AE4694" w:rsidRDefault="00224F42" w:rsidP="00224F42">
            <w:pPr>
              <w:pStyle w:val="TAC"/>
              <w:rPr>
                <w:lang w:val="fi-FI" w:eastAsia="fi-FI"/>
              </w:rPr>
            </w:pPr>
            <w:r w:rsidRPr="00AE4694">
              <w:rPr>
                <w:lang w:val="fi-FI" w:eastAsia="fi-FI"/>
              </w:rPr>
              <w:t>n77A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rFonts w:cs="Arial"/>
                <w:szCs w:val="18"/>
                <w:lang w:eastAsia="ja-JP"/>
              </w:rPr>
              <w:t>DC_21A-28A-42C_n78A</w:t>
            </w:r>
          </w:p>
        </w:tc>
        <w:tc>
          <w:tcPr>
            <w:tcW w:w="3212" w:type="dxa"/>
          </w:tcPr>
          <w:p w:rsidR="00224F42" w:rsidRPr="00AE4694" w:rsidRDefault="00224F42" w:rsidP="00224F42">
            <w:pPr>
              <w:pStyle w:val="TAC"/>
              <w:rPr>
                <w:lang w:val="en-US" w:eastAsia="fi-FI"/>
              </w:rPr>
            </w:pPr>
            <w:r w:rsidRPr="00AE4694">
              <w:rPr>
                <w:lang w:val="en-US" w:eastAsia="fi-FI"/>
              </w:rPr>
              <w:t>DC_21A_n78A</w:t>
            </w:r>
          </w:p>
          <w:p w:rsidR="00224F42" w:rsidRPr="00AE4694" w:rsidRDefault="00224F42" w:rsidP="00224F42">
            <w:pPr>
              <w:pStyle w:val="TAC"/>
              <w:rPr>
                <w:lang w:val="en-US" w:eastAsia="fi-FI"/>
              </w:rPr>
            </w:pPr>
            <w:r w:rsidRPr="00AE4694">
              <w:rPr>
                <w:lang w:val="en-US" w:eastAsia="fi-FI"/>
              </w:rPr>
              <w:t>DC_28A_n78A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CA_21A-28A-42C</w:t>
            </w:r>
          </w:p>
        </w:tc>
        <w:tc>
          <w:tcPr>
            <w:tcW w:w="0" w:type="auto"/>
            <w:vAlign w:val="center"/>
          </w:tcPr>
          <w:p w:rsidR="00224F42" w:rsidRPr="00AE4694" w:rsidRDefault="00224F42" w:rsidP="00224F42">
            <w:pPr>
              <w:pStyle w:val="TAC"/>
              <w:rPr>
                <w:lang w:val="fi-FI" w:eastAsia="fi-FI"/>
              </w:rPr>
            </w:pPr>
            <w:r w:rsidRPr="00AE4694">
              <w:rPr>
                <w:lang w:val="fi-FI" w:eastAsia="fi-FI"/>
              </w:rPr>
              <w:t>n78A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rFonts w:cs="Arial"/>
                <w:szCs w:val="18"/>
                <w:lang w:eastAsia="ja-JP"/>
              </w:rPr>
              <w:t>DC_21A-28A-42C_n79A</w:t>
            </w:r>
          </w:p>
        </w:tc>
        <w:tc>
          <w:tcPr>
            <w:tcW w:w="3212" w:type="dxa"/>
          </w:tcPr>
          <w:p w:rsidR="00224F42" w:rsidRPr="00AE4694" w:rsidRDefault="00224F42" w:rsidP="00224F42">
            <w:pPr>
              <w:pStyle w:val="TAC"/>
              <w:rPr>
                <w:lang w:val="en-US" w:eastAsia="fi-FI"/>
              </w:rPr>
            </w:pPr>
            <w:r w:rsidRPr="00AE4694">
              <w:rPr>
                <w:lang w:val="en-US" w:eastAsia="fi-FI"/>
              </w:rPr>
              <w:t>DC_21A_n79A</w:t>
            </w:r>
          </w:p>
          <w:p w:rsidR="00224F42" w:rsidRPr="00AE4694" w:rsidRDefault="00224F42" w:rsidP="00224F42">
            <w:pPr>
              <w:pStyle w:val="TAC"/>
              <w:rPr>
                <w:lang w:val="fi-FI" w:eastAsia="fi-FI"/>
              </w:rPr>
            </w:pPr>
            <w:r w:rsidRPr="00AE4694">
              <w:rPr>
                <w:lang w:val="en-US" w:eastAsia="fi-FI"/>
              </w:rPr>
              <w:t>DC_28A_n79A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CA_21A-28A-42C</w:t>
            </w:r>
          </w:p>
        </w:tc>
        <w:tc>
          <w:tcPr>
            <w:tcW w:w="0" w:type="auto"/>
            <w:vAlign w:val="center"/>
          </w:tcPr>
          <w:p w:rsidR="00224F42" w:rsidRPr="00AE4694" w:rsidRDefault="00224F42" w:rsidP="00224F42">
            <w:pPr>
              <w:pStyle w:val="TAC"/>
              <w:rPr>
                <w:lang w:val="fi-FI" w:eastAsia="fi-FI"/>
              </w:rPr>
            </w:pPr>
            <w:r w:rsidRPr="00AE4694">
              <w:rPr>
                <w:lang w:val="fi-FI" w:eastAsia="fi-FI"/>
              </w:rPr>
              <w:t>n79A</w:t>
            </w:r>
          </w:p>
        </w:tc>
      </w:tr>
      <w:tr w:rsidR="00224F42" w:rsidRPr="00AE4694" w:rsidTr="00AD21D3">
        <w:trPr>
          <w:trHeight w:val="288"/>
          <w:jc w:val="center"/>
          <w:ins w:id="1883" w:author="Suhwan Lim" w:date="2019-05-21T17:06:00Z"/>
        </w:trPr>
        <w:tc>
          <w:tcPr>
            <w:tcW w:w="2136" w:type="dxa"/>
            <w:shd w:val="clear" w:color="auto" w:fill="auto"/>
            <w:noWrap/>
            <w:vAlign w:val="center"/>
          </w:tcPr>
          <w:p w:rsidR="00224F42" w:rsidRDefault="00224F42" w:rsidP="00224F42">
            <w:pPr>
              <w:pStyle w:val="TAC"/>
              <w:rPr>
                <w:ins w:id="1884" w:author="Suhwan Lim" w:date="2019-05-21T17:06:00Z"/>
                <w:rFonts w:cs="Arial"/>
                <w:lang w:eastAsia="ko-KR"/>
              </w:rPr>
            </w:pPr>
            <w:ins w:id="1885" w:author="Suhwan Lim" w:date="2019-05-21T17:06:00Z">
              <w:r>
                <w:rPr>
                  <w:rFonts w:cs="Arial" w:hint="eastAsia"/>
                  <w:lang w:eastAsia="ko-KR"/>
                </w:rPr>
                <w:t>DC_</w:t>
              </w:r>
              <w:r>
                <w:rPr>
                  <w:rFonts w:cs="Arial"/>
                  <w:lang w:eastAsia="ko-KR"/>
                </w:rPr>
                <w:t>2</w:t>
              </w:r>
              <w:r>
                <w:rPr>
                  <w:rFonts w:cs="Arial" w:hint="eastAsia"/>
                  <w:lang w:eastAsia="ko-KR"/>
                </w:rPr>
                <w:t>1A-</w:t>
              </w:r>
              <w:r>
                <w:rPr>
                  <w:rFonts w:cs="Arial"/>
                  <w:lang w:eastAsia="ko-KR"/>
                </w:rPr>
                <w:t>4</w:t>
              </w:r>
              <w:r>
                <w:rPr>
                  <w:rFonts w:cs="Arial" w:hint="eastAsia"/>
                  <w:lang w:eastAsia="ko-KR"/>
                </w:rPr>
                <w:t>2A_n77A-n79A</w:t>
              </w:r>
            </w:ins>
          </w:p>
          <w:p w:rsidR="00224F42" w:rsidRPr="00AE4694" w:rsidRDefault="00224F42" w:rsidP="00224F42">
            <w:pPr>
              <w:pStyle w:val="TAC"/>
              <w:rPr>
                <w:ins w:id="1886" w:author="Suhwan Lim" w:date="2019-05-21T17:06:00Z"/>
                <w:rFonts w:cs="Arial"/>
                <w:szCs w:val="18"/>
                <w:lang w:eastAsia="ja-JP"/>
              </w:rPr>
            </w:pPr>
            <w:ins w:id="1887" w:author="Suhwan Lim" w:date="2019-05-21T17:06:00Z">
              <w:r>
                <w:rPr>
                  <w:rFonts w:cs="Arial"/>
                  <w:lang w:eastAsia="ko-KR"/>
                </w:rPr>
                <w:t>DC_</w:t>
              </w:r>
            </w:ins>
            <w:ins w:id="1888" w:author="Suhwan Lim" w:date="2019-05-21T17:07:00Z">
              <w:r>
                <w:rPr>
                  <w:rFonts w:cs="Arial"/>
                  <w:lang w:eastAsia="ko-KR"/>
                </w:rPr>
                <w:t>2</w:t>
              </w:r>
            </w:ins>
            <w:ins w:id="1889" w:author="Suhwan Lim" w:date="2019-05-21T17:06:00Z">
              <w:r>
                <w:rPr>
                  <w:rFonts w:cs="Arial"/>
                  <w:lang w:eastAsia="ko-KR"/>
                </w:rPr>
                <w:t>1A-42C_n77A-n79A</w:t>
              </w:r>
            </w:ins>
          </w:p>
        </w:tc>
        <w:tc>
          <w:tcPr>
            <w:tcW w:w="3212" w:type="dxa"/>
          </w:tcPr>
          <w:p w:rsidR="00224F42" w:rsidRDefault="00224F42" w:rsidP="00224F42">
            <w:pPr>
              <w:pStyle w:val="TAC"/>
              <w:rPr>
                <w:ins w:id="1890" w:author="Suhwan Lim" w:date="2019-05-21T17:06:00Z"/>
                <w:lang w:eastAsia="ko-KR"/>
              </w:rPr>
            </w:pPr>
            <w:ins w:id="1891" w:author="Suhwan Lim" w:date="2019-05-21T17:06:00Z">
              <w:r>
                <w:rPr>
                  <w:lang w:eastAsia="ko-KR"/>
                </w:rPr>
                <w:t>DC_</w:t>
              </w:r>
            </w:ins>
            <w:ins w:id="1892" w:author="Suhwan Lim" w:date="2019-05-21T17:07:00Z">
              <w:r>
                <w:rPr>
                  <w:lang w:eastAsia="ko-KR"/>
                </w:rPr>
                <w:t>2</w:t>
              </w:r>
            </w:ins>
            <w:ins w:id="1893" w:author="Suhwan Lim" w:date="2019-05-21T17:06:00Z">
              <w:r>
                <w:rPr>
                  <w:lang w:eastAsia="ko-KR"/>
                </w:rPr>
                <w:t>1A_n77A</w:t>
              </w:r>
            </w:ins>
          </w:p>
          <w:p w:rsidR="00224F42" w:rsidRPr="00AE4694" w:rsidRDefault="00224F42" w:rsidP="00224F42">
            <w:pPr>
              <w:pStyle w:val="TAC"/>
              <w:rPr>
                <w:ins w:id="1894" w:author="Suhwan Lim" w:date="2019-05-21T17:06:00Z"/>
                <w:lang w:val="en-US" w:eastAsia="fi-FI"/>
              </w:rPr>
            </w:pPr>
            <w:ins w:id="1895" w:author="Suhwan Lim" w:date="2019-05-21T17:06:00Z">
              <w:r>
                <w:rPr>
                  <w:lang w:eastAsia="ko-KR"/>
                </w:rPr>
                <w:t>DC_</w:t>
              </w:r>
            </w:ins>
            <w:ins w:id="1896" w:author="Suhwan Lim" w:date="2019-05-21T17:07:00Z">
              <w:r>
                <w:rPr>
                  <w:lang w:eastAsia="ko-KR"/>
                </w:rPr>
                <w:t>2</w:t>
              </w:r>
            </w:ins>
            <w:ins w:id="1897" w:author="Suhwan Lim" w:date="2019-05-21T17:06:00Z">
              <w:r>
                <w:rPr>
                  <w:lang w:eastAsia="ko-KR"/>
                </w:rPr>
                <w:t>1A_n79A</w:t>
              </w:r>
            </w:ins>
          </w:p>
        </w:tc>
        <w:tc>
          <w:tcPr>
            <w:tcW w:w="0" w:type="auto"/>
            <w:shd w:val="clear" w:color="auto" w:fill="auto"/>
            <w:noWrap/>
            <w:vAlign w:val="center"/>
          </w:tcPr>
          <w:p w:rsidR="00224F42" w:rsidRDefault="00224F42" w:rsidP="00224F42">
            <w:pPr>
              <w:pStyle w:val="TAC"/>
              <w:rPr>
                <w:ins w:id="1898" w:author="Suhwan Lim" w:date="2019-05-21T17:06:00Z"/>
                <w:lang w:eastAsia="ko-KR"/>
              </w:rPr>
            </w:pPr>
            <w:ins w:id="1899" w:author="Suhwan Lim" w:date="2019-05-21T17:06:00Z">
              <w:r>
                <w:rPr>
                  <w:rFonts w:hint="eastAsia"/>
                  <w:lang w:eastAsia="ko-KR"/>
                </w:rPr>
                <w:t>CA_</w:t>
              </w:r>
            </w:ins>
            <w:ins w:id="1900" w:author="Suhwan Lim" w:date="2019-05-21T17:07:00Z">
              <w:r>
                <w:rPr>
                  <w:lang w:eastAsia="ko-KR"/>
                </w:rPr>
                <w:t>2</w:t>
              </w:r>
            </w:ins>
            <w:ins w:id="1901" w:author="Suhwan Lim" w:date="2019-05-21T17:06:00Z">
              <w:r>
                <w:rPr>
                  <w:rFonts w:hint="eastAsia"/>
                  <w:lang w:eastAsia="ko-KR"/>
                </w:rPr>
                <w:t>1A-</w:t>
              </w:r>
              <w:r>
                <w:rPr>
                  <w:lang w:eastAsia="ko-KR"/>
                </w:rPr>
                <w:t>4</w:t>
              </w:r>
              <w:r>
                <w:rPr>
                  <w:rFonts w:hint="eastAsia"/>
                  <w:lang w:eastAsia="ko-KR"/>
                </w:rPr>
                <w:t>2A</w:t>
              </w:r>
            </w:ins>
          </w:p>
          <w:p w:rsidR="00224F42" w:rsidRPr="00AE4694" w:rsidRDefault="00224F42" w:rsidP="00224F42">
            <w:pPr>
              <w:pStyle w:val="TAC"/>
              <w:rPr>
                <w:ins w:id="1902" w:author="Suhwan Lim" w:date="2019-05-21T17:06:00Z"/>
                <w:lang w:val="fi-FI" w:eastAsia="fi-FI"/>
              </w:rPr>
            </w:pPr>
            <w:ins w:id="1903" w:author="Suhwan Lim" w:date="2019-05-21T17:06:00Z">
              <w:r>
                <w:rPr>
                  <w:lang w:eastAsia="ko-KR"/>
                </w:rPr>
                <w:t>CA_</w:t>
              </w:r>
            </w:ins>
            <w:ins w:id="1904" w:author="Suhwan Lim" w:date="2019-05-21T17:07:00Z">
              <w:r>
                <w:rPr>
                  <w:lang w:eastAsia="ko-KR"/>
                </w:rPr>
                <w:t>2</w:t>
              </w:r>
            </w:ins>
            <w:ins w:id="1905" w:author="Suhwan Lim" w:date="2019-05-21T17:06:00Z">
              <w:r>
                <w:rPr>
                  <w:lang w:eastAsia="ko-KR"/>
                </w:rPr>
                <w:t>1A-42C</w:t>
              </w:r>
            </w:ins>
          </w:p>
        </w:tc>
        <w:tc>
          <w:tcPr>
            <w:tcW w:w="0" w:type="auto"/>
            <w:vAlign w:val="center"/>
          </w:tcPr>
          <w:p w:rsidR="00224F42" w:rsidRPr="00AE4694" w:rsidRDefault="00224F42" w:rsidP="00224F42">
            <w:pPr>
              <w:pStyle w:val="TAC"/>
              <w:rPr>
                <w:ins w:id="1906" w:author="Suhwan Lim" w:date="2019-05-21T17:06:00Z"/>
                <w:lang w:val="fi-FI" w:eastAsia="fi-FI"/>
              </w:rPr>
            </w:pPr>
            <w:ins w:id="1907" w:author="Suhwan Lim" w:date="2019-05-21T17:06:00Z">
              <w:r>
                <w:rPr>
                  <w:rFonts w:hint="eastAsia"/>
                  <w:lang w:eastAsia="ko-KR"/>
                </w:rPr>
                <w:t>CA_n77A-n79A</w:t>
              </w:r>
            </w:ins>
          </w:p>
        </w:tc>
      </w:tr>
      <w:tr w:rsidR="00224F42" w:rsidRPr="00AE4694" w:rsidTr="00AD21D3">
        <w:trPr>
          <w:trHeight w:val="288"/>
          <w:jc w:val="center"/>
          <w:ins w:id="1908" w:author="Suhwan Lim" w:date="2019-05-21T17:06:00Z"/>
        </w:trPr>
        <w:tc>
          <w:tcPr>
            <w:tcW w:w="2136" w:type="dxa"/>
            <w:shd w:val="clear" w:color="auto" w:fill="auto"/>
            <w:noWrap/>
            <w:vAlign w:val="center"/>
          </w:tcPr>
          <w:p w:rsidR="00224F42" w:rsidRDefault="00224F42" w:rsidP="00224F42">
            <w:pPr>
              <w:pStyle w:val="TAC"/>
              <w:rPr>
                <w:ins w:id="1909" w:author="Suhwan Lim" w:date="2019-05-21T17:06:00Z"/>
                <w:rFonts w:cs="Arial"/>
                <w:lang w:eastAsia="ko-KR"/>
              </w:rPr>
            </w:pPr>
            <w:ins w:id="1910" w:author="Suhwan Lim" w:date="2019-05-21T17:06:00Z">
              <w:r>
                <w:rPr>
                  <w:rFonts w:cs="Arial" w:hint="eastAsia"/>
                  <w:lang w:eastAsia="ko-KR"/>
                </w:rPr>
                <w:t>DC_</w:t>
              </w:r>
            </w:ins>
            <w:ins w:id="1911" w:author="Suhwan Lim" w:date="2019-05-21T17:07:00Z">
              <w:r>
                <w:rPr>
                  <w:rFonts w:cs="Arial"/>
                  <w:lang w:eastAsia="ko-KR"/>
                </w:rPr>
                <w:t>2</w:t>
              </w:r>
            </w:ins>
            <w:ins w:id="1912" w:author="Suhwan Lim" w:date="2019-05-21T17:06:00Z">
              <w:r>
                <w:rPr>
                  <w:rFonts w:cs="Arial" w:hint="eastAsia"/>
                  <w:lang w:eastAsia="ko-KR"/>
                </w:rPr>
                <w:t>1A-</w:t>
              </w:r>
              <w:r>
                <w:rPr>
                  <w:rFonts w:cs="Arial"/>
                  <w:lang w:eastAsia="ko-KR"/>
                </w:rPr>
                <w:t>4</w:t>
              </w:r>
              <w:r>
                <w:rPr>
                  <w:rFonts w:cs="Arial" w:hint="eastAsia"/>
                  <w:lang w:eastAsia="ko-KR"/>
                </w:rPr>
                <w:t>2A_n78A-n79A</w:t>
              </w:r>
            </w:ins>
          </w:p>
          <w:p w:rsidR="00224F42" w:rsidRPr="00AE4694" w:rsidRDefault="00224F42" w:rsidP="00224F42">
            <w:pPr>
              <w:pStyle w:val="TAC"/>
              <w:rPr>
                <w:ins w:id="1913" w:author="Suhwan Lim" w:date="2019-05-21T17:06:00Z"/>
                <w:rFonts w:cs="Arial"/>
                <w:szCs w:val="18"/>
                <w:lang w:eastAsia="ja-JP"/>
              </w:rPr>
            </w:pPr>
            <w:ins w:id="1914" w:author="Suhwan Lim" w:date="2019-05-21T17:06:00Z">
              <w:r>
                <w:rPr>
                  <w:rFonts w:cs="Arial"/>
                  <w:lang w:eastAsia="ko-KR"/>
                </w:rPr>
                <w:t>DC_</w:t>
              </w:r>
            </w:ins>
            <w:ins w:id="1915" w:author="Suhwan Lim" w:date="2019-05-21T17:07:00Z">
              <w:r>
                <w:rPr>
                  <w:rFonts w:cs="Arial"/>
                  <w:lang w:eastAsia="ko-KR"/>
                </w:rPr>
                <w:t>2</w:t>
              </w:r>
            </w:ins>
            <w:ins w:id="1916" w:author="Suhwan Lim" w:date="2019-05-21T17:06:00Z">
              <w:r>
                <w:rPr>
                  <w:rFonts w:cs="Arial"/>
                  <w:lang w:eastAsia="ko-KR"/>
                </w:rPr>
                <w:t>1A-42C_n78A-n79A</w:t>
              </w:r>
            </w:ins>
          </w:p>
        </w:tc>
        <w:tc>
          <w:tcPr>
            <w:tcW w:w="3212" w:type="dxa"/>
          </w:tcPr>
          <w:p w:rsidR="00224F42" w:rsidRDefault="00224F42" w:rsidP="00224F42">
            <w:pPr>
              <w:pStyle w:val="TAC"/>
              <w:rPr>
                <w:ins w:id="1917" w:author="Suhwan Lim" w:date="2019-05-21T17:06:00Z"/>
                <w:lang w:eastAsia="ko-KR"/>
              </w:rPr>
            </w:pPr>
            <w:ins w:id="1918" w:author="Suhwan Lim" w:date="2019-05-21T17:06:00Z">
              <w:r>
                <w:rPr>
                  <w:lang w:eastAsia="ko-KR"/>
                </w:rPr>
                <w:t>DC_</w:t>
              </w:r>
            </w:ins>
            <w:ins w:id="1919" w:author="Suhwan Lim" w:date="2019-05-21T17:07:00Z">
              <w:r>
                <w:rPr>
                  <w:lang w:eastAsia="ko-KR"/>
                </w:rPr>
                <w:t>2</w:t>
              </w:r>
            </w:ins>
            <w:ins w:id="1920" w:author="Suhwan Lim" w:date="2019-05-21T17:06:00Z">
              <w:r>
                <w:rPr>
                  <w:lang w:eastAsia="ko-KR"/>
                </w:rPr>
                <w:t>1A_n78A</w:t>
              </w:r>
            </w:ins>
          </w:p>
          <w:p w:rsidR="00224F42" w:rsidRPr="00AE4694" w:rsidRDefault="00224F42" w:rsidP="00224F42">
            <w:pPr>
              <w:pStyle w:val="TAC"/>
              <w:rPr>
                <w:ins w:id="1921" w:author="Suhwan Lim" w:date="2019-05-21T17:06:00Z"/>
                <w:lang w:val="en-US" w:eastAsia="fi-FI"/>
              </w:rPr>
            </w:pPr>
            <w:ins w:id="1922" w:author="Suhwan Lim" w:date="2019-05-21T17:06:00Z">
              <w:r>
                <w:rPr>
                  <w:lang w:eastAsia="ko-KR"/>
                </w:rPr>
                <w:t>DC_</w:t>
              </w:r>
            </w:ins>
            <w:ins w:id="1923" w:author="Suhwan Lim" w:date="2019-05-21T17:07:00Z">
              <w:r>
                <w:rPr>
                  <w:lang w:eastAsia="ko-KR"/>
                </w:rPr>
                <w:t>2</w:t>
              </w:r>
            </w:ins>
            <w:ins w:id="1924" w:author="Suhwan Lim" w:date="2019-05-21T17:06:00Z">
              <w:r>
                <w:rPr>
                  <w:lang w:eastAsia="ko-KR"/>
                </w:rPr>
                <w:t>1A_n79A</w:t>
              </w:r>
            </w:ins>
          </w:p>
        </w:tc>
        <w:tc>
          <w:tcPr>
            <w:tcW w:w="0" w:type="auto"/>
            <w:shd w:val="clear" w:color="auto" w:fill="auto"/>
            <w:noWrap/>
            <w:vAlign w:val="center"/>
          </w:tcPr>
          <w:p w:rsidR="00224F42" w:rsidRDefault="00224F42" w:rsidP="00224F42">
            <w:pPr>
              <w:pStyle w:val="TAC"/>
              <w:rPr>
                <w:ins w:id="1925" w:author="Suhwan Lim" w:date="2019-05-21T17:06:00Z"/>
                <w:lang w:eastAsia="ko-KR"/>
              </w:rPr>
            </w:pPr>
            <w:ins w:id="1926" w:author="Suhwan Lim" w:date="2019-05-21T17:06:00Z">
              <w:r>
                <w:rPr>
                  <w:rFonts w:hint="eastAsia"/>
                  <w:lang w:eastAsia="ko-KR"/>
                </w:rPr>
                <w:t>CA_</w:t>
              </w:r>
            </w:ins>
            <w:ins w:id="1927" w:author="Suhwan Lim" w:date="2019-05-21T17:07:00Z">
              <w:r>
                <w:rPr>
                  <w:lang w:eastAsia="ko-KR"/>
                </w:rPr>
                <w:t>2</w:t>
              </w:r>
            </w:ins>
            <w:ins w:id="1928" w:author="Suhwan Lim" w:date="2019-05-21T17:06:00Z">
              <w:r>
                <w:rPr>
                  <w:rFonts w:hint="eastAsia"/>
                  <w:lang w:eastAsia="ko-KR"/>
                </w:rPr>
                <w:t>1A-</w:t>
              </w:r>
              <w:r>
                <w:rPr>
                  <w:lang w:eastAsia="ko-KR"/>
                </w:rPr>
                <w:t>4</w:t>
              </w:r>
              <w:r>
                <w:rPr>
                  <w:rFonts w:hint="eastAsia"/>
                  <w:lang w:eastAsia="ko-KR"/>
                </w:rPr>
                <w:t>2A</w:t>
              </w:r>
            </w:ins>
          </w:p>
          <w:p w:rsidR="00224F42" w:rsidRPr="00AE4694" w:rsidRDefault="00224F42" w:rsidP="00224F42">
            <w:pPr>
              <w:pStyle w:val="TAC"/>
              <w:rPr>
                <w:ins w:id="1929" w:author="Suhwan Lim" w:date="2019-05-21T17:06:00Z"/>
                <w:lang w:val="fi-FI" w:eastAsia="fi-FI"/>
              </w:rPr>
            </w:pPr>
            <w:ins w:id="1930" w:author="Suhwan Lim" w:date="2019-05-21T17:06:00Z">
              <w:r>
                <w:rPr>
                  <w:lang w:eastAsia="ko-KR"/>
                </w:rPr>
                <w:t>CA_</w:t>
              </w:r>
            </w:ins>
            <w:ins w:id="1931" w:author="Suhwan Lim" w:date="2019-05-21T17:07:00Z">
              <w:r>
                <w:rPr>
                  <w:lang w:eastAsia="ko-KR"/>
                </w:rPr>
                <w:t>2</w:t>
              </w:r>
            </w:ins>
            <w:ins w:id="1932" w:author="Suhwan Lim" w:date="2019-05-21T17:06:00Z">
              <w:r>
                <w:rPr>
                  <w:lang w:eastAsia="ko-KR"/>
                </w:rPr>
                <w:t>1A-42C</w:t>
              </w:r>
            </w:ins>
          </w:p>
        </w:tc>
        <w:tc>
          <w:tcPr>
            <w:tcW w:w="0" w:type="auto"/>
            <w:vAlign w:val="center"/>
          </w:tcPr>
          <w:p w:rsidR="00224F42" w:rsidRPr="00AE4694" w:rsidRDefault="00224F42" w:rsidP="00224F42">
            <w:pPr>
              <w:pStyle w:val="TAC"/>
              <w:rPr>
                <w:ins w:id="1933" w:author="Suhwan Lim" w:date="2019-05-21T17:06:00Z"/>
                <w:lang w:val="fi-FI" w:eastAsia="fi-FI"/>
              </w:rPr>
            </w:pPr>
            <w:ins w:id="1934" w:author="Suhwan Lim" w:date="2019-05-21T17:06:00Z">
              <w:r>
                <w:rPr>
                  <w:rFonts w:hint="eastAsia"/>
                  <w:lang w:eastAsia="ko-KR"/>
                </w:rPr>
                <w:t>CA_n78A-n79A</w:t>
              </w:r>
            </w:ins>
          </w:p>
        </w:tc>
      </w:tr>
      <w:tr w:rsidR="00224F42" w:rsidRPr="00AE4694" w:rsidTr="00AD21D3">
        <w:trPr>
          <w:trHeight w:val="288"/>
          <w:jc w:val="center"/>
        </w:trPr>
        <w:tc>
          <w:tcPr>
            <w:tcW w:w="0" w:type="auto"/>
            <w:gridSpan w:val="4"/>
            <w:shd w:val="clear" w:color="auto" w:fill="auto"/>
            <w:noWrap/>
            <w:vAlign w:val="center"/>
          </w:tcPr>
          <w:p w:rsidR="00224F42" w:rsidRPr="00AE4694" w:rsidRDefault="00224F42" w:rsidP="00224F4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1935" w:name="_Toc535319279"/>
      <w:r w:rsidRPr="00AE4694">
        <w:lastRenderedPageBreak/>
        <w:t>5.5B.4.4</w:t>
      </w:r>
      <w:r w:rsidRPr="00AE4694">
        <w:tab/>
        <w:t>Inter-band EN-DC configurations within FR1 (five bands)</w:t>
      </w:r>
      <w:bookmarkEnd w:id="1935"/>
    </w:p>
    <w:p w:rsidR="008F27E3" w:rsidRPr="00AE4694" w:rsidRDefault="008F27E3" w:rsidP="008F27E3">
      <w:pPr>
        <w:pStyle w:val="TH"/>
      </w:pPr>
      <w:r w:rsidRPr="00AE4694">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614"/>
        <w:gridCol w:w="2335"/>
        <w:gridCol w:w="1739"/>
      </w:tblGrid>
      <w:tr w:rsidR="008F27E3" w:rsidRPr="00AE4694" w:rsidTr="00AD21D3">
        <w:trPr>
          <w:trHeight w:val="47"/>
          <w:tblHeader/>
          <w:jc w:val="center"/>
        </w:trPr>
        <w:tc>
          <w:tcPr>
            <w:tcW w:w="0" w:type="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shd w:val="clear" w:color="auto" w:fill="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shd w:val="clear" w:color="auto" w:fill="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hint="eastAsia"/>
              </w:rPr>
              <w:t>DC</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rPr>
              <w:t>_n</w:t>
            </w:r>
            <w:r w:rsidRPr="00AE4694">
              <w:rPr>
                <w:rFonts w:eastAsia="맑은 고딕" w:hint="eastAsia"/>
              </w:rPr>
              <w:t>78</w:t>
            </w:r>
            <w:r w:rsidRPr="00AE4694">
              <w:rPr>
                <w:rFonts w:hint="eastAsia"/>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w:t>
            </w:r>
            <w:r w:rsidRPr="00AE4694">
              <w:rPr>
                <w:rFonts w:eastAsia="맑은 고딕" w:hint="eastAsia"/>
              </w:rPr>
              <w:t>7A</w:t>
            </w:r>
            <w:r w:rsidRPr="00AE4694">
              <w:rPr>
                <w:rFonts w:hint="eastAsia"/>
              </w:rPr>
              <w:t>_n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lang w:val="fi-FI" w:eastAsia="fi-FI"/>
              </w:rPr>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pPr>
            <w:r w:rsidRPr="00AE4694">
              <w:rPr>
                <w:rFonts w:eastAsia="MS Mincho" w:cs="Arial"/>
                <w:szCs w:val="18"/>
                <w:lang w:eastAsia="ja-JP"/>
              </w:rPr>
              <w:t>DC_1A-3A-7A-20A_n28A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28</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28</w:t>
            </w:r>
            <w:r w:rsidRPr="00AE4694">
              <w:t>A</w:t>
            </w:r>
          </w:p>
          <w:p w:rsidR="008F27E3" w:rsidRPr="00AE4694" w:rsidRDefault="008F27E3" w:rsidP="00AD21D3">
            <w:pPr>
              <w:pStyle w:val="TAC"/>
            </w:pPr>
            <w:r w:rsidRPr="00AE4694">
              <w:t>DC_</w:t>
            </w:r>
            <w:r w:rsidRPr="00AE4694">
              <w:rPr>
                <w:rFonts w:eastAsia="맑은 고딕"/>
              </w:rPr>
              <w:t>7</w:t>
            </w:r>
            <w:r w:rsidRPr="00AE4694">
              <w:t>A</w:t>
            </w:r>
            <w:r w:rsidRPr="00AE4694">
              <w:rPr>
                <w:rFonts w:eastAsia="맑은 고딕"/>
              </w:rPr>
              <w:t>_</w:t>
            </w:r>
            <w:r w:rsidRPr="00AE4694">
              <w:t>n</w:t>
            </w:r>
            <w:r w:rsidRPr="00AE4694">
              <w:rPr>
                <w:rFonts w:eastAsia="맑은 고딕"/>
              </w:rPr>
              <w:t>28</w:t>
            </w:r>
            <w:r w:rsidRPr="00AE4694">
              <w:t>A</w:t>
            </w:r>
          </w:p>
          <w:p w:rsidR="008F27E3" w:rsidRPr="00AE4694" w:rsidRDefault="008F27E3" w:rsidP="00AD21D3">
            <w:pPr>
              <w:pStyle w:val="TAC"/>
            </w:pPr>
            <w:r w:rsidRPr="00AE4694">
              <w:t>DC_</w:t>
            </w:r>
            <w:r w:rsidRPr="00AE4694">
              <w:rPr>
                <w:rFonts w:eastAsia="맑은 고딕"/>
              </w:rPr>
              <w:t>20A</w:t>
            </w:r>
            <w:r w:rsidRPr="00AE4694">
              <w:t>_n</w:t>
            </w:r>
            <w:r w:rsidRPr="00AE4694">
              <w:rPr>
                <w:rFonts w:eastAsia="맑은 고딕"/>
              </w:rPr>
              <w:t>28</w:t>
            </w:r>
            <w:r w:rsidRPr="00AE4694">
              <w:t>A</w:t>
            </w:r>
          </w:p>
        </w:tc>
        <w:tc>
          <w:tcPr>
            <w:tcW w:w="0" w:type="auto"/>
            <w:noWrap/>
            <w:vAlign w:val="center"/>
          </w:tcPr>
          <w:p w:rsidR="008F27E3" w:rsidRPr="00AE4694" w:rsidRDefault="008F27E3" w:rsidP="00AD21D3">
            <w:pPr>
              <w:pStyle w:val="TAC"/>
            </w:pPr>
            <w:r w:rsidRPr="00AE4694">
              <w:rPr>
                <w:rFonts w:eastAsia="MS Mincho" w:cs="Arial"/>
                <w:szCs w:val="18"/>
                <w:lang w:eastAsia="ja-JP"/>
              </w:rPr>
              <w:t>CA_1A-3A-7A-20A</w:t>
            </w:r>
          </w:p>
        </w:tc>
        <w:tc>
          <w:tcPr>
            <w:tcW w:w="0" w:type="auto"/>
            <w:shd w:val="clear" w:color="auto" w:fill="auto"/>
            <w:vAlign w:val="center"/>
          </w:tcPr>
          <w:p w:rsidR="008F27E3" w:rsidRPr="00AE4694" w:rsidRDefault="008F27E3" w:rsidP="00AD21D3">
            <w:pPr>
              <w:pStyle w:val="TAC"/>
            </w:pPr>
            <w:r w:rsidRPr="00AE4694">
              <w:t>n28A</w:t>
            </w:r>
          </w:p>
        </w:tc>
      </w:tr>
      <w:tr w:rsidR="008F27E3" w:rsidRPr="00AE4694" w:rsidTr="00AD21D3">
        <w:trPr>
          <w:trHeight w:val="288"/>
          <w:jc w:val="center"/>
        </w:trPr>
        <w:tc>
          <w:tcPr>
            <w:tcW w:w="0" w:type="auto"/>
            <w:noWrap/>
            <w:vAlign w:val="center"/>
          </w:tcPr>
          <w:p w:rsidR="008F27E3" w:rsidRPr="00AE4694" w:rsidRDefault="008F27E3" w:rsidP="00AD21D3">
            <w:pPr>
              <w:pStyle w:val="TAC"/>
            </w:pPr>
            <w:r w:rsidRPr="00AE4694">
              <w:rPr>
                <w:rFonts w:hint="eastAsia"/>
              </w:rPr>
              <w:t>DC</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lang w:eastAsia="zh-CN"/>
              </w:rPr>
              <w:t>-7A_</w:t>
            </w:r>
            <w:r w:rsidRPr="00AE4694">
              <w:rPr>
                <w:rFonts w:hint="eastAsia"/>
              </w:rPr>
              <w:t>n</w:t>
            </w:r>
            <w:r w:rsidRPr="00AE4694">
              <w:rPr>
                <w:rFonts w:eastAsia="맑은 고딕" w:hint="eastAsia"/>
              </w:rPr>
              <w:t>78</w:t>
            </w:r>
            <w:r w:rsidRPr="00AE4694">
              <w:rPr>
                <w:rFonts w:hint="eastAsia"/>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7A</w:t>
            </w:r>
            <w:r w:rsidRPr="00AE4694">
              <w:rPr>
                <w:rFonts w:hint="eastAsia"/>
              </w:rPr>
              <w:t>_n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lang w:eastAsia="zh-CN"/>
              </w:rPr>
              <w:t>-7A</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7</w:t>
            </w:r>
            <w:r w:rsidRPr="00AE4694">
              <w:t>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20</w:t>
            </w:r>
            <w:r w:rsidRPr="00AE4694">
              <w:rPr>
                <w:rFonts w:eastAsia="맑은 고딕" w:hint="eastAsia"/>
              </w:rPr>
              <w:t>A</w:t>
            </w:r>
            <w:r w:rsidRPr="00AE4694">
              <w:rPr>
                <w:rFonts w:hint="eastAsia"/>
              </w:rPr>
              <w:t>_n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pPr>
            <w:r w:rsidRPr="00AE4694">
              <w:rPr>
                <w:rFonts w:eastAsia="MS Mincho" w:cs="Arial"/>
                <w:szCs w:val="18"/>
                <w:lang w:eastAsia="ja-JP"/>
              </w:rPr>
              <w:t>CA_1A-3A-7A-20A</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eastAsia="맑은 고딕" w:cs="Arial" w:hint="eastAsia"/>
                <w:szCs w:val="18"/>
                <w:lang w:eastAsia="ko-KR"/>
              </w:rPr>
              <w:t>DC_1A-3A-7A_n28A-n78A</w:t>
            </w:r>
          </w:p>
        </w:tc>
        <w:tc>
          <w:tcPr>
            <w:tcW w:w="0" w:type="auto"/>
            <w:shd w:val="clear" w:color="auto" w:fill="auto"/>
          </w:tcPr>
          <w:p w:rsidR="008F27E3" w:rsidRPr="00AE4694" w:rsidRDefault="008F27E3" w:rsidP="00AD21D3">
            <w:pPr>
              <w:pStyle w:val="TAC"/>
              <w:rPr>
                <w:rFonts w:eastAsia="맑은 고딕"/>
                <w:lang w:eastAsia="ko-KR"/>
              </w:rPr>
            </w:pPr>
            <w:r w:rsidRPr="00AE4694">
              <w:rPr>
                <w:rFonts w:eastAsia="맑은 고딕" w:hint="eastAsia"/>
                <w:lang w:eastAsia="ko-KR"/>
              </w:rPr>
              <w:t>DC_1A_n28A</w:t>
            </w:r>
          </w:p>
          <w:p w:rsidR="008F27E3" w:rsidRPr="00AE4694" w:rsidRDefault="008F27E3" w:rsidP="00AD21D3">
            <w:pPr>
              <w:pStyle w:val="TAC"/>
              <w:rPr>
                <w:rFonts w:eastAsia="맑은 고딕"/>
                <w:lang w:eastAsia="ko-KR"/>
              </w:rPr>
            </w:pPr>
            <w:r w:rsidRPr="00AE4694">
              <w:rPr>
                <w:rFonts w:eastAsia="맑은 고딕"/>
                <w:lang w:eastAsia="ko-KR"/>
              </w:rPr>
              <w:t>DC_1A_n78A</w:t>
            </w:r>
          </w:p>
          <w:p w:rsidR="008F27E3" w:rsidRPr="00AE4694" w:rsidRDefault="008F27E3" w:rsidP="00AD21D3">
            <w:pPr>
              <w:pStyle w:val="TAC"/>
              <w:rPr>
                <w:rFonts w:eastAsia="맑은 고딕"/>
                <w:lang w:eastAsia="ko-KR"/>
              </w:rPr>
            </w:pPr>
            <w:r w:rsidRPr="00AE4694">
              <w:rPr>
                <w:rFonts w:eastAsia="맑은 고딕"/>
                <w:lang w:eastAsia="ko-KR"/>
              </w:rPr>
              <w:t>DC_3A_n28A</w:t>
            </w:r>
          </w:p>
          <w:p w:rsidR="008F27E3" w:rsidRPr="00AE4694" w:rsidRDefault="008F27E3" w:rsidP="00AD21D3">
            <w:pPr>
              <w:pStyle w:val="TAC"/>
              <w:rPr>
                <w:rFonts w:eastAsia="맑은 고딕"/>
                <w:lang w:eastAsia="ko-KR"/>
              </w:rPr>
            </w:pPr>
            <w:r w:rsidRPr="00AE4694">
              <w:rPr>
                <w:rFonts w:eastAsia="맑은 고딕"/>
                <w:lang w:eastAsia="ko-KR"/>
              </w:rPr>
              <w:t>DC_3A_n78A</w:t>
            </w:r>
          </w:p>
          <w:p w:rsidR="008F27E3" w:rsidRPr="00AE4694" w:rsidRDefault="008F27E3" w:rsidP="00AD21D3">
            <w:pPr>
              <w:pStyle w:val="TAC"/>
              <w:rPr>
                <w:rFonts w:eastAsia="맑은 고딕"/>
                <w:lang w:eastAsia="ko-KR"/>
              </w:rPr>
            </w:pPr>
            <w:r w:rsidRPr="00AE4694">
              <w:rPr>
                <w:rFonts w:eastAsia="맑은 고딕"/>
                <w:lang w:eastAsia="ko-KR"/>
              </w:rPr>
              <w:t>DC_7A_n28A</w:t>
            </w:r>
          </w:p>
          <w:p w:rsidR="008F27E3" w:rsidRPr="00AE4694" w:rsidRDefault="008F27E3" w:rsidP="00AD21D3">
            <w:pPr>
              <w:pStyle w:val="TAC"/>
            </w:pPr>
            <w:r w:rsidRPr="00AE4694">
              <w:rPr>
                <w:rFonts w:eastAsia="맑은 고딕"/>
                <w:lang w:eastAsia="ko-KR"/>
              </w:rPr>
              <w:t>DC_7A_n78A</w:t>
            </w:r>
          </w:p>
        </w:tc>
        <w:tc>
          <w:tcPr>
            <w:tcW w:w="0" w:type="auto"/>
            <w:noWrap/>
            <w:vAlign w:val="center"/>
          </w:tcPr>
          <w:p w:rsidR="008F27E3" w:rsidRPr="00AE4694" w:rsidRDefault="008F27E3" w:rsidP="00AD21D3">
            <w:pPr>
              <w:pStyle w:val="TAC"/>
              <w:rPr>
                <w:rFonts w:cs="Arial"/>
                <w:lang w:eastAsia="ja-JP"/>
              </w:rPr>
            </w:pPr>
            <w:r w:rsidRPr="00AE4694">
              <w:rPr>
                <w:rFonts w:eastAsia="맑은 고딕" w:cs="Arial" w:hint="eastAsia"/>
                <w:szCs w:val="18"/>
                <w:lang w:eastAsia="ko-KR"/>
              </w:rPr>
              <w:t>CA_1A-3A-7A</w:t>
            </w:r>
          </w:p>
        </w:tc>
        <w:tc>
          <w:tcPr>
            <w:tcW w:w="0" w:type="auto"/>
            <w:shd w:val="clear" w:color="auto" w:fill="auto"/>
            <w:vAlign w:val="center"/>
          </w:tcPr>
          <w:p w:rsidR="008F27E3" w:rsidRPr="00AE4694" w:rsidRDefault="008F27E3" w:rsidP="00AD21D3">
            <w:pPr>
              <w:pStyle w:val="TAC"/>
            </w:pPr>
            <w:r w:rsidRPr="00AE4694">
              <w:rPr>
                <w:rFonts w:eastAsia="맑은 고딕" w:hint="eastAsia"/>
                <w:lang w:eastAsia="ko-KR"/>
              </w:rPr>
              <w:t>CA_n28A</w:t>
            </w:r>
            <w:r w:rsidRPr="00AE4694">
              <w:rPr>
                <w:rFonts w:eastAsia="맑은 고딕"/>
                <w:lang w:eastAsia="ko-KR"/>
              </w:rPr>
              <w:t>-n78A</w:t>
            </w:r>
          </w:p>
        </w:tc>
      </w:tr>
      <w:tr w:rsidR="008F27E3" w:rsidRPr="00AE4694" w:rsidTr="00AD21D3">
        <w:trPr>
          <w:trHeight w:val="288"/>
          <w:jc w:val="center"/>
          <w:ins w:id="1936" w:author="Suhwan Lim" w:date="2019-04-18T15:44:00Z"/>
        </w:trPr>
        <w:tc>
          <w:tcPr>
            <w:tcW w:w="0" w:type="auto"/>
            <w:noWrap/>
            <w:vAlign w:val="center"/>
          </w:tcPr>
          <w:p w:rsidR="008F27E3" w:rsidRPr="00AE4694" w:rsidRDefault="008F27E3" w:rsidP="00AD21D3">
            <w:pPr>
              <w:pStyle w:val="TAC"/>
              <w:rPr>
                <w:ins w:id="1937" w:author="Suhwan Lim" w:date="2019-04-18T15:44:00Z"/>
                <w:rFonts w:eastAsia="맑은 고딕" w:cs="Arial"/>
                <w:szCs w:val="18"/>
                <w:lang w:eastAsia="ko-KR"/>
              </w:rPr>
            </w:pPr>
            <w:ins w:id="1938" w:author="Suhwan Lim" w:date="2019-04-18T15:44:00Z">
              <w:r>
                <w:rPr>
                  <w:rFonts w:eastAsia="맑은 고딕" w:cs="Arial" w:hint="eastAsia"/>
                  <w:szCs w:val="18"/>
                  <w:lang w:eastAsia="ko-KR"/>
                </w:rPr>
                <w:t>DC_1A-3A-7C</w:t>
              </w:r>
              <w:r w:rsidRPr="00AE4694">
                <w:rPr>
                  <w:rFonts w:eastAsia="맑은 고딕" w:cs="Arial" w:hint="eastAsia"/>
                  <w:szCs w:val="18"/>
                  <w:lang w:eastAsia="ko-KR"/>
                </w:rPr>
                <w:t>_n28A-n78A</w:t>
              </w:r>
            </w:ins>
          </w:p>
        </w:tc>
        <w:tc>
          <w:tcPr>
            <w:tcW w:w="0" w:type="auto"/>
            <w:shd w:val="clear" w:color="auto" w:fill="auto"/>
          </w:tcPr>
          <w:p w:rsidR="008F27E3" w:rsidRPr="00AE4694" w:rsidRDefault="008F27E3" w:rsidP="00AD21D3">
            <w:pPr>
              <w:pStyle w:val="TAC"/>
              <w:rPr>
                <w:ins w:id="1939" w:author="Suhwan Lim" w:date="2019-04-18T15:44:00Z"/>
                <w:rFonts w:eastAsia="맑은 고딕"/>
                <w:lang w:eastAsia="ko-KR"/>
              </w:rPr>
            </w:pPr>
            <w:ins w:id="1940" w:author="Suhwan Lim" w:date="2019-04-18T15:44:00Z">
              <w:r w:rsidRPr="00AE4694">
                <w:rPr>
                  <w:rFonts w:eastAsia="맑은 고딕" w:hint="eastAsia"/>
                  <w:lang w:eastAsia="ko-KR"/>
                </w:rPr>
                <w:t>DC_1A_n28A</w:t>
              </w:r>
            </w:ins>
          </w:p>
          <w:p w:rsidR="008F27E3" w:rsidRPr="00AE4694" w:rsidRDefault="008F27E3" w:rsidP="00AD21D3">
            <w:pPr>
              <w:pStyle w:val="TAC"/>
              <w:rPr>
                <w:ins w:id="1941" w:author="Suhwan Lim" w:date="2019-04-18T15:44:00Z"/>
                <w:rFonts w:eastAsia="맑은 고딕"/>
                <w:lang w:eastAsia="ko-KR"/>
              </w:rPr>
            </w:pPr>
            <w:ins w:id="1942" w:author="Suhwan Lim" w:date="2019-04-18T15:44:00Z">
              <w:r w:rsidRPr="00AE4694">
                <w:rPr>
                  <w:rFonts w:eastAsia="맑은 고딕"/>
                  <w:lang w:eastAsia="ko-KR"/>
                </w:rPr>
                <w:t>DC_1A_n78A</w:t>
              </w:r>
            </w:ins>
          </w:p>
          <w:p w:rsidR="008F27E3" w:rsidRPr="00AE4694" w:rsidRDefault="008F27E3" w:rsidP="00AD21D3">
            <w:pPr>
              <w:pStyle w:val="TAC"/>
              <w:rPr>
                <w:ins w:id="1943" w:author="Suhwan Lim" w:date="2019-04-18T15:44:00Z"/>
                <w:rFonts w:eastAsia="맑은 고딕"/>
                <w:lang w:eastAsia="ko-KR"/>
              </w:rPr>
            </w:pPr>
            <w:ins w:id="1944" w:author="Suhwan Lim" w:date="2019-04-18T15:44:00Z">
              <w:r w:rsidRPr="00AE4694">
                <w:rPr>
                  <w:rFonts w:eastAsia="맑은 고딕"/>
                  <w:lang w:eastAsia="ko-KR"/>
                </w:rPr>
                <w:t>DC_3A_n28A</w:t>
              </w:r>
            </w:ins>
          </w:p>
          <w:p w:rsidR="008F27E3" w:rsidRPr="00AE4694" w:rsidRDefault="008F27E3" w:rsidP="00AD21D3">
            <w:pPr>
              <w:pStyle w:val="TAC"/>
              <w:rPr>
                <w:ins w:id="1945" w:author="Suhwan Lim" w:date="2019-04-18T15:44:00Z"/>
                <w:rFonts w:eastAsia="맑은 고딕"/>
                <w:lang w:eastAsia="ko-KR"/>
              </w:rPr>
            </w:pPr>
            <w:ins w:id="1946" w:author="Suhwan Lim" w:date="2019-04-18T15:44:00Z">
              <w:r w:rsidRPr="00AE4694">
                <w:rPr>
                  <w:rFonts w:eastAsia="맑은 고딕"/>
                  <w:lang w:eastAsia="ko-KR"/>
                </w:rPr>
                <w:t>DC_3A_n78A</w:t>
              </w:r>
            </w:ins>
          </w:p>
          <w:p w:rsidR="008F27E3" w:rsidRPr="00AE4694" w:rsidRDefault="008F27E3" w:rsidP="00AD21D3">
            <w:pPr>
              <w:pStyle w:val="TAC"/>
              <w:rPr>
                <w:ins w:id="1947" w:author="Suhwan Lim" w:date="2019-04-18T15:44:00Z"/>
                <w:rFonts w:eastAsia="맑은 고딕"/>
                <w:lang w:eastAsia="ko-KR"/>
              </w:rPr>
            </w:pPr>
            <w:ins w:id="1948" w:author="Suhwan Lim" w:date="2019-04-18T15:44:00Z">
              <w:r w:rsidRPr="00AE4694">
                <w:rPr>
                  <w:rFonts w:eastAsia="맑은 고딕"/>
                  <w:lang w:eastAsia="ko-KR"/>
                </w:rPr>
                <w:t>DC_7A_n28A</w:t>
              </w:r>
            </w:ins>
          </w:p>
          <w:p w:rsidR="008F27E3" w:rsidRDefault="008F27E3" w:rsidP="00AD21D3">
            <w:pPr>
              <w:pStyle w:val="TAC"/>
              <w:rPr>
                <w:ins w:id="1949" w:author="Suhwan Lim" w:date="2019-04-18T15:44:00Z"/>
                <w:rFonts w:eastAsia="맑은 고딕"/>
                <w:lang w:eastAsia="ko-KR"/>
              </w:rPr>
            </w:pPr>
            <w:ins w:id="1950" w:author="Suhwan Lim" w:date="2019-04-18T15:44:00Z">
              <w:r w:rsidRPr="00AE4694">
                <w:rPr>
                  <w:rFonts w:eastAsia="맑은 고딕"/>
                  <w:lang w:eastAsia="ko-KR"/>
                </w:rPr>
                <w:t>DC_7A_n78A</w:t>
              </w:r>
            </w:ins>
          </w:p>
          <w:p w:rsidR="008F27E3" w:rsidRPr="00AE4694" w:rsidRDefault="008F27E3" w:rsidP="00AD21D3">
            <w:pPr>
              <w:pStyle w:val="TAC"/>
              <w:rPr>
                <w:ins w:id="1951" w:author="Suhwan Lim" w:date="2019-04-18T15:44:00Z"/>
                <w:rFonts w:eastAsia="맑은 고딕"/>
                <w:lang w:eastAsia="ko-KR"/>
              </w:rPr>
            </w:pPr>
            <w:ins w:id="1952" w:author="Suhwan Lim" w:date="2019-04-18T15:44:00Z">
              <w:r>
                <w:rPr>
                  <w:rFonts w:eastAsia="맑은 고딕"/>
                  <w:lang w:eastAsia="ko-KR"/>
                </w:rPr>
                <w:t>DC_7C</w:t>
              </w:r>
              <w:r w:rsidRPr="00AE4694">
                <w:rPr>
                  <w:rFonts w:eastAsia="맑은 고딕"/>
                  <w:lang w:eastAsia="ko-KR"/>
                </w:rPr>
                <w:t>_n28A</w:t>
              </w:r>
            </w:ins>
          </w:p>
          <w:p w:rsidR="008F27E3" w:rsidRPr="00AE4694" w:rsidRDefault="008F27E3" w:rsidP="00AD21D3">
            <w:pPr>
              <w:pStyle w:val="TAC"/>
              <w:rPr>
                <w:ins w:id="1953" w:author="Suhwan Lim" w:date="2019-04-18T15:44:00Z"/>
                <w:rFonts w:eastAsia="맑은 고딕"/>
                <w:lang w:eastAsia="ko-KR"/>
              </w:rPr>
            </w:pPr>
            <w:ins w:id="1954" w:author="Suhwan Lim" w:date="2019-04-18T15:44:00Z">
              <w:r>
                <w:rPr>
                  <w:rFonts w:eastAsia="맑은 고딕"/>
                  <w:lang w:eastAsia="ko-KR"/>
                </w:rPr>
                <w:t>DC_7C</w:t>
              </w:r>
              <w:r w:rsidRPr="00AE4694">
                <w:rPr>
                  <w:rFonts w:eastAsia="맑은 고딕"/>
                  <w:lang w:eastAsia="ko-KR"/>
                </w:rPr>
                <w:t>_n78A</w:t>
              </w:r>
            </w:ins>
          </w:p>
        </w:tc>
        <w:tc>
          <w:tcPr>
            <w:tcW w:w="0" w:type="auto"/>
            <w:noWrap/>
            <w:vAlign w:val="center"/>
          </w:tcPr>
          <w:p w:rsidR="008F27E3" w:rsidRDefault="008F27E3" w:rsidP="00AD21D3">
            <w:pPr>
              <w:pStyle w:val="TAC"/>
              <w:rPr>
                <w:ins w:id="1955" w:author="Suhwan Lim" w:date="2019-04-18T15:44:00Z"/>
                <w:rFonts w:eastAsia="맑은 고딕" w:cs="Arial"/>
                <w:szCs w:val="18"/>
                <w:lang w:eastAsia="ko-KR"/>
              </w:rPr>
            </w:pPr>
            <w:ins w:id="1956" w:author="Suhwan Lim" w:date="2019-04-18T15:44:00Z">
              <w:r w:rsidRPr="00AE4694">
                <w:rPr>
                  <w:rFonts w:eastAsia="맑은 고딕" w:cs="Arial" w:hint="eastAsia"/>
                  <w:szCs w:val="18"/>
                  <w:lang w:eastAsia="ko-KR"/>
                </w:rPr>
                <w:t>CA_1A-3A-7A</w:t>
              </w:r>
            </w:ins>
          </w:p>
          <w:p w:rsidR="008F27E3" w:rsidRPr="00AE4694" w:rsidRDefault="008F27E3" w:rsidP="00AD21D3">
            <w:pPr>
              <w:pStyle w:val="TAC"/>
              <w:rPr>
                <w:ins w:id="1957" w:author="Suhwan Lim" w:date="2019-04-18T15:44:00Z"/>
                <w:rFonts w:eastAsia="맑은 고딕" w:cs="Arial"/>
                <w:szCs w:val="18"/>
                <w:lang w:eastAsia="ko-KR"/>
              </w:rPr>
            </w:pPr>
            <w:ins w:id="1958" w:author="Suhwan Lim" w:date="2019-04-18T15:44:00Z">
              <w:r w:rsidRPr="00AE4694">
                <w:rPr>
                  <w:rFonts w:eastAsia="맑은 고딕" w:cs="Arial" w:hint="eastAsia"/>
                  <w:szCs w:val="18"/>
                  <w:lang w:eastAsia="ko-KR"/>
                </w:rPr>
                <w:t>CA_1A-3A</w:t>
              </w:r>
              <w:r>
                <w:rPr>
                  <w:rFonts w:eastAsia="맑은 고딕" w:cs="Arial" w:hint="eastAsia"/>
                  <w:szCs w:val="18"/>
                  <w:lang w:eastAsia="ko-KR"/>
                </w:rPr>
                <w:t>-7C</w:t>
              </w:r>
            </w:ins>
          </w:p>
        </w:tc>
        <w:tc>
          <w:tcPr>
            <w:tcW w:w="0" w:type="auto"/>
            <w:shd w:val="clear" w:color="auto" w:fill="auto"/>
            <w:vAlign w:val="center"/>
          </w:tcPr>
          <w:p w:rsidR="008F27E3" w:rsidRPr="00AE4694" w:rsidRDefault="008F27E3" w:rsidP="00AD21D3">
            <w:pPr>
              <w:pStyle w:val="TAC"/>
              <w:rPr>
                <w:ins w:id="1959" w:author="Suhwan Lim" w:date="2019-04-18T15:44:00Z"/>
                <w:rFonts w:eastAsia="맑은 고딕"/>
                <w:lang w:eastAsia="ko-KR"/>
              </w:rPr>
            </w:pPr>
            <w:ins w:id="1960" w:author="Suhwan Lim" w:date="2019-04-18T15:44:00Z">
              <w:r w:rsidRPr="00AE4694">
                <w:rPr>
                  <w:rFonts w:eastAsia="맑은 고딕" w:hint="eastAsia"/>
                  <w:lang w:eastAsia="ko-KR"/>
                </w:rPr>
                <w:t>CA_n28A</w:t>
              </w:r>
              <w:r w:rsidRPr="00AE4694">
                <w:rPr>
                  <w:rFonts w:eastAsia="맑은 고딕"/>
                  <w:lang w:eastAsia="ko-KR"/>
                </w:rPr>
                <w:t>-n78A</w:t>
              </w:r>
            </w:ins>
          </w:p>
        </w:tc>
      </w:tr>
      <w:tr w:rsidR="008F27E3" w:rsidRPr="00AE4694" w:rsidTr="00AD21D3">
        <w:trPr>
          <w:trHeight w:val="288"/>
          <w:jc w:val="center"/>
          <w:ins w:id="1961" w:author="Suhwan Lim" w:date="2019-04-18T15:44:00Z"/>
        </w:trPr>
        <w:tc>
          <w:tcPr>
            <w:tcW w:w="0" w:type="auto"/>
            <w:noWrap/>
            <w:vAlign w:val="center"/>
          </w:tcPr>
          <w:p w:rsidR="008F27E3" w:rsidRDefault="008F27E3" w:rsidP="00AD21D3">
            <w:pPr>
              <w:pStyle w:val="TAC"/>
              <w:rPr>
                <w:ins w:id="1962" w:author="Suhwan Lim" w:date="2019-04-18T15:44:00Z"/>
                <w:rFonts w:eastAsia="맑은 고딕" w:cs="Arial"/>
                <w:szCs w:val="18"/>
                <w:lang w:eastAsia="ko-KR"/>
              </w:rPr>
            </w:pPr>
            <w:ins w:id="1963" w:author="Suhwan Lim" w:date="2019-04-18T15:45:00Z">
              <w:r>
                <w:rPr>
                  <w:rFonts w:eastAsia="맑은 고딕" w:cs="Arial" w:hint="eastAsia"/>
                  <w:szCs w:val="18"/>
                  <w:lang w:eastAsia="ko-KR"/>
                </w:rPr>
                <w:t>DC_1A-3C-7A</w:t>
              </w:r>
              <w:r w:rsidRPr="00AE4694">
                <w:rPr>
                  <w:rFonts w:eastAsia="맑은 고딕" w:cs="Arial" w:hint="eastAsia"/>
                  <w:szCs w:val="18"/>
                  <w:lang w:eastAsia="ko-KR"/>
                </w:rPr>
                <w:t>_n28A-n78A</w:t>
              </w:r>
            </w:ins>
          </w:p>
        </w:tc>
        <w:tc>
          <w:tcPr>
            <w:tcW w:w="0" w:type="auto"/>
            <w:shd w:val="clear" w:color="auto" w:fill="auto"/>
          </w:tcPr>
          <w:p w:rsidR="008F27E3" w:rsidRPr="00AE4694" w:rsidRDefault="008F27E3" w:rsidP="00AD21D3">
            <w:pPr>
              <w:pStyle w:val="TAC"/>
              <w:rPr>
                <w:ins w:id="1964" w:author="Suhwan Lim" w:date="2019-04-18T15:45:00Z"/>
                <w:rFonts w:eastAsia="맑은 고딕"/>
                <w:lang w:eastAsia="ko-KR"/>
              </w:rPr>
            </w:pPr>
            <w:ins w:id="1965" w:author="Suhwan Lim" w:date="2019-04-18T15:45:00Z">
              <w:r w:rsidRPr="00AE4694">
                <w:rPr>
                  <w:rFonts w:eastAsia="맑은 고딕" w:hint="eastAsia"/>
                  <w:lang w:eastAsia="ko-KR"/>
                </w:rPr>
                <w:t>DC_1A_n28A</w:t>
              </w:r>
            </w:ins>
          </w:p>
          <w:p w:rsidR="008F27E3" w:rsidRPr="00AE4694" w:rsidRDefault="008F27E3" w:rsidP="00AD21D3">
            <w:pPr>
              <w:pStyle w:val="TAC"/>
              <w:rPr>
                <w:ins w:id="1966" w:author="Suhwan Lim" w:date="2019-04-18T15:45:00Z"/>
                <w:rFonts w:eastAsia="맑은 고딕"/>
                <w:lang w:eastAsia="ko-KR"/>
              </w:rPr>
            </w:pPr>
            <w:ins w:id="1967" w:author="Suhwan Lim" w:date="2019-04-18T15:45:00Z">
              <w:r w:rsidRPr="00AE4694">
                <w:rPr>
                  <w:rFonts w:eastAsia="맑은 고딕"/>
                  <w:lang w:eastAsia="ko-KR"/>
                </w:rPr>
                <w:t>DC_1A_n78A</w:t>
              </w:r>
            </w:ins>
          </w:p>
          <w:p w:rsidR="008F27E3" w:rsidRPr="00AE4694" w:rsidRDefault="008F27E3" w:rsidP="00AD21D3">
            <w:pPr>
              <w:pStyle w:val="TAC"/>
              <w:rPr>
                <w:ins w:id="1968" w:author="Suhwan Lim" w:date="2019-04-18T15:45:00Z"/>
                <w:rFonts w:eastAsia="맑은 고딕"/>
                <w:lang w:eastAsia="ko-KR"/>
              </w:rPr>
            </w:pPr>
            <w:ins w:id="1969" w:author="Suhwan Lim" w:date="2019-04-18T15:45:00Z">
              <w:r w:rsidRPr="00AE4694">
                <w:rPr>
                  <w:rFonts w:eastAsia="맑은 고딕"/>
                  <w:lang w:eastAsia="ko-KR"/>
                </w:rPr>
                <w:t>DC_3A_n28A</w:t>
              </w:r>
            </w:ins>
          </w:p>
          <w:p w:rsidR="008F27E3" w:rsidRPr="00AE4694" w:rsidRDefault="008F27E3" w:rsidP="00AD21D3">
            <w:pPr>
              <w:pStyle w:val="TAC"/>
              <w:rPr>
                <w:ins w:id="1970" w:author="Suhwan Lim" w:date="2019-04-18T15:45:00Z"/>
                <w:rFonts w:eastAsia="맑은 고딕"/>
                <w:lang w:eastAsia="ko-KR"/>
              </w:rPr>
            </w:pPr>
            <w:ins w:id="1971" w:author="Suhwan Lim" w:date="2019-04-18T15:45:00Z">
              <w:r w:rsidRPr="00AE4694">
                <w:rPr>
                  <w:rFonts w:eastAsia="맑은 고딕"/>
                  <w:lang w:eastAsia="ko-KR"/>
                </w:rPr>
                <w:t>DC_3A_n78A</w:t>
              </w:r>
            </w:ins>
          </w:p>
          <w:p w:rsidR="008F27E3" w:rsidRPr="00AE4694" w:rsidRDefault="008F27E3" w:rsidP="00AD21D3">
            <w:pPr>
              <w:pStyle w:val="TAC"/>
              <w:rPr>
                <w:ins w:id="1972" w:author="Suhwan Lim" w:date="2019-04-18T15:45:00Z"/>
                <w:rFonts w:eastAsia="맑은 고딕"/>
                <w:lang w:eastAsia="ko-KR"/>
              </w:rPr>
            </w:pPr>
            <w:ins w:id="1973" w:author="Suhwan Lim" w:date="2019-04-18T15:45:00Z">
              <w:r>
                <w:rPr>
                  <w:rFonts w:eastAsia="맑은 고딕"/>
                  <w:lang w:eastAsia="ko-KR"/>
                </w:rPr>
                <w:t>DC_3C</w:t>
              </w:r>
              <w:r w:rsidRPr="00AE4694">
                <w:rPr>
                  <w:rFonts w:eastAsia="맑은 고딕"/>
                  <w:lang w:eastAsia="ko-KR"/>
                </w:rPr>
                <w:t>_n28A</w:t>
              </w:r>
            </w:ins>
          </w:p>
          <w:p w:rsidR="008F27E3" w:rsidRDefault="008F27E3" w:rsidP="00AD21D3">
            <w:pPr>
              <w:pStyle w:val="TAC"/>
              <w:rPr>
                <w:ins w:id="1974" w:author="Suhwan Lim" w:date="2019-04-18T15:45:00Z"/>
                <w:rFonts w:eastAsia="맑은 고딕"/>
                <w:lang w:eastAsia="ko-KR"/>
              </w:rPr>
            </w:pPr>
            <w:ins w:id="1975" w:author="Suhwan Lim" w:date="2019-04-18T15:45:00Z">
              <w:r>
                <w:rPr>
                  <w:rFonts w:eastAsia="맑은 고딕"/>
                  <w:lang w:eastAsia="ko-KR"/>
                </w:rPr>
                <w:t>DC_3C</w:t>
              </w:r>
              <w:r w:rsidRPr="00AE4694">
                <w:rPr>
                  <w:rFonts w:eastAsia="맑은 고딕"/>
                  <w:lang w:eastAsia="ko-KR"/>
                </w:rPr>
                <w:t>_n78A</w:t>
              </w:r>
            </w:ins>
          </w:p>
          <w:p w:rsidR="008F27E3" w:rsidRPr="00AE4694" w:rsidRDefault="008F27E3" w:rsidP="00AD21D3">
            <w:pPr>
              <w:pStyle w:val="TAC"/>
              <w:rPr>
                <w:ins w:id="1976" w:author="Suhwan Lim" w:date="2019-04-18T15:45:00Z"/>
                <w:rFonts w:eastAsia="맑은 고딕"/>
                <w:lang w:eastAsia="ko-KR"/>
              </w:rPr>
            </w:pPr>
            <w:ins w:id="1977" w:author="Suhwan Lim" w:date="2019-04-18T15:45:00Z">
              <w:r>
                <w:rPr>
                  <w:rFonts w:eastAsia="맑은 고딕"/>
                  <w:lang w:eastAsia="ko-KR"/>
                </w:rPr>
                <w:t>DC_7A</w:t>
              </w:r>
              <w:r w:rsidRPr="00AE4694">
                <w:rPr>
                  <w:rFonts w:eastAsia="맑은 고딕"/>
                  <w:lang w:eastAsia="ko-KR"/>
                </w:rPr>
                <w:t>_n28A</w:t>
              </w:r>
            </w:ins>
          </w:p>
          <w:p w:rsidR="008F27E3" w:rsidRPr="00AE4694" w:rsidRDefault="008F27E3" w:rsidP="00AD21D3">
            <w:pPr>
              <w:pStyle w:val="TAC"/>
              <w:rPr>
                <w:ins w:id="1978" w:author="Suhwan Lim" w:date="2019-04-18T15:44:00Z"/>
                <w:rFonts w:eastAsia="맑은 고딕"/>
                <w:lang w:eastAsia="ko-KR"/>
              </w:rPr>
            </w:pPr>
            <w:ins w:id="1979" w:author="Suhwan Lim" w:date="2019-04-18T15:45:00Z">
              <w:r>
                <w:rPr>
                  <w:rFonts w:eastAsia="맑은 고딕"/>
                  <w:lang w:eastAsia="ko-KR"/>
                </w:rPr>
                <w:t>DC_7A</w:t>
              </w:r>
              <w:r w:rsidRPr="00AE4694">
                <w:rPr>
                  <w:rFonts w:eastAsia="맑은 고딕"/>
                  <w:lang w:eastAsia="ko-KR"/>
                </w:rPr>
                <w:t>_n78A</w:t>
              </w:r>
            </w:ins>
          </w:p>
        </w:tc>
        <w:tc>
          <w:tcPr>
            <w:tcW w:w="0" w:type="auto"/>
            <w:noWrap/>
            <w:vAlign w:val="center"/>
          </w:tcPr>
          <w:p w:rsidR="008F27E3" w:rsidRDefault="008F27E3" w:rsidP="00AD21D3">
            <w:pPr>
              <w:pStyle w:val="TAC"/>
              <w:rPr>
                <w:ins w:id="1980" w:author="Suhwan Lim" w:date="2019-04-18T15:45:00Z"/>
                <w:rFonts w:eastAsia="맑은 고딕" w:cs="Arial"/>
                <w:szCs w:val="18"/>
                <w:lang w:eastAsia="ko-KR"/>
              </w:rPr>
            </w:pPr>
            <w:ins w:id="1981" w:author="Suhwan Lim" w:date="2019-04-18T15:45:00Z">
              <w:r w:rsidRPr="00AE4694">
                <w:rPr>
                  <w:rFonts w:eastAsia="맑은 고딕" w:cs="Arial" w:hint="eastAsia"/>
                  <w:szCs w:val="18"/>
                  <w:lang w:eastAsia="ko-KR"/>
                </w:rPr>
                <w:t>CA_1A-3A-7A</w:t>
              </w:r>
            </w:ins>
          </w:p>
          <w:p w:rsidR="008F27E3" w:rsidRPr="00AE4694" w:rsidRDefault="008F27E3" w:rsidP="00AD21D3">
            <w:pPr>
              <w:pStyle w:val="TAC"/>
              <w:rPr>
                <w:ins w:id="1982" w:author="Suhwan Lim" w:date="2019-04-18T15:44:00Z"/>
                <w:rFonts w:eastAsia="맑은 고딕" w:cs="Arial"/>
                <w:szCs w:val="18"/>
                <w:lang w:eastAsia="ko-KR"/>
              </w:rPr>
            </w:pPr>
            <w:ins w:id="1983" w:author="Suhwan Lim" w:date="2019-04-18T15:45:00Z">
              <w:r>
                <w:rPr>
                  <w:rFonts w:eastAsia="맑은 고딕" w:cs="Arial" w:hint="eastAsia"/>
                  <w:szCs w:val="18"/>
                  <w:lang w:eastAsia="ko-KR"/>
                </w:rPr>
                <w:t>CA_1A-3C-7A</w:t>
              </w:r>
            </w:ins>
          </w:p>
        </w:tc>
        <w:tc>
          <w:tcPr>
            <w:tcW w:w="0" w:type="auto"/>
            <w:shd w:val="clear" w:color="auto" w:fill="auto"/>
            <w:vAlign w:val="center"/>
          </w:tcPr>
          <w:p w:rsidR="008F27E3" w:rsidRPr="00AE4694" w:rsidRDefault="008F27E3" w:rsidP="00AD21D3">
            <w:pPr>
              <w:pStyle w:val="TAC"/>
              <w:rPr>
                <w:ins w:id="1984" w:author="Suhwan Lim" w:date="2019-04-18T15:44:00Z"/>
                <w:rFonts w:eastAsia="맑은 고딕"/>
                <w:lang w:eastAsia="ko-KR"/>
              </w:rPr>
            </w:pPr>
            <w:ins w:id="1985" w:author="Suhwan Lim" w:date="2019-04-18T15:45:00Z">
              <w:r w:rsidRPr="00AE4694">
                <w:rPr>
                  <w:rFonts w:eastAsia="맑은 고딕" w:hint="eastAsia"/>
                  <w:lang w:eastAsia="ko-KR"/>
                </w:rPr>
                <w:t>CA_n28A</w:t>
              </w:r>
              <w:r w:rsidRPr="00AE4694">
                <w:rPr>
                  <w:rFonts w:eastAsia="맑은 고딕"/>
                  <w:lang w:eastAsia="ko-KR"/>
                </w:rPr>
                <w:t>-n78A</w:t>
              </w:r>
            </w:ins>
          </w:p>
        </w:tc>
      </w:tr>
      <w:tr w:rsidR="008F27E3" w:rsidRPr="00AE4694" w:rsidTr="00AD21D3">
        <w:trPr>
          <w:trHeight w:val="288"/>
          <w:jc w:val="center"/>
          <w:ins w:id="1986" w:author="Suhwan Lim" w:date="2019-04-18T15:45:00Z"/>
        </w:trPr>
        <w:tc>
          <w:tcPr>
            <w:tcW w:w="0" w:type="auto"/>
            <w:noWrap/>
            <w:vAlign w:val="center"/>
          </w:tcPr>
          <w:p w:rsidR="008F27E3" w:rsidRDefault="008F27E3" w:rsidP="00AD21D3">
            <w:pPr>
              <w:pStyle w:val="TAC"/>
              <w:rPr>
                <w:ins w:id="1987" w:author="Suhwan Lim" w:date="2019-04-18T15:45:00Z"/>
                <w:rFonts w:eastAsia="맑은 고딕" w:cs="Arial"/>
                <w:szCs w:val="18"/>
                <w:lang w:eastAsia="ko-KR"/>
              </w:rPr>
            </w:pPr>
            <w:ins w:id="1988" w:author="Suhwan Lim" w:date="2019-04-18T15:45:00Z">
              <w:r>
                <w:rPr>
                  <w:rFonts w:eastAsia="맑은 고딕" w:cs="Arial" w:hint="eastAsia"/>
                  <w:szCs w:val="18"/>
                  <w:lang w:eastAsia="ko-KR"/>
                </w:rPr>
                <w:t>DC_1A-3C-7C</w:t>
              </w:r>
              <w:r w:rsidRPr="00AE4694">
                <w:rPr>
                  <w:rFonts w:eastAsia="맑은 고딕" w:cs="Arial" w:hint="eastAsia"/>
                  <w:szCs w:val="18"/>
                  <w:lang w:eastAsia="ko-KR"/>
                </w:rPr>
                <w:t>_n28A-n78A</w:t>
              </w:r>
            </w:ins>
          </w:p>
        </w:tc>
        <w:tc>
          <w:tcPr>
            <w:tcW w:w="0" w:type="auto"/>
            <w:shd w:val="clear" w:color="auto" w:fill="auto"/>
          </w:tcPr>
          <w:p w:rsidR="008F27E3" w:rsidRPr="00AE4694" w:rsidRDefault="008F27E3" w:rsidP="00AD21D3">
            <w:pPr>
              <w:pStyle w:val="TAC"/>
              <w:rPr>
                <w:ins w:id="1989" w:author="Suhwan Lim" w:date="2019-04-18T15:45:00Z"/>
                <w:rFonts w:eastAsia="맑은 고딕"/>
                <w:lang w:eastAsia="ko-KR"/>
              </w:rPr>
            </w:pPr>
            <w:ins w:id="1990" w:author="Suhwan Lim" w:date="2019-04-18T15:45:00Z">
              <w:r w:rsidRPr="00AE4694">
                <w:rPr>
                  <w:rFonts w:eastAsia="맑은 고딕" w:hint="eastAsia"/>
                  <w:lang w:eastAsia="ko-KR"/>
                </w:rPr>
                <w:t>DC_1A_n28A</w:t>
              </w:r>
            </w:ins>
          </w:p>
          <w:p w:rsidR="008F27E3" w:rsidRPr="00AE4694" w:rsidRDefault="008F27E3" w:rsidP="00AD21D3">
            <w:pPr>
              <w:pStyle w:val="TAC"/>
              <w:rPr>
                <w:ins w:id="1991" w:author="Suhwan Lim" w:date="2019-04-18T15:45:00Z"/>
                <w:rFonts w:eastAsia="맑은 고딕"/>
                <w:lang w:eastAsia="ko-KR"/>
              </w:rPr>
            </w:pPr>
            <w:ins w:id="1992" w:author="Suhwan Lim" w:date="2019-04-18T15:45:00Z">
              <w:r w:rsidRPr="00AE4694">
                <w:rPr>
                  <w:rFonts w:eastAsia="맑은 고딕"/>
                  <w:lang w:eastAsia="ko-KR"/>
                </w:rPr>
                <w:t>DC_1A_n78A</w:t>
              </w:r>
            </w:ins>
          </w:p>
          <w:p w:rsidR="008F27E3" w:rsidRPr="00AE4694" w:rsidRDefault="008F27E3" w:rsidP="00AD21D3">
            <w:pPr>
              <w:pStyle w:val="TAC"/>
              <w:rPr>
                <w:ins w:id="1993" w:author="Suhwan Lim" w:date="2019-04-18T15:45:00Z"/>
                <w:rFonts w:eastAsia="맑은 고딕"/>
                <w:lang w:eastAsia="ko-KR"/>
              </w:rPr>
            </w:pPr>
            <w:ins w:id="1994" w:author="Suhwan Lim" w:date="2019-04-18T15:45:00Z">
              <w:r w:rsidRPr="00AE4694">
                <w:rPr>
                  <w:rFonts w:eastAsia="맑은 고딕"/>
                  <w:lang w:eastAsia="ko-KR"/>
                </w:rPr>
                <w:t>DC_3A_n28A</w:t>
              </w:r>
            </w:ins>
          </w:p>
          <w:p w:rsidR="008F27E3" w:rsidRPr="00AE4694" w:rsidRDefault="008F27E3" w:rsidP="00AD21D3">
            <w:pPr>
              <w:pStyle w:val="TAC"/>
              <w:rPr>
                <w:ins w:id="1995" w:author="Suhwan Lim" w:date="2019-04-18T15:45:00Z"/>
                <w:rFonts w:eastAsia="맑은 고딕"/>
                <w:lang w:eastAsia="ko-KR"/>
              </w:rPr>
            </w:pPr>
            <w:ins w:id="1996" w:author="Suhwan Lim" w:date="2019-04-18T15:45:00Z">
              <w:r w:rsidRPr="00AE4694">
                <w:rPr>
                  <w:rFonts w:eastAsia="맑은 고딕"/>
                  <w:lang w:eastAsia="ko-KR"/>
                </w:rPr>
                <w:t>DC_3A_n78A</w:t>
              </w:r>
            </w:ins>
          </w:p>
          <w:p w:rsidR="008F27E3" w:rsidRPr="00AE4694" w:rsidRDefault="008F27E3" w:rsidP="00AD21D3">
            <w:pPr>
              <w:pStyle w:val="TAC"/>
              <w:rPr>
                <w:ins w:id="1997" w:author="Suhwan Lim" w:date="2019-04-18T15:45:00Z"/>
                <w:rFonts w:eastAsia="맑은 고딕"/>
                <w:lang w:eastAsia="ko-KR"/>
              </w:rPr>
            </w:pPr>
            <w:ins w:id="1998" w:author="Suhwan Lim" w:date="2019-04-18T15:45:00Z">
              <w:r>
                <w:rPr>
                  <w:rFonts w:eastAsia="맑은 고딕"/>
                  <w:lang w:eastAsia="ko-KR"/>
                </w:rPr>
                <w:t>DC_3C</w:t>
              </w:r>
              <w:r w:rsidRPr="00AE4694">
                <w:rPr>
                  <w:rFonts w:eastAsia="맑은 고딕"/>
                  <w:lang w:eastAsia="ko-KR"/>
                </w:rPr>
                <w:t>_n28A</w:t>
              </w:r>
            </w:ins>
          </w:p>
          <w:p w:rsidR="008F27E3" w:rsidRDefault="008F27E3" w:rsidP="00AD21D3">
            <w:pPr>
              <w:pStyle w:val="TAC"/>
              <w:rPr>
                <w:ins w:id="1999" w:author="Suhwan Lim" w:date="2019-04-18T15:45:00Z"/>
                <w:rFonts w:eastAsia="맑은 고딕"/>
                <w:lang w:eastAsia="ko-KR"/>
              </w:rPr>
            </w:pPr>
            <w:ins w:id="2000" w:author="Suhwan Lim" w:date="2019-04-18T15:45:00Z">
              <w:r>
                <w:rPr>
                  <w:rFonts w:eastAsia="맑은 고딕"/>
                  <w:lang w:eastAsia="ko-KR"/>
                </w:rPr>
                <w:t>DC_3C</w:t>
              </w:r>
              <w:r w:rsidRPr="00AE4694">
                <w:rPr>
                  <w:rFonts w:eastAsia="맑은 고딕"/>
                  <w:lang w:eastAsia="ko-KR"/>
                </w:rPr>
                <w:t>_n78A</w:t>
              </w:r>
            </w:ins>
          </w:p>
          <w:p w:rsidR="008F27E3" w:rsidRPr="00AE4694" w:rsidRDefault="008F27E3" w:rsidP="00AD21D3">
            <w:pPr>
              <w:pStyle w:val="TAC"/>
              <w:rPr>
                <w:ins w:id="2001" w:author="Suhwan Lim" w:date="2019-04-18T15:45:00Z"/>
                <w:rFonts w:eastAsia="맑은 고딕"/>
                <w:lang w:eastAsia="ko-KR"/>
              </w:rPr>
            </w:pPr>
            <w:ins w:id="2002" w:author="Suhwan Lim" w:date="2019-04-18T15:45:00Z">
              <w:r>
                <w:rPr>
                  <w:rFonts w:eastAsia="맑은 고딕"/>
                  <w:lang w:eastAsia="ko-KR"/>
                </w:rPr>
                <w:t>DC_7A</w:t>
              </w:r>
              <w:r w:rsidRPr="00AE4694">
                <w:rPr>
                  <w:rFonts w:eastAsia="맑은 고딕"/>
                  <w:lang w:eastAsia="ko-KR"/>
                </w:rPr>
                <w:t>_n28A</w:t>
              </w:r>
            </w:ins>
          </w:p>
          <w:p w:rsidR="008F27E3" w:rsidRDefault="008F27E3" w:rsidP="00AD21D3">
            <w:pPr>
              <w:pStyle w:val="TAC"/>
              <w:rPr>
                <w:ins w:id="2003" w:author="Suhwan Lim" w:date="2019-04-18T15:45:00Z"/>
                <w:rFonts w:eastAsia="맑은 고딕"/>
                <w:lang w:eastAsia="ko-KR"/>
              </w:rPr>
            </w:pPr>
            <w:ins w:id="2004" w:author="Suhwan Lim" w:date="2019-04-18T15:45:00Z">
              <w:r>
                <w:rPr>
                  <w:rFonts w:eastAsia="맑은 고딕"/>
                  <w:lang w:eastAsia="ko-KR"/>
                </w:rPr>
                <w:t>DC_7A</w:t>
              </w:r>
              <w:r w:rsidRPr="00AE4694">
                <w:rPr>
                  <w:rFonts w:eastAsia="맑은 고딕"/>
                  <w:lang w:eastAsia="ko-KR"/>
                </w:rPr>
                <w:t>_n78A</w:t>
              </w:r>
            </w:ins>
          </w:p>
          <w:p w:rsidR="008F27E3" w:rsidRPr="00AE4694" w:rsidRDefault="008F27E3" w:rsidP="00AD21D3">
            <w:pPr>
              <w:pStyle w:val="TAC"/>
              <w:rPr>
                <w:ins w:id="2005" w:author="Suhwan Lim" w:date="2019-04-18T15:45:00Z"/>
                <w:rFonts w:eastAsia="맑은 고딕"/>
                <w:lang w:eastAsia="ko-KR"/>
              </w:rPr>
            </w:pPr>
            <w:ins w:id="2006" w:author="Suhwan Lim" w:date="2019-04-18T15:45:00Z">
              <w:r>
                <w:rPr>
                  <w:rFonts w:eastAsia="맑은 고딕"/>
                  <w:lang w:eastAsia="ko-KR"/>
                </w:rPr>
                <w:t>DC_7C</w:t>
              </w:r>
              <w:r w:rsidRPr="00AE4694">
                <w:rPr>
                  <w:rFonts w:eastAsia="맑은 고딕"/>
                  <w:lang w:eastAsia="ko-KR"/>
                </w:rPr>
                <w:t>_n28A</w:t>
              </w:r>
            </w:ins>
          </w:p>
          <w:p w:rsidR="008F27E3" w:rsidRPr="00AE4694" w:rsidRDefault="008F27E3" w:rsidP="00AD21D3">
            <w:pPr>
              <w:pStyle w:val="TAC"/>
              <w:rPr>
                <w:ins w:id="2007" w:author="Suhwan Lim" w:date="2019-04-18T15:45:00Z"/>
                <w:rFonts w:eastAsia="맑은 고딕"/>
                <w:lang w:eastAsia="ko-KR"/>
              </w:rPr>
            </w:pPr>
            <w:ins w:id="2008" w:author="Suhwan Lim" w:date="2019-04-18T15:45:00Z">
              <w:r>
                <w:rPr>
                  <w:rFonts w:eastAsia="맑은 고딕"/>
                  <w:lang w:eastAsia="ko-KR"/>
                </w:rPr>
                <w:t>DC_7C</w:t>
              </w:r>
              <w:r w:rsidRPr="00AE4694">
                <w:rPr>
                  <w:rFonts w:eastAsia="맑은 고딕"/>
                  <w:lang w:eastAsia="ko-KR"/>
                </w:rPr>
                <w:t>_n78A</w:t>
              </w:r>
            </w:ins>
          </w:p>
        </w:tc>
        <w:tc>
          <w:tcPr>
            <w:tcW w:w="0" w:type="auto"/>
            <w:noWrap/>
            <w:vAlign w:val="center"/>
          </w:tcPr>
          <w:p w:rsidR="008F27E3" w:rsidRDefault="008F27E3" w:rsidP="00AD21D3">
            <w:pPr>
              <w:pStyle w:val="TAC"/>
              <w:rPr>
                <w:ins w:id="2009" w:author="Suhwan Lim" w:date="2019-04-18T15:45:00Z"/>
                <w:rFonts w:eastAsia="맑은 고딕" w:cs="Arial"/>
                <w:szCs w:val="18"/>
                <w:lang w:eastAsia="ko-KR"/>
              </w:rPr>
            </w:pPr>
            <w:ins w:id="2010" w:author="Suhwan Lim" w:date="2019-04-18T15:45:00Z">
              <w:r w:rsidRPr="00AE4694">
                <w:rPr>
                  <w:rFonts w:eastAsia="맑은 고딕" w:cs="Arial" w:hint="eastAsia"/>
                  <w:szCs w:val="18"/>
                  <w:lang w:eastAsia="ko-KR"/>
                </w:rPr>
                <w:t>CA_1A-3A-7A</w:t>
              </w:r>
            </w:ins>
          </w:p>
          <w:p w:rsidR="008F27E3" w:rsidRDefault="008F27E3" w:rsidP="00AD21D3">
            <w:pPr>
              <w:pStyle w:val="TAC"/>
              <w:rPr>
                <w:ins w:id="2011" w:author="Suhwan Lim" w:date="2019-04-18T15:45:00Z"/>
                <w:rFonts w:eastAsia="맑은 고딕" w:cs="Arial"/>
                <w:szCs w:val="18"/>
                <w:lang w:eastAsia="ko-KR"/>
              </w:rPr>
            </w:pPr>
            <w:ins w:id="2012" w:author="Suhwan Lim" w:date="2019-04-18T15:45:00Z">
              <w:r>
                <w:rPr>
                  <w:rFonts w:eastAsia="맑은 고딕" w:cs="Arial" w:hint="eastAsia"/>
                  <w:szCs w:val="18"/>
                  <w:lang w:eastAsia="ko-KR"/>
                </w:rPr>
                <w:t>CA_1A-3C-7A</w:t>
              </w:r>
            </w:ins>
          </w:p>
          <w:p w:rsidR="008F27E3" w:rsidRDefault="008F27E3" w:rsidP="00AD21D3">
            <w:pPr>
              <w:pStyle w:val="TAC"/>
              <w:rPr>
                <w:ins w:id="2013" w:author="Suhwan Lim" w:date="2019-04-18T15:46:00Z"/>
                <w:rFonts w:eastAsia="맑은 고딕" w:cs="Arial"/>
                <w:szCs w:val="18"/>
                <w:lang w:eastAsia="ko-KR"/>
              </w:rPr>
            </w:pPr>
            <w:ins w:id="2014" w:author="Suhwan Lim" w:date="2019-04-18T15:45:00Z">
              <w:r>
                <w:rPr>
                  <w:rFonts w:eastAsia="맑은 고딕" w:cs="Arial" w:hint="eastAsia"/>
                  <w:szCs w:val="18"/>
                  <w:lang w:eastAsia="ko-KR"/>
                </w:rPr>
                <w:t>CA_1A-3A-7C</w:t>
              </w:r>
            </w:ins>
          </w:p>
          <w:p w:rsidR="008F27E3" w:rsidRPr="00AE4694" w:rsidRDefault="008F27E3" w:rsidP="00AD21D3">
            <w:pPr>
              <w:pStyle w:val="TAC"/>
              <w:rPr>
                <w:ins w:id="2015" w:author="Suhwan Lim" w:date="2019-04-18T15:45:00Z"/>
                <w:rFonts w:eastAsia="맑은 고딕" w:cs="Arial"/>
                <w:szCs w:val="18"/>
                <w:lang w:eastAsia="ko-KR"/>
              </w:rPr>
            </w:pPr>
            <w:ins w:id="2016" w:author="Suhwan Lim" w:date="2019-04-18T15:46:00Z">
              <w:r>
                <w:rPr>
                  <w:rFonts w:eastAsia="맑은 고딕" w:cs="Arial" w:hint="eastAsia"/>
                  <w:szCs w:val="18"/>
                  <w:lang w:eastAsia="ko-KR"/>
                </w:rPr>
                <w:t>CA_1A-3C-7C</w:t>
              </w:r>
            </w:ins>
          </w:p>
        </w:tc>
        <w:tc>
          <w:tcPr>
            <w:tcW w:w="0" w:type="auto"/>
            <w:shd w:val="clear" w:color="auto" w:fill="auto"/>
            <w:vAlign w:val="center"/>
          </w:tcPr>
          <w:p w:rsidR="008F27E3" w:rsidRPr="00AE4694" w:rsidRDefault="008F27E3" w:rsidP="00AD21D3">
            <w:pPr>
              <w:pStyle w:val="TAC"/>
              <w:rPr>
                <w:ins w:id="2017" w:author="Suhwan Lim" w:date="2019-04-18T15:45:00Z"/>
                <w:rFonts w:eastAsia="맑은 고딕"/>
                <w:lang w:eastAsia="ko-KR"/>
              </w:rPr>
            </w:pPr>
            <w:ins w:id="2018" w:author="Suhwan Lim" w:date="2019-04-18T15:45:00Z">
              <w:r w:rsidRPr="00AE4694">
                <w:rPr>
                  <w:rFonts w:eastAsia="맑은 고딕" w:hint="eastAsia"/>
                  <w:lang w:eastAsia="ko-KR"/>
                </w:rPr>
                <w:t>CA_n28A</w:t>
              </w:r>
              <w:r w:rsidRPr="00AE4694">
                <w:rPr>
                  <w:rFonts w:eastAsia="맑은 고딕"/>
                  <w:lang w:eastAsia="ko-KR"/>
                </w:rPr>
                <w:t>-n78A</w:t>
              </w:r>
            </w:ins>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cs="Arial"/>
                <w:lang w:eastAsia="ja-JP"/>
              </w:rPr>
              <w:t>DC_1A-3A-19A-21A_n77A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_2</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lang w:val="fi-FI" w:eastAsia="fi-FI"/>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n77A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77</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77</w:t>
            </w:r>
            <w:r w:rsidRPr="00AE4694">
              <w:t>A</w:t>
            </w:r>
          </w:p>
          <w:p w:rsidR="008F27E3" w:rsidRPr="00AE4694" w:rsidRDefault="008F27E3" w:rsidP="00AD21D3">
            <w:pPr>
              <w:pStyle w:val="TAC"/>
            </w:pPr>
            <w:r w:rsidRPr="00AE4694">
              <w:t>DC_2</w:t>
            </w:r>
            <w:r w:rsidRPr="00AE4694">
              <w:rPr>
                <w:rFonts w:eastAsia="맑은 고딕"/>
              </w:rPr>
              <w:t>1A_</w:t>
            </w:r>
            <w:r w:rsidRPr="00AE4694">
              <w:t>n</w:t>
            </w:r>
            <w:r w:rsidRPr="00AE4694">
              <w:rPr>
                <w:rFonts w:eastAsia="맑은 고딕"/>
              </w:rPr>
              <w:t>77</w:t>
            </w:r>
            <w:r w:rsidRPr="00AE4694">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pPr>
            <w:r w:rsidRPr="00AE4694">
              <w:t>CA_n77C</w:t>
            </w:r>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cs="Arial"/>
                <w:lang w:eastAsia="ja-JP"/>
              </w:rPr>
              <w:t>DC_1A-3A-19A-21A_n78A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_2</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lang w:val="fi-FI" w:eastAsia="fi-FI"/>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78</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78</w:t>
            </w:r>
            <w:r w:rsidRPr="00AE4694">
              <w:t>A</w:t>
            </w:r>
          </w:p>
          <w:p w:rsidR="008F27E3" w:rsidRPr="00AE4694" w:rsidRDefault="008F27E3" w:rsidP="00AD21D3">
            <w:pPr>
              <w:pStyle w:val="TAC"/>
            </w:pPr>
            <w:r w:rsidRPr="00AE4694">
              <w:t>DC_2</w:t>
            </w:r>
            <w:r w:rsidRPr="00AE4694">
              <w:rPr>
                <w:rFonts w:eastAsia="맑은 고딕"/>
              </w:rPr>
              <w:t>1A_</w:t>
            </w:r>
            <w:r w:rsidRPr="00AE4694">
              <w:t>n</w:t>
            </w:r>
            <w:r w:rsidRPr="00AE4694">
              <w:rPr>
                <w:rFonts w:eastAsia="맑은 고딕"/>
              </w:rPr>
              <w:t>78</w:t>
            </w:r>
            <w:r w:rsidRPr="00AE4694">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pPr>
            <w:r w:rsidRPr="00AE4694">
              <w:t>CA_n78C</w:t>
            </w:r>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cs="Arial" w:hint="eastAsia"/>
                <w:lang w:eastAsia="ja-JP"/>
              </w:rPr>
              <w:lastRenderedPageBreak/>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rsidR="008F27E3" w:rsidRPr="00AE4694" w:rsidRDefault="008F27E3" w:rsidP="00AD21D3">
            <w:pPr>
              <w:pStyle w:val="TAC"/>
            </w:pPr>
            <w:r w:rsidRPr="00AE4694">
              <w:t>DC_1A_n79A</w:t>
            </w:r>
          </w:p>
          <w:p w:rsidR="008F27E3" w:rsidRPr="00AE4694" w:rsidRDefault="008F27E3" w:rsidP="00AD21D3">
            <w:pPr>
              <w:pStyle w:val="TAC"/>
            </w:pPr>
            <w:r w:rsidRPr="00AE4694">
              <w:t>DC_3A_n79A</w:t>
            </w:r>
          </w:p>
          <w:p w:rsidR="008F27E3" w:rsidRPr="00AE4694" w:rsidRDefault="008F27E3" w:rsidP="00AD21D3">
            <w:pPr>
              <w:pStyle w:val="TAC"/>
            </w:pPr>
            <w:r w:rsidRPr="00AE4694">
              <w:t>DC_19A_n79A</w:t>
            </w:r>
          </w:p>
          <w:p w:rsidR="008F27E3" w:rsidRPr="00AE4694" w:rsidRDefault="008F27E3" w:rsidP="00AD21D3">
            <w:pPr>
              <w:pStyle w:val="TAC"/>
              <w:rPr>
                <w:rFonts w:eastAsia="MS PGothic"/>
                <w:lang w:val="en-US"/>
              </w:rPr>
            </w:pPr>
            <w:r w:rsidRPr="00AE4694">
              <w:t>DC_21A_n79A</w:t>
            </w:r>
          </w:p>
        </w:tc>
        <w:tc>
          <w:tcPr>
            <w:tcW w:w="0" w:type="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n79A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rsidR="008F27E3" w:rsidRPr="00AE4694" w:rsidRDefault="008F27E3" w:rsidP="00AD21D3">
            <w:pPr>
              <w:pStyle w:val="TAC"/>
            </w:pPr>
            <w:r w:rsidRPr="00AE4694">
              <w:t>DC_1A_n79A</w:t>
            </w:r>
          </w:p>
          <w:p w:rsidR="008F27E3" w:rsidRPr="00AE4694" w:rsidRDefault="008F27E3" w:rsidP="00AD21D3">
            <w:pPr>
              <w:pStyle w:val="TAC"/>
            </w:pPr>
            <w:r w:rsidRPr="00AE4694">
              <w:t>DC_3A_n79A</w:t>
            </w:r>
          </w:p>
          <w:p w:rsidR="008F27E3" w:rsidRPr="00AE4694" w:rsidRDefault="008F27E3" w:rsidP="00AD21D3">
            <w:pPr>
              <w:pStyle w:val="TAC"/>
            </w:pPr>
            <w:r w:rsidRPr="00AE4694">
              <w:t>DC_19A_n79A</w:t>
            </w:r>
          </w:p>
          <w:p w:rsidR="008F27E3" w:rsidRPr="00AE4694" w:rsidRDefault="008F27E3" w:rsidP="00AD21D3">
            <w:pPr>
              <w:pStyle w:val="TAC"/>
            </w:pPr>
            <w:r w:rsidRPr="00AE4694">
              <w:t>DC_21A_n79A</w:t>
            </w:r>
          </w:p>
        </w:tc>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rsidR="008F27E3" w:rsidRPr="00AE4694" w:rsidRDefault="008F27E3" w:rsidP="00AD21D3">
            <w:pPr>
              <w:pStyle w:val="TAC"/>
            </w:pPr>
            <w:r w:rsidRPr="00AE4694">
              <w:t>CA_n79C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DC_1A-3A-19A-42A_n77A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n77A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_n77</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77</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77A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ins w:id="2019" w:author="R4-1900524" w:date="2019-03-06T12:51:00Z">
              <w:r>
                <w:t>CA</w:t>
              </w:r>
            </w:ins>
            <w:ins w:id="2020" w:author="R4-1900524" w:date="2019-03-06T12:52:00Z">
              <w:r>
                <w:t>_</w:t>
              </w:r>
            </w:ins>
            <w:r w:rsidRPr="00AE4694">
              <w:t>n77</w:t>
            </w:r>
            <w:ins w:id="2021" w:author="R4-1900524" w:date="2019-03-06T12:52:00Z">
              <w:r>
                <w:t>C</w:t>
              </w:r>
            </w:ins>
            <w:del w:id="2022" w:author="R4-1900524" w:date="2019-03-06T12:52:00Z">
              <w:r w:rsidRPr="00AE4694" w:rsidDel="00E704B3">
                <w:delText>A</w:delText>
              </w:r>
            </w:del>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_n77A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n77A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_n77</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ins w:id="2023" w:author="R4-1900524" w:date="2019-03-06T12:52:00Z">
              <w:r>
                <w:rPr>
                  <w:rFonts w:cs="Arial"/>
                  <w:lang w:eastAsia="ja-JP"/>
                </w:rPr>
                <w:t>C</w:t>
              </w:r>
            </w:ins>
            <w:del w:id="2024" w:author="R4-1900524" w:date="2019-03-06T12:52:00Z">
              <w:r w:rsidRPr="00AE4694" w:rsidDel="00E704B3">
                <w:rPr>
                  <w:rFonts w:cs="Arial"/>
                  <w:lang w:eastAsia="ja-JP"/>
                </w:rPr>
                <w:delText>c</w:delText>
              </w:r>
            </w:del>
          </w:p>
        </w:tc>
        <w:tc>
          <w:tcPr>
            <w:tcW w:w="0" w:type="auto"/>
            <w:shd w:val="clear" w:color="auto" w:fill="auto"/>
            <w:vAlign w:val="center"/>
          </w:tcPr>
          <w:p w:rsidR="008F27E3" w:rsidRPr="00AE4694" w:rsidRDefault="008F27E3" w:rsidP="00AD21D3">
            <w:pPr>
              <w:pStyle w:val="TAC"/>
            </w:pPr>
            <w:r w:rsidRPr="00AE4694">
              <w:t>CA_n77</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DC_1A-3A-19A-42A_n78A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78</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78</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CA_n78C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_n78</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CA_n78</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DC_1A-3A-19A-42A_n79A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n79A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79</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79</w:t>
            </w:r>
            <w:r w:rsidRPr="00AE4694">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CA_n79C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_n79A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n79A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_n79</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CA_n79</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eastAsia="맑은 고딕" w:cs="Arial" w:hint="eastAsia"/>
                <w:szCs w:val="18"/>
                <w:lang w:eastAsia="ko-KR"/>
              </w:rPr>
              <w:t>DC_1A-3A-20A_n28A-n78A</w:t>
            </w:r>
          </w:p>
        </w:tc>
        <w:tc>
          <w:tcPr>
            <w:tcW w:w="0" w:type="auto"/>
            <w:shd w:val="clear" w:color="auto" w:fill="auto"/>
          </w:tcPr>
          <w:p w:rsidR="008F27E3" w:rsidRPr="00AE4694" w:rsidRDefault="008F27E3" w:rsidP="00AD21D3">
            <w:pPr>
              <w:pStyle w:val="TAC"/>
              <w:rPr>
                <w:rFonts w:eastAsia="맑은 고딕"/>
                <w:lang w:eastAsia="ko-KR"/>
              </w:rPr>
            </w:pPr>
            <w:r w:rsidRPr="00AE4694">
              <w:rPr>
                <w:rFonts w:eastAsia="맑은 고딕" w:hint="eastAsia"/>
                <w:lang w:eastAsia="ko-KR"/>
              </w:rPr>
              <w:t>DC_1A_n28A</w:t>
            </w:r>
          </w:p>
          <w:p w:rsidR="008F27E3" w:rsidRPr="00AE4694" w:rsidRDefault="008F27E3" w:rsidP="00AD21D3">
            <w:pPr>
              <w:pStyle w:val="TAC"/>
              <w:rPr>
                <w:rFonts w:eastAsia="맑은 고딕"/>
                <w:lang w:eastAsia="ko-KR"/>
              </w:rPr>
            </w:pPr>
            <w:r w:rsidRPr="00AE4694">
              <w:rPr>
                <w:rFonts w:eastAsia="맑은 고딕"/>
                <w:lang w:eastAsia="ko-KR"/>
              </w:rPr>
              <w:t>DC_1A_n78A</w:t>
            </w:r>
          </w:p>
          <w:p w:rsidR="008F27E3" w:rsidRPr="00AE4694" w:rsidRDefault="008F27E3" w:rsidP="00AD21D3">
            <w:pPr>
              <w:pStyle w:val="TAC"/>
              <w:rPr>
                <w:rFonts w:eastAsia="맑은 고딕"/>
                <w:lang w:eastAsia="ko-KR"/>
              </w:rPr>
            </w:pPr>
            <w:r w:rsidRPr="00AE4694">
              <w:rPr>
                <w:rFonts w:eastAsia="맑은 고딕"/>
                <w:lang w:eastAsia="ko-KR"/>
              </w:rPr>
              <w:t>DC_3A_n28A</w:t>
            </w:r>
          </w:p>
          <w:p w:rsidR="008F27E3" w:rsidRPr="00AE4694" w:rsidRDefault="008F27E3" w:rsidP="00AD21D3">
            <w:pPr>
              <w:pStyle w:val="TAC"/>
              <w:rPr>
                <w:rFonts w:eastAsia="맑은 고딕"/>
                <w:lang w:eastAsia="ko-KR"/>
              </w:rPr>
            </w:pPr>
            <w:r w:rsidRPr="00AE4694">
              <w:rPr>
                <w:rFonts w:eastAsia="맑은 고딕"/>
                <w:lang w:eastAsia="ko-KR"/>
              </w:rPr>
              <w:t>DC_3A_n78A</w:t>
            </w:r>
          </w:p>
          <w:p w:rsidR="008F27E3" w:rsidRPr="00AE4694" w:rsidRDefault="008F27E3" w:rsidP="00AD21D3">
            <w:pPr>
              <w:pStyle w:val="TAC"/>
              <w:rPr>
                <w:rFonts w:eastAsia="맑은 고딕"/>
                <w:lang w:eastAsia="ko-KR"/>
              </w:rPr>
            </w:pPr>
            <w:r w:rsidRPr="00AE4694">
              <w:rPr>
                <w:rFonts w:eastAsia="맑은 고딕"/>
                <w:lang w:eastAsia="ko-KR"/>
              </w:rPr>
              <w:t>DC_20A_n28A</w:t>
            </w:r>
          </w:p>
          <w:p w:rsidR="008F27E3" w:rsidRPr="00AE4694" w:rsidRDefault="008F27E3" w:rsidP="00AD21D3">
            <w:pPr>
              <w:pStyle w:val="TAC"/>
            </w:pPr>
            <w:r w:rsidRPr="00AE4694">
              <w:rPr>
                <w:rFonts w:eastAsia="맑은 고딕"/>
                <w:lang w:eastAsia="ko-KR"/>
              </w:rPr>
              <w:t>DC_20A_n78A</w:t>
            </w:r>
          </w:p>
        </w:tc>
        <w:tc>
          <w:tcPr>
            <w:tcW w:w="0" w:type="auto"/>
            <w:noWrap/>
            <w:vAlign w:val="center"/>
          </w:tcPr>
          <w:p w:rsidR="008F27E3" w:rsidRPr="00AE4694" w:rsidRDefault="008F27E3" w:rsidP="00AD21D3">
            <w:pPr>
              <w:pStyle w:val="TAC"/>
              <w:rPr>
                <w:lang w:eastAsia="zh-CN"/>
              </w:rPr>
            </w:pPr>
            <w:r w:rsidRPr="00AE4694">
              <w:rPr>
                <w:rFonts w:eastAsia="맑은 고딕" w:cs="Arial" w:hint="eastAsia"/>
                <w:szCs w:val="18"/>
                <w:lang w:eastAsia="ko-KR"/>
              </w:rPr>
              <w:t>CA_1A-3A-20A</w:t>
            </w:r>
          </w:p>
        </w:tc>
        <w:tc>
          <w:tcPr>
            <w:tcW w:w="0" w:type="auto"/>
            <w:shd w:val="clear" w:color="auto" w:fill="auto"/>
            <w:vAlign w:val="center"/>
          </w:tcPr>
          <w:p w:rsidR="008F27E3" w:rsidRPr="00AE4694" w:rsidRDefault="008F27E3" w:rsidP="00AD21D3">
            <w:pPr>
              <w:pStyle w:val="TAC"/>
              <w:rPr>
                <w:rFonts w:cs="Arial"/>
              </w:rPr>
            </w:pPr>
            <w:r w:rsidRPr="00AE4694">
              <w:rPr>
                <w:rFonts w:eastAsia="맑은 고딕" w:hint="eastAsia"/>
                <w:lang w:eastAsia="ko-KR"/>
              </w:rPr>
              <w:t>CA_n28A</w:t>
            </w:r>
            <w:r w:rsidRPr="00AE4694">
              <w:rPr>
                <w:rFonts w:eastAsia="맑은 고딕"/>
                <w:lang w:eastAsia="ko-KR"/>
              </w:rPr>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rPr>
              <w:t>DC_1A-3A-21A-42A_n77A</w:t>
            </w:r>
          </w:p>
          <w:p w:rsidR="008F27E3" w:rsidRPr="00AE4694" w:rsidRDefault="008F27E3" w:rsidP="00AD21D3">
            <w:pPr>
              <w:pStyle w:val="TAC"/>
              <w:rPr>
                <w:rFonts w:eastAsia="맑은 고딕" w:cs="Arial"/>
                <w:szCs w:val="18"/>
                <w:lang w:eastAsia="ko-KR"/>
              </w:rPr>
            </w:pPr>
            <w:r w:rsidRPr="00AE4694">
              <w:rPr>
                <w:rFonts w:cs="Arial"/>
              </w:rPr>
              <w:t>DC_1A-3A-21A-42A_n77C</w:t>
            </w:r>
          </w:p>
        </w:tc>
        <w:tc>
          <w:tcPr>
            <w:tcW w:w="0" w:type="auto"/>
            <w:shd w:val="clear" w:color="auto" w:fill="auto"/>
          </w:tcPr>
          <w:p w:rsidR="008F27E3" w:rsidRPr="00AE4694" w:rsidRDefault="008F27E3" w:rsidP="00AD21D3">
            <w:pPr>
              <w:pStyle w:val="TAC"/>
            </w:pPr>
            <w:r w:rsidRPr="00AE4694">
              <w:t>DC_</w:t>
            </w:r>
            <w:r w:rsidRPr="00AE4694">
              <w:rPr>
                <w:rFonts w:eastAsia="맑은 고딕"/>
              </w:rPr>
              <w:t>1A_</w:t>
            </w:r>
            <w:r w:rsidRPr="00AE4694">
              <w:t>n</w:t>
            </w:r>
            <w:r w:rsidRPr="00AE4694">
              <w:rPr>
                <w:rFonts w:eastAsia="맑은 고딕"/>
              </w:rPr>
              <w:t>77</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77</w:t>
            </w:r>
            <w:r w:rsidRPr="00AE4694">
              <w:t>A</w:t>
            </w:r>
          </w:p>
          <w:p w:rsidR="008F27E3" w:rsidRPr="00AE4694" w:rsidRDefault="008F27E3" w:rsidP="00AD21D3">
            <w:pPr>
              <w:pStyle w:val="TAC"/>
              <w:rPr>
                <w:rFonts w:eastAsia="맑은 고딕"/>
                <w:lang w:eastAsia="ko-KR"/>
              </w:rPr>
            </w:pPr>
            <w:r w:rsidRPr="00AE4694">
              <w:t>DC_</w:t>
            </w:r>
            <w:r w:rsidRPr="00AE4694">
              <w:rPr>
                <w:rFonts w:eastAsia="맑은 고딕"/>
              </w:rPr>
              <w:t>21A_</w:t>
            </w:r>
            <w:r w:rsidRPr="00AE4694">
              <w:t>n</w:t>
            </w:r>
            <w:r w:rsidRPr="00AE4694">
              <w:rPr>
                <w:rFonts w:eastAsia="맑은 고딕"/>
              </w:rPr>
              <w:t>77</w:t>
            </w:r>
            <w:r w:rsidRPr="00AE4694">
              <w:t>A</w:t>
            </w:r>
          </w:p>
        </w:tc>
        <w:tc>
          <w:tcPr>
            <w:tcW w:w="0" w:type="auto"/>
            <w:noWrap/>
            <w:vAlign w:val="center"/>
          </w:tcPr>
          <w:p w:rsidR="008F27E3" w:rsidRPr="00AE4694" w:rsidRDefault="008F27E3" w:rsidP="00AD21D3">
            <w:pPr>
              <w:pStyle w:val="TAC"/>
              <w:rPr>
                <w:rFonts w:eastAsia="맑은 고딕"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rsidR="008F27E3" w:rsidRPr="00AE4694" w:rsidRDefault="008F27E3" w:rsidP="00AD21D3">
            <w:pPr>
              <w:pStyle w:val="TAC"/>
              <w:rPr>
                <w:rFonts w:cs="Arial"/>
              </w:rPr>
            </w:pPr>
            <w:r w:rsidRPr="00AE4694">
              <w:rPr>
                <w:rFonts w:cs="Arial"/>
              </w:rPr>
              <w:t>n77A</w:t>
            </w:r>
          </w:p>
          <w:p w:rsidR="008F27E3" w:rsidRPr="00AE4694" w:rsidRDefault="008F27E3" w:rsidP="00AD21D3">
            <w:pPr>
              <w:pStyle w:val="TAC"/>
              <w:rPr>
                <w:rFonts w:eastAsia="맑은 고딕"/>
                <w:lang w:eastAsia="ko-KR"/>
              </w:rPr>
            </w:pPr>
            <w:r w:rsidRPr="00AE4694">
              <w:rPr>
                <w:rFonts w:cs="Arial"/>
              </w:rPr>
              <w:t>CA_n77C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rPr>
              <w:t>DC_1A-3A-21A-42A_n7</w:t>
            </w:r>
            <w:r w:rsidRPr="00AE4694">
              <w:rPr>
                <w:rFonts w:cs="Arial"/>
                <w:lang w:eastAsia="zh-CN"/>
              </w:rPr>
              <w:t>8</w:t>
            </w:r>
            <w:r w:rsidRPr="00AE4694">
              <w:rPr>
                <w:rFonts w:cs="Arial"/>
              </w:rPr>
              <w:t>A</w:t>
            </w:r>
          </w:p>
          <w:p w:rsidR="008F27E3" w:rsidRPr="00AE4694" w:rsidRDefault="008F27E3" w:rsidP="00AD21D3">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rsidR="008F27E3" w:rsidRPr="00AE4694" w:rsidRDefault="008F27E3" w:rsidP="00AD21D3">
            <w:pPr>
              <w:pStyle w:val="TAC"/>
            </w:pPr>
            <w:r w:rsidRPr="00AE4694">
              <w:t>DC_</w:t>
            </w:r>
            <w:r w:rsidRPr="00AE4694">
              <w:rPr>
                <w:rFonts w:eastAsia="맑은 고딕"/>
              </w:rPr>
              <w:t>1A_</w:t>
            </w:r>
            <w:r w:rsidRPr="00AE4694">
              <w:t>n</w:t>
            </w:r>
            <w:r w:rsidRPr="00AE4694">
              <w:rPr>
                <w:rFonts w:eastAsia="맑은 고딕"/>
              </w:rPr>
              <w:t>7</w:t>
            </w:r>
            <w:r w:rsidRPr="00AE4694">
              <w:rPr>
                <w:lang w:eastAsia="zh-CN"/>
              </w:rPr>
              <w:t>8</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w:t>
            </w:r>
            <w:r w:rsidRPr="00AE4694">
              <w:rPr>
                <w:lang w:eastAsia="zh-CN"/>
              </w:rPr>
              <w:t>8</w:t>
            </w:r>
            <w:r w:rsidRPr="00AE4694">
              <w:t>A</w:t>
            </w:r>
          </w:p>
          <w:p w:rsidR="008F27E3" w:rsidRPr="00AE4694" w:rsidRDefault="008F27E3" w:rsidP="00AD21D3">
            <w:pPr>
              <w:pStyle w:val="TAC"/>
            </w:pPr>
            <w:r w:rsidRPr="00AE4694">
              <w:t>DC_</w:t>
            </w:r>
            <w:r w:rsidRPr="00AE4694">
              <w:rPr>
                <w:rFonts w:eastAsia="맑은 고딕"/>
              </w:rPr>
              <w:t>21A_</w:t>
            </w:r>
            <w:r w:rsidRPr="00AE4694">
              <w:t>n</w:t>
            </w:r>
            <w:r w:rsidRPr="00AE4694">
              <w:rPr>
                <w:rFonts w:eastAsia="맑은 고딕"/>
              </w:rPr>
              <w:t>7</w:t>
            </w:r>
            <w:r w:rsidRPr="00AE4694">
              <w:rPr>
                <w:lang w:eastAsia="zh-CN"/>
              </w:rPr>
              <w:t>8</w:t>
            </w:r>
            <w:r w:rsidRPr="00AE4694">
              <w:t>A</w:t>
            </w:r>
          </w:p>
        </w:tc>
        <w:tc>
          <w:tcPr>
            <w:tcW w:w="0" w:type="auto"/>
            <w:noWrap/>
            <w:vAlign w:val="center"/>
          </w:tcPr>
          <w:p w:rsidR="008F27E3" w:rsidRPr="00AE4694" w:rsidRDefault="008F27E3" w:rsidP="00AD21D3">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rsidR="008F27E3" w:rsidRPr="00AE4694" w:rsidRDefault="008F27E3" w:rsidP="00AD21D3">
            <w:pPr>
              <w:pStyle w:val="TAC"/>
              <w:rPr>
                <w:rFonts w:cs="Arial"/>
                <w:lang w:eastAsia="zh-CN"/>
              </w:rPr>
            </w:pPr>
            <w:r w:rsidRPr="00AE4694">
              <w:rPr>
                <w:rFonts w:cs="Arial"/>
              </w:rPr>
              <w:t>n7</w:t>
            </w:r>
            <w:r w:rsidRPr="00AE4694">
              <w:rPr>
                <w:rFonts w:cs="Arial"/>
                <w:lang w:eastAsia="zh-CN"/>
              </w:rPr>
              <w:t>8A</w:t>
            </w:r>
          </w:p>
          <w:p w:rsidR="008F27E3" w:rsidRPr="00AE4694" w:rsidRDefault="008F27E3" w:rsidP="00AD21D3">
            <w:pPr>
              <w:pStyle w:val="TAC"/>
              <w:rPr>
                <w:rFonts w:cs="Arial"/>
              </w:rPr>
            </w:pPr>
            <w:r w:rsidRPr="00AE4694">
              <w:rPr>
                <w:rFonts w:cs="Arial"/>
              </w:rPr>
              <w:t>CA_n7</w:t>
            </w:r>
            <w:r w:rsidRPr="00AE4694">
              <w:rPr>
                <w:rFonts w:cs="Arial"/>
                <w:lang w:eastAsia="zh-CN"/>
              </w:rPr>
              <w:t>8</w:t>
            </w:r>
            <w:r w:rsidRPr="00AE4694">
              <w:rPr>
                <w:rFonts w:cs="Arial"/>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rPr>
              <w:t>DC_1A-3A-21A-42A_n7</w:t>
            </w:r>
            <w:r w:rsidRPr="00AE4694">
              <w:rPr>
                <w:rFonts w:cs="Arial"/>
                <w:lang w:eastAsia="zh-CN"/>
              </w:rPr>
              <w:t>9</w:t>
            </w:r>
            <w:r w:rsidRPr="00AE4694">
              <w:rPr>
                <w:rFonts w:cs="Arial"/>
              </w:rPr>
              <w:t>A</w:t>
            </w:r>
          </w:p>
          <w:p w:rsidR="008F27E3" w:rsidRPr="00AE4694" w:rsidRDefault="008F27E3" w:rsidP="00AD21D3">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rsidR="008F27E3" w:rsidRPr="00AE4694" w:rsidRDefault="008F27E3" w:rsidP="00AD21D3">
            <w:pPr>
              <w:pStyle w:val="TAC"/>
            </w:pPr>
            <w:r w:rsidRPr="00AE4694">
              <w:t>DC_</w:t>
            </w:r>
            <w:r w:rsidRPr="00AE4694">
              <w:rPr>
                <w:rFonts w:eastAsia="맑은 고딕"/>
              </w:rPr>
              <w:t>1A_</w:t>
            </w:r>
            <w:r w:rsidRPr="00AE4694">
              <w:t>n</w:t>
            </w:r>
            <w:r w:rsidRPr="00AE4694">
              <w:rPr>
                <w:rFonts w:eastAsia="맑은 고딕"/>
              </w:rPr>
              <w:t>7</w:t>
            </w:r>
            <w:r w:rsidRPr="00AE4694">
              <w:rPr>
                <w:lang w:eastAsia="zh-CN"/>
              </w:rPr>
              <w:t>9</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w:t>
            </w:r>
            <w:r w:rsidRPr="00AE4694">
              <w:rPr>
                <w:lang w:eastAsia="zh-CN"/>
              </w:rPr>
              <w:t>9</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w:t>
            </w:r>
            <w:r w:rsidRPr="00AE4694">
              <w:rPr>
                <w:lang w:eastAsia="zh-CN"/>
              </w:rPr>
              <w:t>9</w:t>
            </w:r>
            <w:r w:rsidRPr="00AE4694">
              <w:t>A</w:t>
            </w:r>
          </w:p>
        </w:tc>
        <w:tc>
          <w:tcPr>
            <w:tcW w:w="0" w:type="auto"/>
            <w:noWrap/>
            <w:vAlign w:val="center"/>
          </w:tcPr>
          <w:p w:rsidR="008F27E3" w:rsidRPr="00AE4694" w:rsidRDefault="008F27E3" w:rsidP="00AD21D3">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rsidR="008F27E3" w:rsidRPr="00AE4694" w:rsidRDefault="008F27E3" w:rsidP="00AD21D3">
            <w:pPr>
              <w:pStyle w:val="TAC"/>
              <w:rPr>
                <w:rFonts w:cs="Arial"/>
                <w:lang w:eastAsia="zh-CN"/>
              </w:rPr>
            </w:pPr>
            <w:r w:rsidRPr="00AE4694">
              <w:rPr>
                <w:rFonts w:cs="Arial"/>
              </w:rPr>
              <w:t>n7</w:t>
            </w:r>
            <w:r w:rsidRPr="00AE4694">
              <w:rPr>
                <w:rFonts w:cs="Arial"/>
                <w:lang w:eastAsia="zh-CN"/>
              </w:rPr>
              <w:t>9A</w:t>
            </w:r>
          </w:p>
          <w:p w:rsidR="008F27E3" w:rsidRPr="00AE4694" w:rsidRDefault="008F27E3" w:rsidP="00AD21D3">
            <w:pPr>
              <w:pStyle w:val="TAC"/>
              <w:rPr>
                <w:rFonts w:cs="Arial"/>
              </w:rPr>
            </w:pPr>
            <w:r w:rsidRPr="00AE4694">
              <w:rPr>
                <w:rFonts w:cs="Arial"/>
              </w:rPr>
              <w:t>CA_n7</w:t>
            </w:r>
            <w:r w:rsidRPr="00AE4694">
              <w:rPr>
                <w:rFonts w:cs="Arial"/>
                <w:lang w:eastAsia="zh-CN"/>
              </w:rPr>
              <w:t>9</w:t>
            </w:r>
            <w:r w:rsidRPr="00AE4694">
              <w:rPr>
                <w:rFonts w:cs="Arial"/>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pPr>
            <w:r w:rsidRPr="00AE4694">
              <w:rPr>
                <w:rFonts w:cs="Arial"/>
              </w:rPr>
              <w:t>n7</w:t>
            </w:r>
            <w:r w:rsidRPr="00AE4694">
              <w:rPr>
                <w:rFonts w:cs="Arial" w:hint="eastAsia"/>
              </w:rPr>
              <w:t>7</w:t>
            </w:r>
            <w:r w:rsidRPr="00AE4694">
              <w:rPr>
                <w:rFonts w:cs="Arial"/>
              </w:rPr>
              <w:t>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rPr>
                <w:rFonts w:cs="Arial"/>
              </w:rPr>
            </w:pPr>
            <w:r w:rsidRPr="00AE4694">
              <w:rPr>
                <w:rFonts w:cs="Arial"/>
              </w:rPr>
              <w:t>CA_n7</w:t>
            </w:r>
            <w:r w:rsidRPr="00AE4694">
              <w:rPr>
                <w:rFonts w:cs="Arial" w:hint="eastAsia"/>
              </w:rPr>
              <w:t>7C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pPr>
            <w:r w:rsidRPr="00AE4694">
              <w:rPr>
                <w:rFonts w:cs="Arial"/>
              </w:rPr>
              <w:t>n7</w:t>
            </w:r>
            <w:r w:rsidRPr="00AE4694">
              <w:rPr>
                <w:rFonts w:cs="Arial" w:hint="eastAsia"/>
                <w:lang w:eastAsia="zh-CN"/>
              </w:rPr>
              <w:t>8</w:t>
            </w:r>
            <w:r w:rsidRPr="00AE4694">
              <w:rPr>
                <w:rFonts w:cs="Arial"/>
                <w:lang w:eastAsia="zh-CN"/>
              </w:rPr>
              <w:t>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rPr>
                <w:rFonts w:cs="Arial"/>
              </w:rPr>
            </w:pPr>
            <w:r w:rsidRPr="00AE4694">
              <w:rPr>
                <w:rFonts w:cs="Arial"/>
              </w:rPr>
              <w:t>CA_n7</w:t>
            </w:r>
            <w:r w:rsidRPr="00AE4694">
              <w:rPr>
                <w:rFonts w:cs="Arial" w:hint="eastAsia"/>
                <w:lang w:eastAsia="zh-CN"/>
              </w:rPr>
              <w:t>8</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pPr>
            <w:r w:rsidRPr="00AE4694">
              <w:rPr>
                <w:rFonts w:cs="Arial"/>
              </w:rPr>
              <w:t>n7</w:t>
            </w:r>
            <w:r w:rsidRPr="00AE4694">
              <w:rPr>
                <w:rFonts w:cs="Arial" w:hint="eastAsia"/>
                <w:lang w:eastAsia="zh-CN"/>
              </w:rPr>
              <w:t>9</w:t>
            </w:r>
            <w:r w:rsidRPr="00AE4694">
              <w:rPr>
                <w:rFonts w:cs="Arial"/>
                <w:lang w:eastAsia="zh-CN"/>
              </w:rPr>
              <w:t>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rPr>
                <w:rFonts w:cs="Arial"/>
              </w:rPr>
            </w:pPr>
            <w:r w:rsidRPr="00AE4694">
              <w:rPr>
                <w:rFonts w:cs="Arial"/>
              </w:rPr>
              <w:t>CA_n7</w:t>
            </w:r>
            <w:r w:rsidRPr="00AE4694">
              <w:rPr>
                <w:rFonts w:cs="Arial" w:hint="eastAsia"/>
                <w:lang w:eastAsia="zh-CN"/>
              </w:rPr>
              <w:t>9</w:t>
            </w:r>
            <w:r w:rsidRPr="00AE4694">
              <w:rPr>
                <w:rFonts w:cs="Arial" w:hint="eastAsia"/>
              </w:rPr>
              <w:t>C</w:t>
            </w:r>
          </w:p>
        </w:tc>
      </w:tr>
      <w:tr w:rsidR="00224F42" w:rsidRPr="00AE4694" w:rsidTr="00AD21D3">
        <w:trPr>
          <w:trHeight w:val="288"/>
          <w:jc w:val="center"/>
          <w:ins w:id="2025" w:author="Suhwan Lim" w:date="2019-05-21T17:08:00Z"/>
        </w:trPr>
        <w:tc>
          <w:tcPr>
            <w:tcW w:w="0" w:type="auto"/>
            <w:noWrap/>
            <w:vAlign w:val="center"/>
          </w:tcPr>
          <w:p w:rsidR="00224F42" w:rsidRPr="00AE4694" w:rsidRDefault="00224F42" w:rsidP="00AD21D3">
            <w:pPr>
              <w:pStyle w:val="TAC"/>
              <w:rPr>
                <w:ins w:id="2026" w:author="Suhwan Lim" w:date="2019-05-21T17:08:00Z"/>
                <w:rFonts w:cs="Arial" w:hint="eastAsia"/>
                <w:lang w:eastAsia="ko-KR"/>
              </w:rPr>
            </w:pPr>
            <w:ins w:id="2027" w:author="Suhwan Lim" w:date="2019-05-21T17:09:00Z">
              <w:r>
                <w:rPr>
                  <w:rFonts w:cs="Arial" w:hint="eastAsia"/>
                  <w:lang w:eastAsia="ko-KR"/>
                </w:rPr>
                <w:t>DC_1A-3A-21A_n77A-n79A</w:t>
              </w:r>
            </w:ins>
          </w:p>
        </w:tc>
        <w:tc>
          <w:tcPr>
            <w:tcW w:w="0" w:type="auto"/>
            <w:shd w:val="clear" w:color="auto" w:fill="auto"/>
          </w:tcPr>
          <w:p w:rsidR="00224F42" w:rsidRDefault="00224F42" w:rsidP="00AD21D3">
            <w:pPr>
              <w:pStyle w:val="TAC"/>
              <w:rPr>
                <w:ins w:id="2028" w:author="Suhwan Lim" w:date="2019-05-21T17:09:00Z"/>
                <w:rFonts w:hint="eastAsia"/>
                <w:lang w:eastAsia="ko-KR"/>
              </w:rPr>
            </w:pPr>
            <w:ins w:id="2029" w:author="Suhwan Lim" w:date="2019-05-21T17:09:00Z">
              <w:r>
                <w:rPr>
                  <w:rFonts w:hint="eastAsia"/>
                  <w:lang w:eastAsia="ko-KR"/>
                </w:rPr>
                <w:t>DC_3A_n77A</w:t>
              </w:r>
            </w:ins>
          </w:p>
          <w:p w:rsidR="00224F42" w:rsidRPr="00AE4694" w:rsidRDefault="00224F42" w:rsidP="00AD21D3">
            <w:pPr>
              <w:pStyle w:val="TAC"/>
              <w:rPr>
                <w:ins w:id="2030" w:author="Suhwan Lim" w:date="2019-05-21T17:08:00Z"/>
                <w:rFonts w:hint="eastAsia"/>
                <w:lang w:eastAsia="ko-KR"/>
              </w:rPr>
            </w:pPr>
            <w:ins w:id="2031" w:author="Suhwan Lim" w:date="2019-05-21T17:09:00Z">
              <w:r>
                <w:rPr>
                  <w:lang w:eastAsia="ko-KR"/>
                </w:rPr>
                <w:t>DC_3A_n79A</w:t>
              </w:r>
            </w:ins>
          </w:p>
        </w:tc>
        <w:tc>
          <w:tcPr>
            <w:tcW w:w="0" w:type="auto"/>
            <w:noWrap/>
            <w:vAlign w:val="center"/>
          </w:tcPr>
          <w:p w:rsidR="00224F42" w:rsidRPr="00AE4694" w:rsidRDefault="00224F42" w:rsidP="00AD21D3">
            <w:pPr>
              <w:pStyle w:val="TAC"/>
              <w:rPr>
                <w:ins w:id="2032" w:author="Suhwan Lim" w:date="2019-05-21T17:08:00Z"/>
                <w:rFonts w:hint="eastAsia"/>
                <w:lang w:eastAsia="ko-KR"/>
              </w:rPr>
            </w:pPr>
            <w:ins w:id="2033" w:author="Suhwan Lim" w:date="2019-05-21T17:10:00Z">
              <w:r>
                <w:rPr>
                  <w:rFonts w:hint="eastAsia"/>
                  <w:lang w:eastAsia="ko-KR"/>
                </w:rPr>
                <w:t>CA_1A-3A-21A</w:t>
              </w:r>
            </w:ins>
          </w:p>
        </w:tc>
        <w:tc>
          <w:tcPr>
            <w:tcW w:w="0" w:type="auto"/>
            <w:shd w:val="clear" w:color="auto" w:fill="auto"/>
            <w:vAlign w:val="center"/>
          </w:tcPr>
          <w:p w:rsidR="00224F42" w:rsidRPr="00AE4694" w:rsidRDefault="00224F42" w:rsidP="00AD21D3">
            <w:pPr>
              <w:pStyle w:val="TAC"/>
              <w:rPr>
                <w:ins w:id="2034" w:author="Suhwan Lim" w:date="2019-05-21T17:08:00Z"/>
                <w:rFonts w:cs="Arial" w:hint="eastAsia"/>
                <w:lang w:eastAsia="ko-KR"/>
              </w:rPr>
            </w:pPr>
            <w:ins w:id="2035" w:author="Suhwan Lim" w:date="2019-05-21T17:10:00Z">
              <w:r>
                <w:rPr>
                  <w:rFonts w:cs="Arial" w:hint="eastAsia"/>
                  <w:lang w:eastAsia="ko-KR"/>
                </w:rPr>
                <w:t>CA_n77A-n79A</w:t>
              </w:r>
            </w:ins>
          </w:p>
        </w:tc>
      </w:tr>
      <w:tr w:rsidR="00224F42" w:rsidRPr="00AE4694" w:rsidTr="00AD21D3">
        <w:trPr>
          <w:trHeight w:val="288"/>
          <w:jc w:val="center"/>
          <w:ins w:id="2036" w:author="Suhwan Lim" w:date="2019-05-21T17:08:00Z"/>
        </w:trPr>
        <w:tc>
          <w:tcPr>
            <w:tcW w:w="0" w:type="auto"/>
            <w:noWrap/>
            <w:vAlign w:val="center"/>
          </w:tcPr>
          <w:p w:rsidR="00224F42" w:rsidRPr="00AE4694" w:rsidRDefault="00224F42" w:rsidP="00224F42">
            <w:pPr>
              <w:pStyle w:val="TAC"/>
              <w:rPr>
                <w:ins w:id="2037" w:author="Suhwan Lim" w:date="2019-05-21T17:08:00Z"/>
                <w:rFonts w:cs="Arial" w:hint="eastAsia"/>
              </w:rPr>
            </w:pPr>
            <w:ins w:id="2038" w:author="Suhwan Lim" w:date="2019-05-21T17:10:00Z">
              <w:r>
                <w:rPr>
                  <w:rFonts w:cs="Arial" w:hint="eastAsia"/>
                  <w:lang w:eastAsia="ko-KR"/>
                </w:rPr>
                <w:t>DC_1A-3A-21A_n78A-n79A</w:t>
              </w:r>
            </w:ins>
          </w:p>
        </w:tc>
        <w:tc>
          <w:tcPr>
            <w:tcW w:w="0" w:type="auto"/>
            <w:shd w:val="clear" w:color="auto" w:fill="auto"/>
          </w:tcPr>
          <w:p w:rsidR="00224F42" w:rsidRDefault="00224F42" w:rsidP="00224F42">
            <w:pPr>
              <w:pStyle w:val="TAC"/>
              <w:rPr>
                <w:ins w:id="2039" w:author="Suhwan Lim" w:date="2019-05-21T17:10:00Z"/>
                <w:rFonts w:hint="eastAsia"/>
                <w:lang w:eastAsia="ko-KR"/>
              </w:rPr>
            </w:pPr>
            <w:ins w:id="2040" w:author="Suhwan Lim" w:date="2019-05-21T17:10:00Z">
              <w:r>
                <w:rPr>
                  <w:rFonts w:hint="eastAsia"/>
                  <w:lang w:eastAsia="ko-KR"/>
                </w:rPr>
                <w:t>DC_3A_n78A</w:t>
              </w:r>
            </w:ins>
          </w:p>
          <w:p w:rsidR="00224F42" w:rsidRPr="00AE4694" w:rsidRDefault="00224F42" w:rsidP="00224F42">
            <w:pPr>
              <w:pStyle w:val="TAC"/>
              <w:rPr>
                <w:ins w:id="2041" w:author="Suhwan Lim" w:date="2019-05-21T17:08:00Z"/>
                <w:rFonts w:hint="eastAsia"/>
              </w:rPr>
            </w:pPr>
            <w:ins w:id="2042" w:author="Suhwan Lim" w:date="2019-05-21T17:10:00Z">
              <w:r>
                <w:rPr>
                  <w:lang w:eastAsia="ko-KR"/>
                </w:rPr>
                <w:t>DC_3A_n79A</w:t>
              </w:r>
            </w:ins>
          </w:p>
        </w:tc>
        <w:tc>
          <w:tcPr>
            <w:tcW w:w="0" w:type="auto"/>
            <w:noWrap/>
            <w:vAlign w:val="center"/>
          </w:tcPr>
          <w:p w:rsidR="00224F42" w:rsidRPr="00AE4694" w:rsidRDefault="00224F42" w:rsidP="00224F42">
            <w:pPr>
              <w:pStyle w:val="TAC"/>
              <w:rPr>
                <w:ins w:id="2043" w:author="Suhwan Lim" w:date="2019-05-21T17:08:00Z"/>
                <w:rFonts w:hint="eastAsia"/>
                <w:lang w:eastAsia="zh-CN"/>
              </w:rPr>
            </w:pPr>
            <w:ins w:id="2044" w:author="Suhwan Lim" w:date="2019-05-21T17:10:00Z">
              <w:r>
                <w:rPr>
                  <w:rFonts w:hint="eastAsia"/>
                  <w:lang w:eastAsia="ko-KR"/>
                </w:rPr>
                <w:t>CA_1A-3A-21A</w:t>
              </w:r>
            </w:ins>
          </w:p>
        </w:tc>
        <w:tc>
          <w:tcPr>
            <w:tcW w:w="0" w:type="auto"/>
            <w:shd w:val="clear" w:color="auto" w:fill="auto"/>
            <w:vAlign w:val="center"/>
          </w:tcPr>
          <w:p w:rsidR="00224F42" w:rsidRPr="00AE4694" w:rsidRDefault="00224F42" w:rsidP="00224F42">
            <w:pPr>
              <w:pStyle w:val="TAC"/>
              <w:rPr>
                <w:ins w:id="2045" w:author="Suhwan Lim" w:date="2019-05-21T17:08:00Z"/>
                <w:rFonts w:cs="Arial"/>
              </w:rPr>
            </w:pPr>
            <w:ins w:id="2046" w:author="Suhwan Lim" w:date="2019-05-21T17:10:00Z">
              <w:r>
                <w:rPr>
                  <w:rFonts w:cs="Arial" w:hint="eastAsia"/>
                  <w:lang w:eastAsia="ko-KR"/>
                </w:rPr>
                <w:t>CA_n78A-n79A</w:t>
              </w:r>
            </w:ins>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DC_1A-3A-28A-42A_n77A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t>DC_</w:t>
            </w:r>
            <w:r w:rsidRPr="00AE4694">
              <w:rPr>
                <w:rFonts w:eastAsia="맑은 고딕"/>
              </w:rPr>
              <w:t>3A_</w:t>
            </w:r>
            <w:r w:rsidRPr="00AE4694">
              <w:t>n</w:t>
            </w:r>
            <w:r w:rsidRPr="00AE4694">
              <w:rPr>
                <w:rFonts w:eastAsia="맑은 고딕"/>
              </w:rPr>
              <w:t>77</w:t>
            </w:r>
            <w:r w:rsidRPr="00AE4694">
              <w:t>A</w:t>
            </w:r>
          </w:p>
          <w:p w:rsidR="00224F42" w:rsidRPr="00AE4694" w:rsidRDefault="00224F42" w:rsidP="00224F42">
            <w:pPr>
              <w:pStyle w:val="TAC"/>
            </w:pPr>
            <w:r w:rsidRPr="00AE4694">
              <w:t>DC_</w:t>
            </w:r>
            <w:r w:rsidRPr="00AE4694">
              <w:rPr>
                <w:rFonts w:eastAsia="맑은 고딕"/>
              </w:rPr>
              <w:t>28A_</w:t>
            </w:r>
            <w:r w:rsidRPr="00AE4694">
              <w:t>n</w:t>
            </w:r>
            <w:r w:rsidRPr="00AE4694">
              <w:rPr>
                <w:rFonts w:eastAsia="맑은 고딕"/>
              </w:rPr>
              <w:t>77</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CA_1A-3A-28A-42A</w:t>
            </w:r>
          </w:p>
        </w:tc>
        <w:tc>
          <w:tcPr>
            <w:tcW w:w="0" w:type="auto"/>
            <w:shd w:val="clear" w:color="auto" w:fill="auto"/>
            <w:vAlign w:val="center"/>
          </w:tcPr>
          <w:p w:rsidR="00224F42" w:rsidRPr="00AE4694" w:rsidRDefault="00224F42" w:rsidP="00224F42">
            <w:pPr>
              <w:pStyle w:val="TAC"/>
              <w:rPr>
                <w:rFonts w:cs="Arial"/>
              </w:rPr>
            </w:pPr>
            <w:r w:rsidRPr="00AE4694">
              <w:t>n77A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DC_1A-3A-28A-42A_n78A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28A_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CA_1A-3A-28A-42A</w:t>
            </w:r>
          </w:p>
        </w:tc>
        <w:tc>
          <w:tcPr>
            <w:tcW w:w="0" w:type="auto"/>
            <w:shd w:val="clear" w:color="auto" w:fill="auto"/>
            <w:vAlign w:val="center"/>
          </w:tcPr>
          <w:p w:rsidR="00224F42" w:rsidRPr="00AE4694" w:rsidRDefault="00224F42" w:rsidP="00224F42">
            <w:pPr>
              <w:pStyle w:val="TAC"/>
              <w:rPr>
                <w:rFonts w:cs="Arial"/>
              </w:rPr>
            </w:pPr>
            <w:r w:rsidRPr="00AE4694">
              <w:t>n78A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DC_1A-3A-28A-42A_n79A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28A_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CA_1A-3A-28A-42A</w:t>
            </w:r>
          </w:p>
        </w:tc>
        <w:tc>
          <w:tcPr>
            <w:tcW w:w="0" w:type="auto"/>
            <w:shd w:val="clear" w:color="auto" w:fill="auto"/>
            <w:vAlign w:val="center"/>
          </w:tcPr>
          <w:p w:rsidR="00224F42" w:rsidRPr="00AE4694" w:rsidRDefault="00224F42" w:rsidP="00224F42">
            <w:pPr>
              <w:pStyle w:val="TAC"/>
              <w:rPr>
                <w:rFonts w:cs="Arial"/>
              </w:rPr>
            </w:pPr>
            <w:r w:rsidRPr="00AE4694">
              <w:t>n79A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eastAsia="맑은 고딕"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rPr>
                <w:rFonts w:eastAsia="맑은 고딕"/>
                <w:lang w:eastAsia="ko-KR"/>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RDefault="00224F42" w:rsidP="00224F42">
            <w:pPr>
              <w:pStyle w:val="TAC"/>
              <w:rPr>
                <w:rFonts w:eastAsia="맑은 고딕"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RDefault="00224F42" w:rsidP="00224F42">
            <w:pPr>
              <w:pStyle w:val="TAC"/>
              <w:rPr>
                <w:rFonts w:eastAsia="맑은 고딕"/>
                <w:lang w:eastAsia="ko-KR"/>
              </w:rPr>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eastAsia="맑은 고딕"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rPr>
                <w:rFonts w:eastAsia="맑은 고딕"/>
                <w:lang w:eastAsia="ko-KR"/>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RDefault="00224F42" w:rsidP="00224F42">
            <w:pPr>
              <w:pStyle w:val="TAC"/>
              <w:rPr>
                <w:rFonts w:eastAsia="맑은 고딕"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RDefault="00224F42" w:rsidP="00224F42">
            <w:pPr>
              <w:pStyle w:val="TAC"/>
              <w:rPr>
                <w:rFonts w:eastAsia="맑은 고딕"/>
                <w:lang w:eastAsia="ko-KR"/>
              </w:rPr>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eastAsia="맑은 고딕"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rPr>
                <w:rFonts w:eastAsia="맑은 고딕"/>
                <w:lang w:eastAsia="ko-KR"/>
              </w:rPr>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RDefault="00224F42" w:rsidP="00224F42">
            <w:pPr>
              <w:pStyle w:val="TAC"/>
              <w:rPr>
                <w:rFonts w:eastAsia="맑은 고딕"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RDefault="00224F42" w:rsidP="00224F42">
            <w:pPr>
              <w:pStyle w:val="TAC"/>
              <w:rPr>
                <w:rFonts w:eastAsia="맑은 고딕"/>
                <w:lang w:eastAsia="ko-KR"/>
              </w:rPr>
            </w:pPr>
            <w:r w:rsidRPr="00AE4694">
              <w:rPr>
                <w:rFonts w:cs="Arial"/>
              </w:rPr>
              <w:t>n7</w:t>
            </w:r>
            <w:r w:rsidRPr="00AE4694">
              <w:rPr>
                <w:rFonts w:cs="Arial" w:hint="eastAsia"/>
                <w:lang w:eastAsia="zh-CN"/>
              </w:rPr>
              <w:t>9</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eastAsia="맑은 고딕" w:cs="Arial" w:hint="eastAsia"/>
                <w:szCs w:val="18"/>
                <w:lang w:eastAsia="ko-KR"/>
              </w:rPr>
              <w:t>DC_1A-7A-20A_n28A-n78A</w:t>
            </w:r>
          </w:p>
        </w:tc>
        <w:tc>
          <w:tcPr>
            <w:tcW w:w="0" w:type="auto"/>
            <w:shd w:val="clear" w:color="auto" w:fill="auto"/>
          </w:tcPr>
          <w:p w:rsidR="00224F42" w:rsidRPr="00AE4694" w:rsidRDefault="00224F42" w:rsidP="00224F42">
            <w:pPr>
              <w:pStyle w:val="TAC"/>
              <w:rPr>
                <w:rFonts w:eastAsia="맑은 고딕"/>
                <w:lang w:eastAsia="ko-KR"/>
              </w:rPr>
            </w:pPr>
            <w:r w:rsidRPr="00AE4694">
              <w:rPr>
                <w:rFonts w:eastAsia="맑은 고딕" w:hint="eastAsia"/>
                <w:lang w:eastAsia="ko-KR"/>
              </w:rPr>
              <w:t>DC_1A_n28A</w:t>
            </w:r>
          </w:p>
          <w:p w:rsidR="00224F42" w:rsidRPr="00AE4694" w:rsidRDefault="00224F42" w:rsidP="00224F42">
            <w:pPr>
              <w:pStyle w:val="TAC"/>
              <w:rPr>
                <w:rFonts w:eastAsia="맑은 고딕"/>
                <w:lang w:eastAsia="ko-KR"/>
              </w:rPr>
            </w:pPr>
            <w:r w:rsidRPr="00AE4694">
              <w:rPr>
                <w:rFonts w:eastAsia="맑은 고딕"/>
                <w:lang w:eastAsia="ko-KR"/>
              </w:rPr>
              <w:t>DC_1A_n78A</w:t>
            </w:r>
          </w:p>
          <w:p w:rsidR="00224F42" w:rsidRPr="00AE4694" w:rsidRDefault="00224F42" w:rsidP="00224F42">
            <w:pPr>
              <w:pStyle w:val="TAC"/>
              <w:rPr>
                <w:rFonts w:eastAsia="맑은 고딕"/>
                <w:lang w:eastAsia="ko-KR"/>
              </w:rPr>
            </w:pPr>
            <w:r w:rsidRPr="00AE4694">
              <w:rPr>
                <w:rFonts w:eastAsia="맑은 고딕"/>
                <w:lang w:eastAsia="ko-KR"/>
              </w:rPr>
              <w:t>DC_7A_n28A</w:t>
            </w:r>
          </w:p>
          <w:p w:rsidR="00224F42" w:rsidRPr="00AE4694" w:rsidRDefault="00224F42" w:rsidP="00224F42">
            <w:pPr>
              <w:pStyle w:val="TAC"/>
              <w:rPr>
                <w:rFonts w:eastAsia="맑은 고딕"/>
                <w:lang w:eastAsia="ko-KR"/>
              </w:rPr>
            </w:pPr>
            <w:r w:rsidRPr="00AE4694">
              <w:rPr>
                <w:rFonts w:eastAsia="맑은 고딕"/>
                <w:lang w:eastAsia="ko-KR"/>
              </w:rPr>
              <w:t>DC_7A_n78A</w:t>
            </w:r>
          </w:p>
          <w:p w:rsidR="00224F42" w:rsidRPr="00AE4694" w:rsidRDefault="00224F42" w:rsidP="00224F42">
            <w:pPr>
              <w:pStyle w:val="TAC"/>
              <w:rPr>
                <w:rFonts w:eastAsia="맑은 고딕"/>
                <w:lang w:eastAsia="ko-KR"/>
              </w:rPr>
            </w:pPr>
            <w:r w:rsidRPr="00AE4694">
              <w:rPr>
                <w:rFonts w:eastAsia="맑은 고딕"/>
                <w:lang w:eastAsia="ko-KR"/>
              </w:rPr>
              <w:t>DC_20A_n28A</w:t>
            </w:r>
          </w:p>
          <w:p w:rsidR="00224F42" w:rsidRPr="00AE4694" w:rsidRDefault="00224F42" w:rsidP="00224F42">
            <w:pPr>
              <w:pStyle w:val="TAC"/>
              <w:rPr>
                <w:rFonts w:cs="Arial"/>
                <w:lang w:eastAsia="ja-JP"/>
              </w:rPr>
            </w:pPr>
            <w:r w:rsidRPr="00AE4694">
              <w:rPr>
                <w:rFonts w:eastAsia="맑은 고딕"/>
                <w:lang w:eastAsia="ko-KR"/>
              </w:rPr>
              <w:t>DC_20A_n78A</w:t>
            </w:r>
          </w:p>
        </w:tc>
        <w:tc>
          <w:tcPr>
            <w:tcW w:w="0" w:type="auto"/>
            <w:noWrap/>
            <w:vAlign w:val="center"/>
          </w:tcPr>
          <w:p w:rsidR="00224F42" w:rsidRPr="00AE4694" w:rsidRDefault="00224F42" w:rsidP="00224F42">
            <w:pPr>
              <w:pStyle w:val="TAC"/>
              <w:rPr>
                <w:rFonts w:cs="Arial"/>
                <w:lang w:eastAsia="ja-JP"/>
              </w:rPr>
            </w:pPr>
            <w:r w:rsidRPr="00AE4694">
              <w:rPr>
                <w:rFonts w:eastAsia="맑은 고딕" w:cs="Arial" w:hint="eastAsia"/>
                <w:szCs w:val="18"/>
                <w:lang w:eastAsia="ko-KR"/>
              </w:rPr>
              <w:t>CA_1A-7A-20A</w:t>
            </w:r>
          </w:p>
        </w:tc>
        <w:tc>
          <w:tcPr>
            <w:tcW w:w="0" w:type="auto"/>
            <w:shd w:val="clear" w:color="auto" w:fill="auto"/>
            <w:vAlign w:val="center"/>
          </w:tcPr>
          <w:p w:rsidR="00224F42" w:rsidRPr="00AE4694" w:rsidRDefault="00224F42" w:rsidP="00224F42">
            <w:pPr>
              <w:pStyle w:val="TAC"/>
            </w:pPr>
            <w:r w:rsidRPr="00AE4694">
              <w:rPr>
                <w:rFonts w:eastAsia="맑은 고딕" w:hint="eastAsia"/>
                <w:lang w:eastAsia="ko-KR"/>
              </w:rPr>
              <w:t>CA_n28A</w:t>
            </w:r>
            <w:r w:rsidRPr="00AE4694">
              <w:rPr>
                <w:rFonts w:eastAsia="맑은 고딕"/>
                <w:lang w:eastAsia="ko-KR"/>
              </w:rPr>
              <w:t>-n78A</w:t>
            </w:r>
          </w:p>
        </w:tc>
      </w:tr>
      <w:tr w:rsidR="00224F42" w:rsidRPr="00AE4694" w:rsidTr="00AD21D3">
        <w:trPr>
          <w:trHeight w:val="288"/>
          <w:jc w:val="center"/>
        </w:trPr>
        <w:tc>
          <w:tcPr>
            <w:tcW w:w="0" w:type="auto"/>
            <w:noWrap/>
            <w:vAlign w:val="center"/>
          </w:tcPr>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rsidR="00224F42" w:rsidRPr="00AE4694" w:rsidRDefault="00224F42" w:rsidP="00224F42">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n77A</w:t>
            </w:r>
          </w:p>
        </w:tc>
      </w:tr>
      <w:tr w:rsidR="00224F42" w:rsidRPr="00AE4694" w:rsidTr="00AD21D3">
        <w:trPr>
          <w:trHeight w:val="288"/>
          <w:jc w:val="center"/>
        </w:trPr>
        <w:tc>
          <w:tcPr>
            <w:tcW w:w="0" w:type="auto"/>
            <w:noWrap/>
            <w:vAlign w:val="center"/>
          </w:tcPr>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rsidR="00224F42" w:rsidRPr="00AE4694" w:rsidRDefault="00224F42" w:rsidP="00224F42">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n78A</w:t>
            </w:r>
          </w:p>
        </w:tc>
      </w:tr>
      <w:tr w:rsidR="00224F42" w:rsidRPr="00AE4694" w:rsidTr="00AD21D3">
        <w:trPr>
          <w:trHeight w:val="288"/>
          <w:jc w:val="center"/>
        </w:trPr>
        <w:tc>
          <w:tcPr>
            <w:tcW w:w="0" w:type="auto"/>
            <w:noWrap/>
            <w:vAlign w:val="center"/>
          </w:tcPr>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rsidR="00224F42" w:rsidRPr="00AE4694" w:rsidRDefault="00224F42" w:rsidP="00224F42">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n79A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rsidR="00224F42" w:rsidRPr="00AE4694" w:rsidRDefault="00224F42" w:rsidP="00224F42">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CA_n77C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rsidR="00224F42" w:rsidRPr="00AE4694" w:rsidRDefault="00224F42" w:rsidP="00224F42">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CA_n78C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rsidR="00224F42" w:rsidRPr="00AE4694" w:rsidRDefault="00224F42" w:rsidP="00224F42">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CA_n79C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hint="eastAsia"/>
              </w:rPr>
              <w:lastRenderedPageBreak/>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Del="008A0BE1" w:rsidRDefault="00224F42" w:rsidP="00224F42">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rPr>
                <w:rFonts w:cs="Arial"/>
              </w:rPr>
            </w:pPr>
            <w:r w:rsidRPr="00AE4694">
              <w:rPr>
                <w:rFonts w:cs="Arial"/>
              </w:rPr>
              <w:t>CA_n7</w:t>
            </w:r>
            <w:r w:rsidRPr="00AE4694">
              <w:rPr>
                <w:rFonts w:cs="Arial" w:hint="eastAsia"/>
              </w:rPr>
              <w:t>7</w:t>
            </w:r>
            <w:r w:rsidRPr="00AE4694">
              <w:rPr>
                <w:rFonts w:cs="Arial" w:hint="eastAsia"/>
                <w:lang w:eastAsia="zh-CN"/>
              </w:rPr>
              <w:t>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Del="008A0BE1" w:rsidRDefault="00224F42" w:rsidP="00224F42">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rPr>
                <w:rFonts w:cs="Arial"/>
              </w:rPr>
            </w:pPr>
            <w:r w:rsidRPr="00AE4694">
              <w:rPr>
                <w:rFonts w:cs="Arial"/>
              </w:rPr>
              <w:t>CA_n7</w:t>
            </w:r>
            <w:r w:rsidRPr="00AE4694">
              <w:rPr>
                <w:rFonts w:cs="Arial" w:hint="eastAsia"/>
                <w:lang w:eastAsia="zh-CN"/>
              </w:rPr>
              <w:t>8C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pPr>
            <w:r w:rsidRPr="00AE4694">
              <w:rPr>
                <w:rFonts w:cs="Arial"/>
              </w:rPr>
              <w:t>n7</w:t>
            </w:r>
            <w:r w:rsidRPr="00AE4694">
              <w:rPr>
                <w:rFonts w:cs="Arial" w:hint="eastAsia"/>
                <w:lang w:eastAsia="zh-CN"/>
              </w:rPr>
              <w:t>9</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Del="00BE1BF8" w:rsidRDefault="00224F42" w:rsidP="00224F42">
            <w:pPr>
              <w:pStyle w:val="TAC"/>
            </w:pPr>
            <w:r w:rsidRPr="00AE4694">
              <w:rPr>
                <w:rFonts w:cs="Arial"/>
              </w:rPr>
              <w:t>CA_n7</w:t>
            </w:r>
            <w:r w:rsidRPr="00AE4694">
              <w:rPr>
                <w:rFonts w:cs="Arial" w:hint="eastAsia"/>
                <w:lang w:eastAsia="zh-CN"/>
              </w:rPr>
              <w:t>9C</w:t>
            </w:r>
          </w:p>
        </w:tc>
      </w:tr>
      <w:tr w:rsidR="00224F42" w:rsidRPr="00AE4694" w:rsidTr="00AD21D3">
        <w:trPr>
          <w:trHeight w:val="288"/>
          <w:jc w:val="center"/>
          <w:ins w:id="2047" w:author="Suhwan Lim" w:date="2019-05-21T17:11:00Z"/>
        </w:trPr>
        <w:tc>
          <w:tcPr>
            <w:tcW w:w="0" w:type="auto"/>
            <w:noWrap/>
            <w:vAlign w:val="center"/>
          </w:tcPr>
          <w:p w:rsidR="00224F42" w:rsidRDefault="00224F42" w:rsidP="00224F42">
            <w:pPr>
              <w:pStyle w:val="TAC"/>
              <w:rPr>
                <w:ins w:id="2048" w:author="Suhwan Lim" w:date="2019-05-21T17:12:00Z"/>
                <w:rFonts w:cs="Arial"/>
                <w:lang w:eastAsia="ko-KR"/>
              </w:rPr>
            </w:pPr>
            <w:ins w:id="2049" w:author="Suhwan Lim" w:date="2019-05-21T17:11:00Z">
              <w:r>
                <w:rPr>
                  <w:rFonts w:cs="Arial" w:hint="eastAsia"/>
                  <w:lang w:eastAsia="ko-KR"/>
                </w:rPr>
                <w:t>DC_1A-19A-42A_n77A-n79A</w:t>
              </w:r>
            </w:ins>
          </w:p>
          <w:p w:rsidR="00224F42" w:rsidRPr="00AE4694" w:rsidRDefault="00224F42" w:rsidP="00224F42">
            <w:pPr>
              <w:pStyle w:val="TAC"/>
              <w:rPr>
                <w:ins w:id="2050" w:author="Suhwan Lim" w:date="2019-05-21T17:11:00Z"/>
                <w:rFonts w:cs="Arial" w:hint="eastAsia"/>
              </w:rPr>
            </w:pPr>
            <w:ins w:id="2051" w:author="Suhwan Lim" w:date="2019-05-21T17:12:00Z">
              <w:r>
                <w:rPr>
                  <w:rFonts w:cs="Arial" w:hint="eastAsia"/>
                  <w:lang w:eastAsia="ko-KR"/>
                </w:rPr>
                <w:t>DC_1A-19A-42C_n77A-n79A</w:t>
              </w:r>
            </w:ins>
          </w:p>
        </w:tc>
        <w:tc>
          <w:tcPr>
            <w:tcW w:w="0" w:type="auto"/>
            <w:shd w:val="clear" w:color="auto" w:fill="auto"/>
          </w:tcPr>
          <w:p w:rsidR="00224F42" w:rsidRDefault="00224F42" w:rsidP="00224F42">
            <w:pPr>
              <w:pStyle w:val="TAC"/>
              <w:rPr>
                <w:ins w:id="2052" w:author="Suhwan Lim" w:date="2019-05-21T17:11:00Z"/>
                <w:rFonts w:hint="eastAsia"/>
                <w:lang w:eastAsia="ko-KR"/>
              </w:rPr>
            </w:pPr>
            <w:ins w:id="2053" w:author="Suhwan Lim" w:date="2019-05-21T17:11:00Z">
              <w:r>
                <w:rPr>
                  <w:rFonts w:hint="eastAsia"/>
                  <w:lang w:eastAsia="ko-KR"/>
                </w:rPr>
                <w:t>DC_19A_n77A</w:t>
              </w:r>
            </w:ins>
          </w:p>
          <w:p w:rsidR="00224F42" w:rsidRPr="00AE4694" w:rsidRDefault="00224F42" w:rsidP="00224F42">
            <w:pPr>
              <w:pStyle w:val="TAC"/>
              <w:rPr>
                <w:ins w:id="2054" w:author="Suhwan Lim" w:date="2019-05-21T17:11:00Z"/>
                <w:rFonts w:hint="eastAsia"/>
              </w:rPr>
            </w:pPr>
            <w:ins w:id="2055" w:author="Suhwan Lim" w:date="2019-05-21T17:11:00Z">
              <w:r>
                <w:rPr>
                  <w:lang w:eastAsia="ko-KR"/>
                </w:rPr>
                <w:t>DC_19A_n79A</w:t>
              </w:r>
            </w:ins>
          </w:p>
        </w:tc>
        <w:tc>
          <w:tcPr>
            <w:tcW w:w="0" w:type="auto"/>
            <w:noWrap/>
            <w:vAlign w:val="center"/>
          </w:tcPr>
          <w:p w:rsidR="00224F42" w:rsidRDefault="00224F42" w:rsidP="00224F42">
            <w:pPr>
              <w:pStyle w:val="TAC"/>
              <w:rPr>
                <w:ins w:id="2056" w:author="Suhwan Lim" w:date="2019-05-21T17:12:00Z"/>
                <w:lang w:eastAsia="ko-KR"/>
              </w:rPr>
            </w:pPr>
            <w:ins w:id="2057" w:author="Suhwan Lim" w:date="2019-05-21T17:11:00Z">
              <w:r>
                <w:rPr>
                  <w:rFonts w:hint="eastAsia"/>
                  <w:lang w:eastAsia="ko-KR"/>
                </w:rPr>
                <w:t>CA_1A-19A-42A</w:t>
              </w:r>
            </w:ins>
          </w:p>
          <w:p w:rsidR="00224F42" w:rsidRPr="00AE4694" w:rsidRDefault="00224F42" w:rsidP="00224F42">
            <w:pPr>
              <w:pStyle w:val="TAC"/>
              <w:rPr>
                <w:ins w:id="2058" w:author="Suhwan Lim" w:date="2019-05-21T17:11:00Z"/>
                <w:rFonts w:cs="Arial" w:hint="eastAsia"/>
              </w:rPr>
            </w:pPr>
            <w:ins w:id="2059" w:author="Suhwan Lim" w:date="2019-05-21T17:12:00Z">
              <w:r>
                <w:rPr>
                  <w:lang w:eastAsia="ko-KR"/>
                </w:rPr>
                <w:t>CA_1A-19A-42C</w:t>
              </w:r>
            </w:ins>
          </w:p>
        </w:tc>
        <w:tc>
          <w:tcPr>
            <w:tcW w:w="0" w:type="auto"/>
            <w:shd w:val="clear" w:color="auto" w:fill="auto"/>
            <w:vAlign w:val="center"/>
          </w:tcPr>
          <w:p w:rsidR="00224F42" w:rsidRPr="00AE4694" w:rsidRDefault="00224F42" w:rsidP="00224F42">
            <w:pPr>
              <w:pStyle w:val="TAC"/>
              <w:rPr>
                <w:ins w:id="2060" w:author="Suhwan Lim" w:date="2019-05-21T17:11:00Z"/>
                <w:rFonts w:cs="Arial"/>
              </w:rPr>
            </w:pPr>
            <w:ins w:id="2061" w:author="Suhwan Lim" w:date="2019-05-21T17:11:00Z">
              <w:r>
                <w:rPr>
                  <w:rFonts w:cs="Arial" w:hint="eastAsia"/>
                  <w:lang w:eastAsia="ko-KR"/>
                </w:rPr>
                <w:t>CA_n77A-n79A</w:t>
              </w:r>
            </w:ins>
          </w:p>
        </w:tc>
      </w:tr>
      <w:tr w:rsidR="00224F42" w:rsidRPr="00AE4694" w:rsidTr="00AD21D3">
        <w:trPr>
          <w:trHeight w:val="288"/>
          <w:jc w:val="center"/>
          <w:ins w:id="2062" w:author="Suhwan Lim" w:date="2019-05-21T17:11:00Z"/>
        </w:trPr>
        <w:tc>
          <w:tcPr>
            <w:tcW w:w="0" w:type="auto"/>
            <w:noWrap/>
            <w:vAlign w:val="center"/>
          </w:tcPr>
          <w:p w:rsidR="00224F42" w:rsidRDefault="00224F42" w:rsidP="00224F42">
            <w:pPr>
              <w:pStyle w:val="TAC"/>
              <w:rPr>
                <w:ins w:id="2063" w:author="Suhwan Lim" w:date="2019-05-21T17:13:00Z"/>
                <w:rFonts w:cs="Arial"/>
                <w:lang w:eastAsia="ko-KR"/>
              </w:rPr>
            </w:pPr>
            <w:ins w:id="2064" w:author="Suhwan Lim" w:date="2019-05-21T17:11:00Z">
              <w:r>
                <w:rPr>
                  <w:rFonts w:cs="Arial" w:hint="eastAsia"/>
                  <w:lang w:eastAsia="ko-KR"/>
                </w:rPr>
                <w:t>DC_1A-19A-42A_n78A-n79A</w:t>
              </w:r>
            </w:ins>
          </w:p>
          <w:p w:rsidR="00224F42" w:rsidRPr="00AE4694" w:rsidRDefault="00224F42" w:rsidP="00224F42">
            <w:pPr>
              <w:pStyle w:val="TAC"/>
              <w:rPr>
                <w:ins w:id="2065" w:author="Suhwan Lim" w:date="2019-05-21T17:11:00Z"/>
                <w:rFonts w:cs="Arial" w:hint="eastAsia"/>
              </w:rPr>
            </w:pPr>
            <w:ins w:id="2066" w:author="Suhwan Lim" w:date="2019-05-21T17:13:00Z">
              <w:r>
                <w:rPr>
                  <w:rFonts w:cs="Arial" w:hint="eastAsia"/>
                  <w:lang w:eastAsia="ko-KR"/>
                </w:rPr>
                <w:t>DC_1A-19A-42C_n78A-n79A</w:t>
              </w:r>
            </w:ins>
          </w:p>
        </w:tc>
        <w:tc>
          <w:tcPr>
            <w:tcW w:w="0" w:type="auto"/>
            <w:shd w:val="clear" w:color="auto" w:fill="auto"/>
          </w:tcPr>
          <w:p w:rsidR="00224F42" w:rsidRDefault="00224F42" w:rsidP="00224F42">
            <w:pPr>
              <w:pStyle w:val="TAC"/>
              <w:rPr>
                <w:ins w:id="2067" w:author="Suhwan Lim" w:date="2019-05-21T17:11:00Z"/>
                <w:rFonts w:hint="eastAsia"/>
                <w:lang w:eastAsia="ko-KR"/>
              </w:rPr>
            </w:pPr>
            <w:ins w:id="2068" w:author="Suhwan Lim" w:date="2019-05-21T17:11:00Z">
              <w:r>
                <w:rPr>
                  <w:rFonts w:hint="eastAsia"/>
                  <w:lang w:eastAsia="ko-KR"/>
                </w:rPr>
                <w:t>DC_19A_n78A</w:t>
              </w:r>
            </w:ins>
          </w:p>
          <w:p w:rsidR="00224F42" w:rsidRPr="00AE4694" w:rsidRDefault="00224F42" w:rsidP="00224F42">
            <w:pPr>
              <w:pStyle w:val="TAC"/>
              <w:rPr>
                <w:ins w:id="2069" w:author="Suhwan Lim" w:date="2019-05-21T17:11:00Z"/>
                <w:rFonts w:hint="eastAsia"/>
              </w:rPr>
            </w:pPr>
            <w:ins w:id="2070" w:author="Suhwan Lim" w:date="2019-05-21T17:11:00Z">
              <w:r>
                <w:rPr>
                  <w:lang w:eastAsia="ko-KR"/>
                </w:rPr>
                <w:t>DC_19A_n79A</w:t>
              </w:r>
            </w:ins>
          </w:p>
        </w:tc>
        <w:tc>
          <w:tcPr>
            <w:tcW w:w="0" w:type="auto"/>
            <w:noWrap/>
            <w:vAlign w:val="center"/>
          </w:tcPr>
          <w:p w:rsidR="00224F42" w:rsidRDefault="00224F42" w:rsidP="00224F42">
            <w:pPr>
              <w:pStyle w:val="TAC"/>
              <w:rPr>
                <w:ins w:id="2071" w:author="Suhwan Lim" w:date="2019-05-21T17:13:00Z"/>
                <w:lang w:eastAsia="ko-KR"/>
              </w:rPr>
            </w:pPr>
            <w:ins w:id="2072" w:author="Suhwan Lim" w:date="2019-05-21T17:11:00Z">
              <w:r>
                <w:rPr>
                  <w:rFonts w:hint="eastAsia"/>
                  <w:lang w:eastAsia="ko-KR"/>
                </w:rPr>
                <w:t>CA_1A-19A-42A</w:t>
              </w:r>
            </w:ins>
          </w:p>
          <w:p w:rsidR="00224F42" w:rsidRPr="00AE4694" w:rsidRDefault="00224F42" w:rsidP="00224F42">
            <w:pPr>
              <w:pStyle w:val="TAC"/>
              <w:rPr>
                <w:ins w:id="2073" w:author="Suhwan Lim" w:date="2019-05-21T17:11:00Z"/>
                <w:rFonts w:cs="Arial" w:hint="eastAsia"/>
              </w:rPr>
            </w:pPr>
            <w:ins w:id="2074" w:author="Suhwan Lim" w:date="2019-05-21T17:13:00Z">
              <w:r>
                <w:rPr>
                  <w:lang w:eastAsia="ko-KR"/>
                </w:rPr>
                <w:t>CA_1A-19A-42C</w:t>
              </w:r>
            </w:ins>
          </w:p>
        </w:tc>
        <w:tc>
          <w:tcPr>
            <w:tcW w:w="0" w:type="auto"/>
            <w:shd w:val="clear" w:color="auto" w:fill="auto"/>
            <w:vAlign w:val="center"/>
          </w:tcPr>
          <w:p w:rsidR="00224F42" w:rsidRPr="00AE4694" w:rsidRDefault="00224F42" w:rsidP="00224F42">
            <w:pPr>
              <w:pStyle w:val="TAC"/>
              <w:rPr>
                <w:ins w:id="2075" w:author="Suhwan Lim" w:date="2019-05-21T17:11:00Z"/>
                <w:rFonts w:cs="Arial"/>
              </w:rPr>
            </w:pPr>
            <w:ins w:id="2076" w:author="Suhwan Lim" w:date="2019-05-21T17:11:00Z">
              <w:r>
                <w:rPr>
                  <w:rFonts w:cs="Arial" w:hint="eastAsia"/>
                  <w:lang w:eastAsia="ko-KR"/>
                </w:rPr>
                <w:t>CA_n78A-n79A</w:t>
              </w:r>
            </w:ins>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DC_1A-21A-28A-42A_n77A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7</w:t>
            </w:r>
            <w:r w:rsidRPr="00AE4694">
              <w:rPr>
                <w:rFonts w:hint="eastAsia"/>
              </w:rPr>
              <w:t>A</w:t>
            </w:r>
          </w:p>
          <w:p w:rsidR="00224F42" w:rsidRPr="00AE4694" w:rsidRDefault="00224F42" w:rsidP="00224F42">
            <w:pPr>
              <w:pStyle w:val="TAC"/>
            </w:pPr>
            <w:r w:rsidRPr="00AE4694">
              <w:t>DC_</w:t>
            </w:r>
            <w:r w:rsidRPr="00AE4694">
              <w:rPr>
                <w:lang w:eastAsia="zh-CN"/>
              </w:rPr>
              <w:t>21</w:t>
            </w:r>
            <w:r w:rsidRPr="00AE4694">
              <w:rPr>
                <w:rFonts w:eastAsia="맑은 고딕"/>
              </w:rPr>
              <w:t>A_</w:t>
            </w:r>
            <w:r w:rsidRPr="00AE4694">
              <w:t>n</w:t>
            </w:r>
            <w:r w:rsidRPr="00AE4694">
              <w:rPr>
                <w:rFonts w:eastAsia="맑은 고딕"/>
              </w:rPr>
              <w:t>7</w:t>
            </w:r>
            <w:r w:rsidRPr="00AE4694">
              <w:rPr>
                <w:lang w:eastAsia="zh-CN"/>
              </w:rPr>
              <w:t>7</w:t>
            </w:r>
            <w:r w:rsidRPr="00AE4694">
              <w:t>A</w:t>
            </w:r>
          </w:p>
          <w:p w:rsidR="00224F42" w:rsidRPr="00AE4694" w:rsidRDefault="00224F42" w:rsidP="00224F42">
            <w:pPr>
              <w:pStyle w:val="TAC"/>
            </w:pPr>
            <w:r w:rsidRPr="00AE4694">
              <w:t>DC_</w:t>
            </w:r>
            <w:r w:rsidRPr="00AE4694">
              <w:rPr>
                <w:lang w:eastAsia="zh-CN"/>
              </w:rPr>
              <w:t>28</w:t>
            </w:r>
            <w:r w:rsidRPr="00AE4694">
              <w:rPr>
                <w:rFonts w:eastAsia="맑은 고딕"/>
              </w:rPr>
              <w:t>A_</w:t>
            </w:r>
            <w:r w:rsidRPr="00AE4694">
              <w:t>n</w:t>
            </w:r>
            <w:r w:rsidRPr="00AE4694">
              <w:rPr>
                <w:rFonts w:eastAsia="맑은 고딕"/>
              </w:rPr>
              <w:t>7</w:t>
            </w:r>
            <w:r w:rsidRPr="00AE4694">
              <w:rPr>
                <w:lang w:eastAsia="zh-CN"/>
              </w:rPr>
              <w:t>7</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CA_1A-21A-28A-42A</w:t>
            </w:r>
          </w:p>
        </w:tc>
        <w:tc>
          <w:tcPr>
            <w:tcW w:w="0" w:type="auto"/>
            <w:shd w:val="clear" w:color="auto" w:fill="auto"/>
            <w:vAlign w:val="center"/>
          </w:tcPr>
          <w:p w:rsidR="00224F42" w:rsidRPr="00AE4694" w:rsidRDefault="00224F42" w:rsidP="00224F42">
            <w:pPr>
              <w:pStyle w:val="TAC"/>
              <w:rPr>
                <w:rFonts w:cs="Arial"/>
              </w:rPr>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DC_1A-21A-28A-42A_n78A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t>DC_</w:t>
            </w:r>
            <w:r w:rsidRPr="00AE4694">
              <w:rPr>
                <w:lang w:eastAsia="zh-CN"/>
              </w:rPr>
              <w:t>21</w:t>
            </w:r>
            <w:r w:rsidRPr="00AE4694">
              <w:rPr>
                <w:rFonts w:eastAsia="맑은 고딕"/>
              </w:rPr>
              <w:t>A_</w:t>
            </w:r>
            <w:r w:rsidRPr="00AE4694">
              <w:t>n</w:t>
            </w:r>
            <w:r w:rsidRPr="00AE4694">
              <w:rPr>
                <w:rFonts w:eastAsia="맑은 고딕"/>
              </w:rPr>
              <w:t>7</w:t>
            </w:r>
            <w:r w:rsidRPr="00AE4694">
              <w:rPr>
                <w:lang w:eastAsia="zh-CN"/>
              </w:rPr>
              <w:t>8</w:t>
            </w:r>
            <w:r w:rsidRPr="00AE4694">
              <w:t>A</w:t>
            </w:r>
          </w:p>
          <w:p w:rsidR="00224F42" w:rsidRPr="00AE4694" w:rsidRDefault="00224F42" w:rsidP="00224F42">
            <w:pPr>
              <w:pStyle w:val="TAC"/>
            </w:pPr>
            <w:r w:rsidRPr="00AE4694">
              <w:t>DC_</w:t>
            </w:r>
            <w:r w:rsidRPr="00AE4694">
              <w:rPr>
                <w:lang w:eastAsia="zh-CN"/>
              </w:rPr>
              <w:t>28</w:t>
            </w:r>
            <w:r w:rsidRPr="00AE4694">
              <w:rPr>
                <w:rFonts w:eastAsia="맑은 고딕"/>
              </w:rPr>
              <w:t>A_</w:t>
            </w:r>
            <w:r w:rsidRPr="00AE4694">
              <w:t>n</w:t>
            </w:r>
            <w:r w:rsidRPr="00AE4694">
              <w:rPr>
                <w:rFonts w:eastAsia="맑은 고딕"/>
              </w:rPr>
              <w:t>7</w:t>
            </w:r>
            <w:r w:rsidRPr="00AE4694">
              <w:rPr>
                <w:lang w:eastAsia="zh-CN"/>
              </w:rPr>
              <w:t>8</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CA_1A-21A-28A-42A</w:t>
            </w:r>
          </w:p>
        </w:tc>
        <w:tc>
          <w:tcPr>
            <w:tcW w:w="0" w:type="auto"/>
            <w:shd w:val="clear" w:color="auto" w:fill="auto"/>
            <w:vAlign w:val="center"/>
          </w:tcPr>
          <w:p w:rsidR="00224F42" w:rsidRPr="00AE4694" w:rsidRDefault="00224F42" w:rsidP="00224F42">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DC_1A-21A-28A-42A_n79A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t>DC_</w:t>
            </w:r>
            <w:r w:rsidRPr="00AE4694">
              <w:rPr>
                <w:lang w:eastAsia="zh-CN"/>
              </w:rPr>
              <w:t>21</w:t>
            </w:r>
            <w:r w:rsidRPr="00AE4694">
              <w:rPr>
                <w:rFonts w:eastAsia="맑은 고딕"/>
              </w:rPr>
              <w:t>A_</w:t>
            </w:r>
            <w:r w:rsidRPr="00AE4694">
              <w:t>n</w:t>
            </w:r>
            <w:r w:rsidRPr="00AE4694">
              <w:rPr>
                <w:rFonts w:eastAsia="맑은 고딕"/>
              </w:rPr>
              <w:t>7</w:t>
            </w:r>
            <w:r w:rsidRPr="00AE4694">
              <w:rPr>
                <w:lang w:eastAsia="zh-CN"/>
              </w:rPr>
              <w:t>9</w:t>
            </w:r>
            <w:r w:rsidRPr="00AE4694">
              <w:t>A</w:t>
            </w:r>
          </w:p>
          <w:p w:rsidR="00224F42" w:rsidRPr="00AE4694" w:rsidRDefault="00224F42" w:rsidP="00224F42">
            <w:pPr>
              <w:pStyle w:val="TAC"/>
            </w:pPr>
            <w:r w:rsidRPr="00AE4694">
              <w:t>DC_</w:t>
            </w:r>
            <w:r w:rsidRPr="00AE4694">
              <w:rPr>
                <w:lang w:eastAsia="zh-CN"/>
              </w:rPr>
              <w:t>28</w:t>
            </w:r>
            <w:r w:rsidRPr="00AE4694">
              <w:rPr>
                <w:rFonts w:eastAsia="맑은 고딕"/>
              </w:rPr>
              <w:t>A_</w:t>
            </w:r>
            <w:r w:rsidRPr="00AE4694">
              <w:t>n</w:t>
            </w:r>
            <w:r w:rsidRPr="00AE4694">
              <w:rPr>
                <w:rFonts w:eastAsia="맑은 고딕"/>
              </w:rPr>
              <w:t>7</w:t>
            </w:r>
            <w:r w:rsidRPr="00AE4694">
              <w:rPr>
                <w:lang w:eastAsia="zh-CN"/>
              </w:rPr>
              <w:t>9</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CA_1A-21A-28A-42A</w:t>
            </w:r>
          </w:p>
        </w:tc>
        <w:tc>
          <w:tcPr>
            <w:tcW w:w="0" w:type="auto"/>
            <w:shd w:val="clear" w:color="auto" w:fill="auto"/>
            <w:vAlign w:val="center"/>
          </w:tcPr>
          <w:p w:rsidR="00224F42" w:rsidRPr="00AE4694" w:rsidRDefault="00224F42" w:rsidP="00224F42">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Del="00BE1BF8" w:rsidRDefault="00224F42" w:rsidP="00224F42">
            <w:pPr>
              <w:pStyle w:val="TAC"/>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Del="00BE1BF8" w:rsidRDefault="00224F42" w:rsidP="00224F42">
            <w:pPr>
              <w:pStyle w:val="TAC"/>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Del="00BE1BF8" w:rsidRDefault="00224F42" w:rsidP="00224F42">
            <w:pPr>
              <w:pStyle w:val="TAC"/>
            </w:pPr>
            <w:r w:rsidRPr="00AE4694">
              <w:rPr>
                <w:rFonts w:cs="Arial"/>
              </w:rPr>
              <w:t>n7</w:t>
            </w:r>
            <w:r w:rsidRPr="00AE4694">
              <w:rPr>
                <w:rFonts w:cs="Arial" w:hint="eastAsia"/>
                <w:lang w:eastAsia="zh-CN"/>
              </w:rPr>
              <w:t>9</w:t>
            </w:r>
            <w:r w:rsidRPr="00AE4694">
              <w:rPr>
                <w:rFonts w:cs="Arial"/>
                <w:lang w:eastAsia="zh-CN"/>
              </w:rPr>
              <w:t>A</w:t>
            </w:r>
          </w:p>
        </w:tc>
      </w:tr>
      <w:tr w:rsidR="00EE77F5" w:rsidRPr="00AE4694" w:rsidTr="00AD21D3">
        <w:trPr>
          <w:trHeight w:val="288"/>
          <w:jc w:val="center"/>
          <w:ins w:id="2077" w:author="Suhwan Lim" w:date="2019-05-21T17:14:00Z"/>
        </w:trPr>
        <w:tc>
          <w:tcPr>
            <w:tcW w:w="0" w:type="auto"/>
            <w:noWrap/>
            <w:vAlign w:val="center"/>
          </w:tcPr>
          <w:p w:rsidR="00EE77F5" w:rsidRDefault="00EE77F5" w:rsidP="00EE77F5">
            <w:pPr>
              <w:pStyle w:val="TAC"/>
              <w:rPr>
                <w:ins w:id="2078" w:author="Suhwan Lim" w:date="2019-05-21T17:14:00Z"/>
                <w:rFonts w:cs="Arial"/>
                <w:lang w:eastAsia="ko-KR"/>
              </w:rPr>
            </w:pPr>
            <w:ins w:id="2079" w:author="Suhwan Lim" w:date="2019-05-21T17:14:00Z">
              <w:r>
                <w:rPr>
                  <w:rFonts w:cs="Arial" w:hint="eastAsia"/>
                  <w:lang w:eastAsia="ko-KR"/>
                </w:rPr>
                <w:t>DC_1A-21A-42A_n77A-n79A</w:t>
              </w:r>
            </w:ins>
          </w:p>
          <w:p w:rsidR="00EE77F5" w:rsidRPr="00AE4694" w:rsidRDefault="00EE77F5" w:rsidP="00EE77F5">
            <w:pPr>
              <w:pStyle w:val="TAC"/>
              <w:rPr>
                <w:ins w:id="2080" w:author="Suhwan Lim" w:date="2019-05-21T17:14:00Z"/>
                <w:rFonts w:cs="Arial" w:hint="eastAsia"/>
              </w:rPr>
            </w:pPr>
            <w:ins w:id="2081" w:author="Suhwan Lim" w:date="2019-05-21T17:14:00Z">
              <w:r>
                <w:rPr>
                  <w:rFonts w:cs="Arial" w:hint="eastAsia"/>
                  <w:lang w:eastAsia="ko-KR"/>
                </w:rPr>
                <w:t>DC_1A-21A-42C_n77A-n79A</w:t>
              </w:r>
            </w:ins>
          </w:p>
        </w:tc>
        <w:tc>
          <w:tcPr>
            <w:tcW w:w="0" w:type="auto"/>
            <w:shd w:val="clear" w:color="auto" w:fill="auto"/>
          </w:tcPr>
          <w:p w:rsidR="00EE77F5" w:rsidRDefault="00EE77F5" w:rsidP="00EE77F5">
            <w:pPr>
              <w:pStyle w:val="TAC"/>
              <w:rPr>
                <w:ins w:id="2082" w:author="Suhwan Lim" w:date="2019-05-21T17:14:00Z"/>
                <w:rFonts w:hint="eastAsia"/>
                <w:lang w:eastAsia="ko-KR"/>
              </w:rPr>
            </w:pPr>
            <w:ins w:id="2083" w:author="Suhwan Lim" w:date="2019-05-21T17:14:00Z">
              <w:r>
                <w:rPr>
                  <w:rFonts w:hint="eastAsia"/>
                  <w:lang w:eastAsia="ko-KR"/>
                </w:rPr>
                <w:t>DC_1A_n77A</w:t>
              </w:r>
            </w:ins>
          </w:p>
          <w:p w:rsidR="00EE77F5" w:rsidRPr="00AE4694" w:rsidRDefault="00EE77F5" w:rsidP="00EE77F5">
            <w:pPr>
              <w:pStyle w:val="TAC"/>
              <w:rPr>
                <w:ins w:id="2084" w:author="Suhwan Lim" w:date="2019-05-21T17:14:00Z"/>
                <w:rFonts w:hint="eastAsia"/>
              </w:rPr>
            </w:pPr>
            <w:ins w:id="2085" w:author="Suhwan Lim" w:date="2019-05-21T17:14:00Z">
              <w:r>
                <w:rPr>
                  <w:lang w:eastAsia="ko-KR"/>
                </w:rPr>
                <w:t>DC_1A_n79A</w:t>
              </w:r>
            </w:ins>
          </w:p>
        </w:tc>
        <w:tc>
          <w:tcPr>
            <w:tcW w:w="0" w:type="auto"/>
            <w:noWrap/>
            <w:vAlign w:val="center"/>
          </w:tcPr>
          <w:p w:rsidR="00EE77F5" w:rsidRDefault="00EE77F5" w:rsidP="00EE77F5">
            <w:pPr>
              <w:pStyle w:val="TAC"/>
              <w:rPr>
                <w:ins w:id="2086" w:author="Suhwan Lim" w:date="2019-05-21T17:14:00Z"/>
                <w:lang w:eastAsia="ko-KR"/>
              </w:rPr>
            </w:pPr>
            <w:ins w:id="2087" w:author="Suhwan Lim" w:date="2019-05-21T17:14:00Z">
              <w:r>
                <w:rPr>
                  <w:rFonts w:hint="eastAsia"/>
                  <w:lang w:eastAsia="ko-KR"/>
                </w:rPr>
                <w:t>CA_1A-21A-42A</w:t>
              </w:r>
            </w:ins>
          </w:p>
          <w:p w:rsidR="00EE77F5" w:rsidRPr="00AE4694" w:rsidRDefault="00EE77F5" w:rsidP="00EE77F5">
            <w:pPr>
              <w:pStyle w:val="TAC"/>
              <w:rPr>
                <w:ins w:id="2088" w:author="Suhwan Lim" w:date="2019-05-21T17:14:00Z"/>
                <w:rFonts w:hint="eastAsia"/>
                <w:lang w:eastAsia="zh-CN"/>
              </w:rPr>
            </w:pPr>
            <w:ins w:id="2089" w:author="Suhwan Lim" w:date="2019-05-21T17:14:00Z">
              <w:r>
                <w:rPr>
                  <w:lang w:eastAsia="ko-KR"/>
                </w:rPr>
                <w:t>CA_1A-21A-42C</w:t>
              </w:r>
            </w:ins>
          </w:p>
        </w:tc>
        <w:tc>
          <w:tcPr>
            <w:tcW w:w="0" w:type="auto"/>
            <w:shd w:val="clear" w:color="auto" w:fill="auto"/>
            <w:vAlign w:val="center"/>
          </w:tcPr>
          <w:p w:rsidR="00EE77F5" w:rsidRPr="00AE4694" w:rsidRDefault="00EE77F5" w:rsidP="00EE77F5">
            <w:pPr>
              <w:pStyle w:val="TAC"/>
              <w:rPr>
                <w:ins w:id="2090" w:author="Suhwan Lim" w:date="2019-05-21T17:14:00Z"/>
                <w:rFonts w:cs="Arial"/>
              </w:rPr>
            </w:pPr>
            <w:ins w:id="2091" w:author="Suhwan Lim" w:date="2019-05-21T17:14:00Z">
              <w:r>
                <w:rPr>
                  <w:rFonts w:cs="Arial" w:hint="eastAsia"/>
                  <w:lang w:eastAsia="ko-KR"/>
                </w:rPr>
                <w:t>CA_n77A-n79A</w:t>
              </w:r>
            </w:ins>
          </w:p>
        </w:tc>
      </w:tr>
      <w:tr w:rsidR="00EE77F5" w:rsidRPr="00AE4694" w:rsidTr="00AD21D3">
        <w:trPr>
          <w:trHeight w:val="288"/>
          <w:jc w:val="center"/>
          <w:ins w:id="2092" w:author="Suhwan Lim" w:date="2019-05-21T17:14:00Z"/>
        </w:trPr>
        <w:tc>
          <w:tcPr>
            <w:tcW w:w="0" w:type="auto"/>
            <w:noWrap/>
            <w:vAlign w:val="center"/>
          </w:tcPr>
          <w:p w:rsidR="00EE77F5" w:rsidRDefault="00EE77F5" w:rsidP="00EE77F5">
            <w:pPr>
              <w:pStyle w:val="TAC"/>
              <w:rPr>
                <w:ins w:id="2093" w:author="Suhwan Lim" w:date="2019-05-21T17:14:00Z"/>
                <w:rFonts w:cs="Arial"/>
                <w:lang w:eastAsia="ko-KR"/>
              </w:rPr>
            </w:pPr>
            <w:ins w:id="2094" w:author="Suhwan Lim" w:date="2019-05-21T17:14:00Z">
              <w:r>
                <w:rPr>
                  <w:rFonts w:cs="Arial" w:hint="eastAsia"/>
                  <w:lang w:eastAsia="ko-KR"/>
                </w:rPr>
                <w:t>DC_1A-21A-42A_n78A-n79A</w:t>
              </w:r>
            </w:ins>
          </w:p>
          <w:p w:rsidR="00EE77F5" w:rsidRPr="00AE4694" w:rsidRDefault="00EE77F5" w:rsidP="00EE77F5">
            <w:pPr>
              <w:pStyle w:val="TAC"/>
              <w:rPr>
                <w:ins w:id="2095" w:author="Suhwan Lim" w:date="2019-05-21T17:14:00Z"/>
                <w:rFonts w:cs="Arial" w:hint="eastAsia"/>
              </w:rPr>
            </w:pPr>
            <w:ins w:id="2096" w:author="Suhwan Lim" w:date="2019-05-21T17:14:00Z">
              <w:r>
                <w:rPr>
                  <w:rFonts w:cs="Arial" w:hint="eastAsia"/>
                  <w:lang w:eastAsia="ko-KR"/>
                </w:rPr>
                <w:t>DC_1A-21A-42C_n78A-n79A</w:t>
              </w:r>
            </w:ins>
          </w:p>
        </w:tc>
        <w:tc>
          <w:tcPr>
            <w:tcW w:w="0" w:type="auto"/>
            <w:shd w:val="clear" w:color="auto" w:fill="auto"/>
          </w:tcPr>
          <w:p w:rsidR="00EE77F5" w:rsidRDefault="00EE77F5" w:rsidP="00EE77F5">
            <w:pPr>
              <w:pStyle w:val="TAC"/>
              <w:rPr>
                <w:ins w:id="2097" w:author="Suhwan Lim" w:date="2019-05-21T17:14:00Z"/>
                <w:rFonts w:hint="eastAsia"/>
                <w:lang w:eastAsia="ko-KR"/>
              </w:rPr>
            </w:pPr>
            <w:ins w:id="2098" w:author="Suhwan Lim" w:date="2019-05-21T17:14:00Z">
              <w:r>
                <w:rPr>
                  <w:rFonts w:hint="eastAsia"/>
                  <w:lang w:eastAsia="ko-KR"/>
                </w:rPr>
                <w:t>DC_1A_n78A</w:t>
              </w:r>
            </w:ins>
          </w:p>
          <w:p w:rsidR="00EE77F5" w:rsidRPr="00AE4694" w:rsidRDefault="00EE77F5" w:rsidP="00EE77F5">
            <w:pPr>
              <w:pStyle w:val="TAC"/>
              <w:rPr>
                <w:ins w:id="2099" w:author="Suhwan Lim" w:date="2019-05-21T17:14:00Z"/>
                <w:rFonts w:hint="eastAsia"/>
              </w:rPr>
            </w:pPr>
            <w:ins w:id="2100" w:author="Suhwan Lim" w:date="2019-05-21T17:14:00Z">
              <w:r>
                <w:rPr>
                  <w:lang w:eastAsia="ko-KR"/>
                </w:rPr>
                <w:t>DC_1A_n79A</w:t>
              </w:r>
            </w:ins>
          </w:p>
        </w:tc>
        <w:tc>
          <w:tcPr>
            <w:tcW w:w="0" w:type="auto"/>
            <w:noWrap/>
            <w:vAlign w:val="center"/>
          </w:tcPr>
          <w:p w:rsidR="00EE77F5" w:rsidRDefault="00EE77F5" w:rsidP="00EE77F5">
            <w:pPr>
              <w:pStyle w:val="TAC"/>
              <w:rPr>
                <w:ins w:id="2101" w:author="Suhwan Lim" w:date="2019-05-21T17:14:00Z"/>
                <w:lang w:eastAsia="ko-KR"/>
              </w:rPr>
            </w:pPr>
            <w:ins w:id="2102" w:author="Suhwan Lim" w:date="2019-05-21T17:14:00Z">
              <w:r>
                <w:rPr>
                  <w:rFonts w:hint="eastAsia"/>
                  <w:lang w:eastAsia="ko-KR"/>
                </w:rPr>
                <w:t>CA_1A-21A-42A</w:t>
              </w:r>
            </w:ins>
          </w:p>
          <w:p w:rsidR="00EE77F5" w:rsidRPr="00AE4694" w:rsidRDefault="00EE77F5" w:rsidP="00EE77F5">
            <w:pPr>
              <w:pStyle w:val="TAC"/>
              <w:rPr>
                <w:ins w:id="2103" w:author="Suhwan Lim" w:date="2019-05-21T17:14:00Z"/>
                <w:rFonts w:hint="eastAsia"/>
                <w:lang w:eastAsia="zh-CN"/>
              </w:rPr>
            </w:pPr>
            <w:ins w:id="2104" w:author="Suhwan Lim" w:date="2019-05-21T17:14:00Z">
              <w:r>
                <w:rPr>
                  <w:lang w:eastAsia="ko-KR"/>
                </w:rPr>
                <w:t>CA_1A-21A-42C</w:t>
              </w:r>
            </w:ins>
          </w:p>
        </w:tc>
        <w:tc>
          <w:tcPr>
            <w:tcW w:w="0" w:type="auto"/>
            <w:shd w:val="clear" w:color="auto" w:fill="auto"/>
            <w:vAlign w:val="center"/>
          </w:tcPr>
          <w:p w:rsidR="00EE77F5" w:rsidRPr="00AE4694" w:rsidRDefault="00EE77F5" w:rsidP="00EE77F5">
            <w:pPr>
              <w:pStyle w:val="TAC"/>
              <w:rPr>
                <w:ins w:id="2105" w:author="Suhwan Lim" w:date="2019-05-21T17:14:00Z"/>
                <w:rFonts w:cs="Arial"/>
              </w:rPr>
            </w:pPr>
            <w:ins w:id="2106" w:author="Suhwan Lim" w:date="2019-05-21T17:14:00Z">
              <w:r>
                <w:rPr>
                  <w:rFonts w:cs="Arial" w:hint="eastAsia"/>
                  <w:lang w:eastAsia="ko-KR"/>
                </w:rPr>
                <w:t>CA_n78A-n79A</w:t>
              </w:r>
            </w:ins>
          </w:p>
        </w:tc>
      </w:tr>
      <w:tr w:rsidR="00EE77F5" w:rsidRPr="00AE4694" w:rsidDel="00F321FF" w:rsidTr="00AD21D3">
        <w:trPr>
          <w:trHeight w:val="288"/>
          <w:jc w:val="center"/>
        </w:trPr>
        <w:tc>
          <w:tcPr>
            <w:tcW w:w="0" w:type="auto"/>
            <w:noWrap/>
            <w:vAlign w:val="center"/>
          </w:tcPr>
          <w:p w:rsidR="00EE77F5" w:rsidRPr="00AE4694" w:rsidDel="00F321FF" w:rsidRDefault="00EE77F5" w:rsidP="00EE77F5">
            <w:pPr>
              <w:pStyle w:val="TAC"/>
            </w:pPr>
            <w:r w:rsidRPr="00AE4694">
              <w:rPr>
                <w:rFonts w:eastAsia="맑은 고딕" w:cs="Arial" w:hint="eastAsia"/>
                <w:szCs w:val="18"/>
                <w:lang w:eastAsia="ko-KR"/>
              </w:rPr>
              <w:t>DC_3A-7A-20A_n28A-n78A</w:t>
            </w:r>
          </w:p>
        </w:tc>
        <w:tc>
          <w:tcPr>
            <w:tcW w:w="0" w:type="auto"/>
            <w:shd w:val="clear" w:color="auto" w:fill="auto"/>
          </w:tcPr>
          <w:p w:rsidR="00EE77F5" w:rsidRPr="00AE4694" w:rsidRDefault="00EE77F5" w:rsidP="00EE77F5">
            <w:pPr>
              <w:pStyle w:val="TAC"/>
              <w:rPr>
                <w:rFonts w:eastAsia="맑은 고딕"/>
                <w:lang w:eastAsia="ko-KR"/>
              </w:rPr>
            </w:pPr>
            <w:r w:rsidRPr="00AE4694">
              <w:rPr>
                <w:rFonts w:eastAsia="맑은 고딕" w:hint="eastAsia"/>
                <w:lang w:eastAsia="ko-KR"/>
              </w:rPr>
              <w:t>DC_3A_n28A</w:t>
            </w:r>
          </w:p>
          <w:p w:rsidR="00EE77F5" w:rsidRPr="00AE4694" w:rsidRDefault="00EE77F5" w:rsidP="00EE77F5">
            <w:pPr>
              <w:pStyle w:val="TAC"/>
              <w:rPr>
                <w:rFonts w:eastAsia="맑은 고딕"/>
                <w:lang w:eastAsia="ko-KR"/>
              </w:rPr>
            </w:pPr>
            <w:r w:rsidRPr="00AE4694">
              <w:rPr>
                <w:rFonts w:eastAsia="맑은 고딕"/>
                <w:lang w:eastAsia="ko-KR"/>
              </w:rPr>
              <w:t>DC_3A_n78A</w:t>
            </w:r>
          </w:p>
          <w:p w:rsidR="00EE77F5" w:rsidRPr="00AE4694" w:rsidRDefault="00EE77F5" w:rsidP="00EE77F5">
            <w:pPr>
              <w:pStyle w:val="TAC"/>
              <w:rPr>
                <w:rFonts w:eastAsia="맑은 고딕"/>
                <w:lang w:eastAsia="ko-KR"/>
              </w:rPr>
            </w:pPr>
            <w:r w:rsidRPr="00AE4694">
              <w:rPr>
                <w:rFonts w:eastAsia="맑은 고딕"/>
                <w:lang w:eastAsia="ko-KR"/>
              </w:rPr>
              <w:t>DC_7A_n28A</w:t>
            </w:r>
          </w:p>
          <w:p w:rsidR="00EE77F5" w:rsidRPr="00AE4694" w:rsidRDefault="00EE77F5" w:rsidP="00EE77F5">
            <w:pPr>
              <w:pStyle w:val="TAC"/>
              <w:rPr>
                <w:rFonts w:eastAsia="맑은 고딕"/>
                <w:lang w:eastAsia="ko-KR"/>
              </w:rPr>
            </w:pPr>
            <w:r w:rsidRPr="00AE4694">
              <w:rPr>
                <w:rFonts w:eastAsia="맑은 고딕"/>
                <w:lang w:eastAsia="ko-KR"/>
              </w:rPr>
              <w:t>DC_7A_n78A</w:t>
            </w:r>
          </w:p>
          <w:p w:rsidR="00EE77F5" w:rsidRPr="00AE4694" w:rsidRDefault="00EE77F5" w:rsidP="00EE77F5">
            <w:pPr>
              <w:pStyle w:val="TAC"/>
              <w:rPr>
                <w:rFonts w:eastAsia="맑은 고딕"/>
                <w:lang w:eastAsia="ko-KR"/>
              </w:rPr>
            </w:pPr>
            <w:r w:rsidRPr="00AE4694">
              <w:rPr>
                <w:rFonts w:eastAsia="맑은 고딕"/>
                <w:lang w:eastAsia="ko-KR"/>
              </w:rPr>
              <w:t>DC_20A_n28A</w:t>
            </w:r>
          </w:p>
          <w:p w:rsidR="00EE77F5" w:rsidRPr="00AE4694" w:rsidDel="00F321FF" w:rsidRDefault="00EE77F5" w:rsidP="00EE77F5">
            <w:pPr>
              <w:pStyle w:val="TAC"/>
            </w:pPr>
            <w:r w:rsidRPr="00AE4694">
              <w:rPr>
                <w:rFonts w:eastAsia="맑은 고딕"/>
                <w:lang w:eastAsia="ko-KR"/>
              </w:rPr>
              <w:t>DC_20A_n78A</w:t>
            </w:r>
          </w:p>
        </w:tc>
        <w:tc>
          <w:tcPr>
            <w:tcW w:w="0" w:type="auto"/>
            <w:noWrap/>
            <w:vAlign w:val="center"/>
          </w:tcPr>
          <w:p w:rsidR="00EE77F5" w:rsidRPr="00AE4694" w:rsidDel="00F321FF" w:rsidRDefault="00EE77F5" w:rsidP="00EE77F5">
            <w:pPr>
              <w:pStyle w:val="TAC"/>
            </w:pPr>
            <w:r w:rsidRPr="00AE4694">
              <w:rPr>
                <w:rFonts w:eastAsia="맑은 고딕" w:cs="Arial" w:hint="eastAsia"/>
                <w:szCs w:val="18"/>
                <w:lang w:eastAsia="ko-KR"/>
              </w:rPr>
              <w:t>CA_3A-7A-20A</w:t>
            </w:r>
          </w:p>
        </w:tc>
        <w:tc>
          <w:tcPr>
            <w:tcW w:w="0" w:type="auto"/>
            <w:shd w:val="clear" w:color="auto" w:fill="auto"/>
            <w:vAlign w:val="center"/>
          </w:tcPr>
          <w:p w:rsidR="00EE77F5" w:rsidRPr="00AE4694" w:rsidDel="00F321FF" w:rsidRDefault="00EE77F5" w:rsidP="00EE77F5">
            <w:pPr>
              <w:pStyle w:val="TAC"/>
            </w:pPr>
            <w:r w:rsidRPr="00AE4694">
              <w:rPr>
                <w:rFonts w:eastAsia="맑은 고딕" w:hint="eastAsia"/>
                <w:lang w:eastAsia="ko-KR"/>
              </w:rPr>
              <w:t>CA_n28A</w:t>
            </w:r>
            <w:r w:rsidRPr="00AE4694">
              <w:rPr>
                <w:rFonts w:eastAsia="맑은 고딕"/>
                <w:lang w:eastAsia="ko-KR"/>
              </w:rPr>
              <w:t>-n78A</w:t>
            </w:r>
          </w:p>
        </w:tc>
      </w:tr>
      <w:tr w:rsidR="00EE77F5" w:rsidRPr="00AE4694" w:rsidDel="00F321FF" w:rsidTr="00AD21D3">
        <w:trPr>
          <w:trHeight w:val="288"/>
          <w:jc w:val="center"/>
          <w:ins w:id="2107" w:author="Suhwan Lim" w:date="2019-05-21T17:15:00Z"/>
        </w:trPr>
        <w:tc>
          <w:tcPr>
            <w:tcW w:w="0" w:type="auto"/>
            <w:noWrap/>
            <w:vAlign w:val="center"/>
          </w:tcPr>
          <w:p w:rsidR="00EE77F5" w:rsidRDefault="00EE77F5" w:rsidP="00EE77F5">
            <w:pPr>
              <w:pStyle w:val="TAC"/>
              <w:rPr>
                <w:ins w:id="2108" w:author="Suhwan Lim" w:date="2019-05-21T17:15:00Z"/>
                <w:rFonts w:cs="Arial"/>
                <w:lang w:eastAsia="ko-KR"/>
              </w:rPr>
            </w:pPr>
            <w:ins w:id="2109" w:author="Suhwan Lim" w:date="2019-05-21T17:15:00Z">
              <w:r>
                <w:rPr>
                  <w:rFonts w:cs="Arial" w:hint="eastAsia"/>
                  <w:lang w:eastAsia="ko-KR"/>
                </w:rPr>
                <w:t>DC_1</w:t>
              </w:r>
              <w:r>
                <w:rPr>
                  <w:rFonts w:cs="Arial"/>
                  <w:lang w:eastAsia="ko-KR"/>
                </w:rPr>
                <w:t>9</w:t>
              </w:r>
              <w:r>
                <w:rPr>
                  <w:rFonts w:cs="Arial" w:hint="eastAsia"/>
                  <w:lang w:eastAsia="ko-KR"/>
                </w:rPr>
                <w:t>A-21A-42A_n77A-n79A</w:t>
              </w:r>
            </w:ins>
          </w:p>
          <w:p w:rsidR="00EE77F5" w:rsidRPr="00AE4694" w:rsidRDefault="00EE77F5" w:rsidP="00EE77F5">
            <w:pPr>
              <w:pStyle w:val="TAC"/>
              <w:rPr>
                <w:ins w:id="2110" w:author="Suhwan Lim" w:date="2019-05-21T17:15:00Z"/>
                <w:rFonts w:eastAsia="맑은 고딕" w:cs="Arial" w:hint="eastAsia"/>
                <w:szCs w:val="18"/>
                <w:lang w:eastAsia="ko-KR"/>
              </w:rPr>
            </w:pPr>
            <w:ins w:id="2111" w:author="Suhwan Lim" w:date="2019-05-21T17:15:00Z">
              <w:r>
                <w:rPr>
                  <w:rFonts w:cs="Arial" w:hint="eastAsia"/>
                  <w:lang w:eastAsia="ko-KR"/>
                </w:rPr>
                <w:t>DC_1</w:t>
              </w:r>
              <w:r>
                <w:rPr>
                  <w:rFonts w:cs="Arial"/>
                  <w:lang w:eastAsia="ko-KR"/>
                </w:rPr>
                <w:t>9</w:t>
              </w:r>
              <w:r>
                <w:rPr>
                  <w:rFonts w:cs="Arial" w:hint="eastAsia"/>
                  <w:lang w:eastAsia="ko-KR"/>
                </w:rPr>
                <w:t>A-21A-42C_n77A-n79A</w:t>
              </w:r>
            </w:ins>
          </w:p>
        </w:tc>
        <w:tc>
          <w:tcPr>
            <w:tcW w:w="0" w:type="auto"/>
            <w:shd w:val="clear" w:color="auto" w:fill="auto"/>
          </w:tcPr>
          <w:p w:rsidR="00EE77F5" w:rsidRDefault="00EE77F5" w:rsidP="00EE77F5">
            <w:pPr>
              <w:pStyle w:val="TAC"/>
              <w:rPr>
                <w:ins w:id="2112" w:author="Suhwan Lim" w:date="2019-05-21T17:15:00Z"/>
                <w:rFonts w:hint="eastAsia"/>
                <w:lang w:eastAsia="ko-KR"/>
              </w:rPr>
            </w:pPr>
            <w:ins w:id="2113" w:author="Suhwan Lim" w:date="2019-05-21T17:15:00Z">
              <w:r>
                <w:rPr>
                  <w:rFonts w:hint="eastAsia"/>
                  <w:lang w:eastAsia="ko-KR"/>
                </w:rPr>
                <w:t>DC_1</w:t>
              </w:r>
              <w:r>
                <w:rPr>
                  <w:lang w:eastAsia="ko-KR"/>
                </w:rPr>
                <w:t>9</w:t>
              </w:r>
              <w:r>
                <w:rPr>
                  <w:rFonts w:hint="eastAsia"/>
                  <w:lang w:eastAsia="ko-KR"/>
                </w:rPr>
                <w:t>A_n77A</w:t>
              </w:r>
            </w:ins>
          </w:p>
          <w:p w:rsidR="00EE77F5" w:rsidRPr="00AE4694" w:rsidRDefault="00EE77F5" w:rsidP="00EE77F5">
            <w:pPr>
              <w:pStyle w:val="TAC"/>
              <w:rPr>
                <w:ins w:id="2114" w:author="Suhwan Lim" w:date="2019-05-21T17:15:00Z"/>
                <w:rFonts w:eastAsia="맑은 고딕" w:hint="eastAsia"/>
                <w:lang w:eastAsia="ko-KR"/>
              </w:rPr>
            </w:pPr>
            <w:ins w:id="2115" w:author="Suhwan Lim" w:date="2019-05-21T17:15:00Z">
              <w:r>
                <w:rPr>
                  <w:lang w:eastAsia="ko-KR"/>
                </w:rPr>
                <w:t>DC_19A_n79A</w:t>
              </w:r>
            </w:ins>
          </w:p>
        </w:tc>
        <w:tc>
          <w:tcPr>
            <w:tcW w:w="0" w:type="auto"/>
            <w:noWrap/>
            <w:vAlign w:val="center"/>
          </w:tcPr>
          <w:p w:rsidR="00EE77F5" w:rsidRDefault="00EE77F5" w:rsidP="00EE77F5">
            <w:pPr>
              <w:pStyle w:val="TAC"/>
              <w:rPr>
                <w:ins w:id="2116" w:author="Suhwan Lim" w:date="2019-05-21T17:15:00Z"/>
                <w:lang w:eastAsia="ko-KR"/>
              </w:rPr>
            </w:pPr>
            <w:ins w:id="2117" w:author="Suhwan Lim" w:date="2019-05-21T17:15:00Z">
              <w:r>
                <w:rPr>
                  <w:rFonts w:hint="eastAsia"/>
                  <w:lang w:eastAsia="ko-KR"/>
                </w:rPr>
                <w:t>CA_1</w:t>
              </w:r>
              <w:r>
                <w:rPr>
                  <w:lang w:eastAsia="ko-KR"/>
                </w:rPr>
                <w:t>9</w:t>
              </w:r>
              <w:r>
                <w:rPr>
                  <w:rFonts w:hint="eastAsia"/>
                  <w:lang w:eastAsia="ko-KR"/>
                </w:rPr>
                <w:t>A-21A-42A</w:t>
              </w:r>
            </w:ins>
          </w:p>
          <w:p w:rsidR="00EE77F5" w:rsidRPr="00AE4694" w:rsidRDefault="00EE77F5" w:rsidP="00EE77F5">
            <w:pPr>
              <w:pStyle w:val="TAC"/>
              <w:rPr>
                <w:ins w:id="2118" w:author="Suhwan Lim" w:date="2019-05-21T17:15:00Z"/>
                <w:rFonts w:eastAsia="맑은 고딕" w:cs="Arial" w:hint="eastAsia"/>
                <w:szCs w:val="18"/>
                <w:lang w:eastAsia="ko-KR"/>
              </w:rPr>
            </w:pPr>
            <w:ins w:id="2119" w:author="Suhwan Lim" w:date="2019-05-21T17:15:00Z">
              <w:r>
                <w:rPr>
                  <w:lang w:eastAsia="ko-KR"/>
                </w:rPr>
                <w:t>CA_19A-21A-42C</w:t>
              </w:r>
            </w:ins>
          </w:p>
        </w:tc>
        <w:tc>
          <w:tcPr>
            <w:tcW w:w="0" w:type="auto"/>
            <w:shd w:val="clear" w:color="auto" w:fill="auto"/>
            <w:vAlign w:val="center"/>
          </w:tcPr>
          <w:p w:rsidR="00EE77F5" w:rsidRPr="00AE4694" w:rsidRDefault="00EE77F5" w:rsidP="00EE77F5">
            <w:pPr>
              <w:pStyle w:val="TAC"/>
              <w:rPr>
                <w:ins w:id="2120" w:author="Suhwan Lim" w:date="2019-05-21T17:15:00Z"/>
                <w:rFonts w:eastAsia="맑은 고딕" w:hint="eastAsia"/>
                <w:lang w:eastAsia="ko-KR"/>
              </w:rPr>
            </w:pPr>
            <w:ins w:id="2121" w:author="Suhwan Lim" w:date="2019-05-21T17:15:00Z">
              <w:r>
                <w:rPr>
                  <w:rFonts w:cs="Arial" w:hint="eastAsia"/>
                  <w:lang w:eastAsia="ko-KR"/>
                </w:rPr>
                <w:t>CA_n77A-n79A</w:t>
              </w:r>
            </w:ins>
          </w:p>
        </w:tc>
      </w:tr>
      <w:tr w:rsidR="00EE77F5" w:rsidRPr="00AE4694" w:rsidDel="00F321FF" w:rsidTr="00AD21D3">
        <w:trPr>
          <w:trHeight w:val="288"/>
          <w:jc w:val="center"/>
          <w:ins w:id="2122" w:author="Suhwan Lim" w:date="2019-05-21T17:15:00Z"/>
        </w:trPr>
        <w:tc>
          <w:tcPr>
            <w:tcW w:w="0" w:type="auto"/>
            <w:noWrap/>
            <w:vAlign w:val="center"/>
          </w:tcPr>
          <w:p w:rsidR="00EE77F5" w:rsidRDefault="00EE77F5" w:rsidP="00EE77F5">
            <w:pPr>
              <w:pStyle w:val="TAC"/>
              <w:rPr>
                <w:ins w:id="2123" w:author="Suhwan Lim" w:date="2019-05-21T17:15:00Z"/>
                <w:rFonts w:cs="Arial"/>
                <w:lang w:eastAsia="ko-KR"/>
              </w:rPr>
            </w:pPr>
            <w:ins w:id="2124" w:author="Suhwan Lim" w:date="2019-05-21T17:15:00Z">
              <w:r>
                <w:rPr>
                  <w:rFonts w:cs="Arial" w:hint="eastAsia"/>
                  <w:lang w:eastAsia="ko-KR"/>
                </w:rPr>
                <w:t>DC_1</w:t>
              </w:r>
              <w:r>
                <w:rPr>
                  <w:rFonts w:cs="Arial"/>
                  <w:lang w:eastAsia="ko-KR"/>
                </w:rPr>
                <w:t>9</w:t>
              </w:r>
              <w:r>
                <w:rPr>
                  <w:rFonts w:cs="Arial" w:hint="eastAsia"/>
                  <w:lang w:eastAsia="ko-KR"/>
                </w:rPr>
                <w:t>A-21A-42A_n78A-n79A</w:t>
              </w:r>
            </w:ins>
          </w:p>
          <w:p w:rsidR="00EE77F5" w:rsidRPr="00AE4694" w:rsidRDefault="00EE77F5" w:rsidP="00EE77F5">
            <w:pPr>
              <w:pStyle w:val="TAC"/>
              <w:rPr>
                <w:ins w:id="2125" w:author="Suhwan Lim" w:date="2019-05-21T17:15:00Z"/>
                <w:rFonts w:eastAsia="맑은 고딕" w:cs="Arial" w:hint="eastAsia"/>
                <w:szCs w:val="18"/>
                <w:lang w:eastAsia="ko-KR"/>
              </w:rPr>
            </w:pPr>
            <w:ins w:id="2126" w:author="Suhwan Lim" w:date="2019-05-21T17:15:00Z">
              <w:r>
                <w:rPr>
                  <w:rFonts w:cs="Arial" w:hint="eastAsia"/>
                  <w:lang w:eastAsia="ko-KR"/>
                </w:rPr>
                <w:t>DC_1</w:t>
              </w:r>
              <w:r>
                <w:rPr>
                  <w:rFonts w:cs="Arial"/>
                  <w:lang w:eastAsia="ko-KR"/>
                </w:rPr>
                <w:t>9</w:t>
              </w:r>
              <w:r>
                <w:rPr>
                  <w:rFonts w:cs="Arial" w:hint="eastAsia"/>
                  <w:lang w:eastAsia="ko-KR"/>
                </w:rPr>
                <w:t>A-21A-42C_n78A-n79A</w:t>
              </w:r>
            </w:ins>
          </w:p>
        </w:tc>
        <w:tc>
          <w:tcPr>
            <w:tcW w:w="0" w:type="auto"/>
            <w:shd w:val="clear" w:color="auto" w:fill="auto"/>
          </w:tcPr>
          <w:p w:rsidR="00EE77F5" w:rsidRDefault="00EE77F5" w:rsidP="00EE77F5">
            <w:pPr>
              <w:pStyle w:val="TAC"/>
              <w:rPr>
                <w:ins w:id="2127" w:author="Suhwan Lim" w:date="2019-05-21T17:15:00Z"/>
                <w:rFonts w:hint="eastAsia"/>
                <w:lang w:eastAsia="ko-KR"/>
              </w:rPr>
            </w:pPr>
            <w:ins w:id="2128" w:author="Suhwan Lim" w:date="2019-05-21T17:15:00Z">
              <w:r>
                <w:rPr>
                  <w:rFonts w:hint="eastAsia"/>
                  <w:lang w:eastAsia="ko-KR"/>
                </w:rPr>
                <w:t>DC_1</w:t>
              </w:r>
              <w:r>
                <w:rPr>
                  <w:lang w:eastAsia="ko-KR"/>
                </w:rPr>
                <w:t>9</w:t>
              </w:r>
              <w:r>
                <w:rPr>
                  <w:rFonts w:hint="eastAsia"/>
                  <w:lang w:eastAsia="ko-KR"/>
                </w:rPr>
                <w:t>A_n78A</w:t>
              </w:r>
            </w:ins>
          </w:p>
          <w:p w:rsidR="00EE77F5" w:rsidRPr="00AE4694" w:rsidRDefault="00EE77F5" w:rsidP="00EE77F5">
            <w:pPr>
              <w:pStyle w:val="TAC"/>
              <w:rPr>
                <w:ins w:id="2129" w:author="Suhwan Lim" w:date="2019-05-21T17:15:00Z"/>
                <w:rFonts w:eastAsia="맑은 고딕" w:hint="eastAsia"/>
                <w:lang w:eastAsia="ko-KR"/>
              </w:rPr>
            </w:pPr>
            <w:ins w:id="2130" w:author="Suhwan Lim" w:date="2019-05-21T17:15:00Z">
              <w:r>
                <w:rPr>
                  <w:lang w:eastAsia="ko-KR"/>
                </w:rPr>
                <w:t>DC_19A_n79A</w:t>
              </w:r>
            </w:ins>
          </w:p>
        </w:tc>
        <w:tc>
          <w:tcPr>
            <w:tcW w:w="0" w:type="auto"/>
            <w:noWrap/>
            <w:vAlign w:val="center"/>
          </w:tcPr>
          <w:p w:rsidR="00EE77F5" w:rsidRDefault="00EE77F5" w:rsidP="00EE77F5">
            <w:pPr>
              <w:pStyle w:val="TAC"/>
              <w:rPr>
                <w:ins w:id="2131" w:author="Suhwan Lim" w:date="2019-05-21T17:15:00Z"/>
                <w:lang w:eastAsia="ko-KR"/>
              </w:rPr>
            </w:pPr>
            <w:ins w:id="2132" w:author="Suhwan Lim" w:date="2019-05-21T17:15:00Z">
              <w:r>
                <w:rPr>
                  <w:rFonts w:hint="eastAsia"/>
                  <w:lang w:eastAsia="ko-KR"/>
                </w:rPr>
                <w:t>CA_1</w:t>
              </w:r>
              <w:r>
                <w:rPr>
                  <w:lang w:eastAsia="ko-KR"/>
                </w:rPr>
                <w:t>9</w:t>
              </w:r>
              <w:r>
                <w:rPr>
                  <w:rFonts w:hint="eastAsia"/>
                  <w:lang w:eastAsia="ko-KR"/>
                </w:rPr>
                <w:t>A-21A-42A</w:t>
              </w:r>
            </w:ins>
          </w:p>
          <w:p w:rsidR="00EE77F5" w:rsidRPr="00AE4694" w:rsidRDefault="00EE77F5" w:rsidP="00EE77F5">
            <w:pPr>
              <w:pStyle w:val="TAC"/>
              <w:rPr>
                <w:ins w:id="2133" w:author="Suhwan Lim" w:date="2019-05-21T17:15:00Z"/>
                <w:rFonts w:eastAsia="맑은 고딕" w:cs="Arial" w:hint="eastAsia"/>
                <w:szCs w:val="18"/>
                <w:lang w:eastAsia="ko-KR"/>
              </w:rPr>
            </w:pPr>
            <w:ins w:id="2134" w:author="Suhwan Lim" w:date="2019-05-21T17:15:00Z">
              <w:r>
                <w:rPr>
                  <w:lang w:eastAsia="ko-KR"/>
                </w:rPr>
                <w:t>CA_19A-21A-42C</w:t>
              </w:r>
            </w:ins>
          </w:p>
        </w:tc>
        <w:tc>
          <w:tcPr>
            <w:tcW w:w="0" w:type="auto"/>
            <w:shd w:val="clear" w:color="auto" w:fill="auto"/>
            <w:vAlign w:val="center"/>
          </w:tcPr>
          <w:p w:rsidR="00EE77F5" w:rsidRPr="00AE4694" w:rsidRDefault="00EE77F5" w:rsidP="00EE77F5">
            <w:pPr>
              <w:pStyle w:val="TAC"/>
              <w:rPr>
                <w:ins w:id="2135" w:author="Suhwan Lim" w:date="2019-05-21T17:15:00Z"/>
                <w:rFonts w:eastAsia="맑은 고딕" w:hint="eastAsia"/>
                <w:lang w:eastAsia="ko-KR"/>
              </w:rPr>
            </w:pPr>
            <w:ins w:id="2136" w:author="Suhwan Lim" w:date="2019-05-21T17:15:00Z">
              <w:r>
                <w:rPr>
                  <w:rFonts w:cs="Arial" w:hint="eastAsia"/>
                  <w:lang w:eastAsia="ko-KR"/>
                </w:rPr>
                <w:t>CA_n78A-n79A</w:t>
              </w:r>
            </w:ins>
          </w:p>
        </w:tc>
      </w:tr>
      <w:tr w:rsidR="00EE77F5" w:rsidRPr="00AE4694" w:rsidTr="00AD21D3">
        <w:trPr>
          <w:trHeight w:val="288"/>
          <w:jc w:val="center"/>
        </w:trPr>
        <w:tc>
          <w:tcPr>
            <w:tcW w:w="0" w:type="auto"/>
            <w:gridSpan w:val="4"/>
            <w:shd w:val="clear" w:color="auto" w:fill="auto"/>
            <w:noWrap/>
            <w:vAlign w:val="center"/>
          </w:tcPr>
          <w:p w:rsidR="00EE77F5" w:rsidRPr="00AE4694" w:rsidRDefault="00EE77F5" w:rsidP="00EE77F5">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137" w:name="_Toc535319280"/>
      <w:r w:rsidRPr="00AE4694">
        <w:lastRenderedPageBreak/>
        <w:t>5.5B.4.5</w:t>
      </w:r>
      <w:r w:rsidRPr="00AE4694">
        <w:tab/>
        <w:t>Inter-band EN-DC configurations within FR1 (six bands)</w:t>
      </w:r>
      <w:bookmarkEnd w:id="2137"/>
    </w:p>
    <w:p w:rsidR="008F27E3" w:rsidRPr="00AE4694" w:rsidRDefault="008F27E3" w:rsidP="008F27E3">
      <w:pPr>
        <w:pStyle w:val="TH"/>
      </w:pPr>
      <w:r w:rsidRPr="00AE4694">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8F27E3" w:rsidRPr="00AE4694" w:rsidTr="00AD21D3">
        <w:trPr>
          <w:trHeight w:val="47"/>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en-US" w:eastAsia="fi-FI"/>
              </w:rPr>
            </w:pPr>
            <w:r w:rsidRPr="00AE4694">
              <w:rPr>
                <w:rFonts w:eastAsia="맑은 고딕" w:cs="Arial" w:hint="eastAsia"/>
                <w:szCs w:val="18"/>
                <w:lang w:eastAsia="ko-KR"/>
              </w:rPr>
              <w:t>DC_</w:t>
            </w:r>
            <w:r w:rsidRPr="00AE4694">
              <w:rPr>
                <w:rFonts w:eastAsia="맑은 고딕" w:cs="Arial"/>
                <w:szCs w:val="18"/>
                <w:lang w:eastAsia="ko-KR"/>
              </w:rPr>
              <w:t>1A-</w:t>
            </w:r>
            <w:r w:rsidRPr="00AE4694">
              <w:rPr>
                <w:rFonts w:eastAsia="맑은 고딕" w:cs="Arial" w:hint="eastAsia"/>
                <w:szCs w:val="18"/>
                <w:lang w:eastAsia="ko-KR"/>
              </w:rPr>
              <w:t>3A-7A-20A_n28A-n78A</w:t>
            </w:r>
          </w:p>
        </w:tc>
        <w:tc>
          <w:tcPr>
            <w:tcW w:w="0" w:type="auto"/>
          </w:tcPr>
          <w:p w:rsidR="008F27E3" w:rsidRPr="00AE4694" w:rsidRDefault="008F27E3" w:rsidP="00AD21D3">
            <w:pPr>
              <w:pStyle w:val="TAC"/>
              <w:rPr>
                <w:rFonts w:eastAsia="맑은 고딕"/>
                <w:lang w:eastAsia="ko-KR"/>
              </w:rPr>
            </w:pPr>
            <w:r w:rsidRPr="00AE4694">
              <w:rPr>
                <w:rFonts w:eastAsia="맑은 고딕" w:hint="eastAsia"/>
                <w:lang w:eastAsia="ko-KR"/>
              </w:rPr>
              <w:t>DC_1A_n28A</w:t>
            </w:r>
          </w:p>
          <w:p w:rsidR="008F27E3" w:rsidRPr="00AE4694" w:rsidRDefault="008F27E3" w:rsidP="00AD21D3">
            <w:pPr>
              <w:pStyle w:val="TAC"/>
              <w:rPr>
                <w:rFonts w:eastAsia="맑은 고딕"/>
                <w:lang w:eastAsia="ko-KR"/>
              </w:rPr>
            </w:pPr>
            <w:r w:rsidRPr="00AE4694">
              <w:rPr>
                <w:rFonts w:eastAsia="맑은 고딕"/>
                <w:lang w:eastAsia="ko-KR"/>
              </w:rPr>
              <w:t>DC_1A_n78A</w:t>
            </w:r>
          </w:p>
          <w:p w:rsidR="008F27E3" w:rsidRPr="00AE4694" w:rsidRDefault="008F27E3" w:rsidP="00AD21D3">
            <w:pPr>
              <w:pStyle w:val="TAC"/>
              <w:rPr>
                <w:rFonts w:eastAsia="맑은 고딕"/>
                <w:lang w:eastAsia="ko-KR"/>
              </w:rPr>
            </w:pPr>
            <w:r w:rsidRPr="00AE4694">
              <w:rPr>
                <w:rFonts w:eastAsia="맑은 고딕" w:hint="eastAsia"/>
                <w:lang w:eastAsia="ko-KR"/>
              </w:rPr>
              <w:t>DC_3A_n28A</w:t>
            </w:r>
          </w:p>
          <w:p w:rsidR="008F27E3" w:rsidRPr="00AE4694" w:rsidRDefault="008F27E3" w:rsidP="00AD21D3">
            <w:pPr>
              <w:pStyle w:val="TAC"/>
              <w:rPr>
                <w:rFonts w:eastAsia="맑은 고딕"/>
                <w:lang w:eastAsia="ko-KR"/>
              </w:rPr>
            </w:pPr>
            <w:r w:rsidRPr="00AE4694">
              <w:rPr>
                <w:rFonts w:eastAsia="맑은 고딕"/>
                <w:lang w:eastAsia="ko-KR"/>
              </w:rPr>
              <w:t>DC_3A_n78A</w:t>
            </w:r>
          </w:p>
          <w:p w:rsidR="008F27E3" w:rsidRPr="00AE4694" w:rsidRDefault="008F27E3" w:rsidP="00AD21D3">
            <w:pPr>
              <w:pStyle w:val="TAC"/>
              <w:rPr>
                <w:rFonts w:eastAsia="맑은 고딕"/>
                <w:lang w:eastAsia="ko-KR"/>
              </w:rPr>
            </w:pPr>
            <w:r w:rsidRPr="00AE4694">
              <w:rPr>
                <w:rFonts w:eastAsia="맑은 고딕"/>
                <w:lang w:eastAsia="ko-KR"/>
              </w:rPr>
              <w:t>DC_7A_n28A</w:t>
            </w:r>
          </w:p>
          <w:p w:rsidR="008F27E3" w:rsidRPr="00AE4694" w:rsidRDefault="008F27E3" w:rsidP="00AD21D3">
            <w:pPr>
              <w:pStyle w:val="TAC"/>
              <w:rPr>
                <w:rFonts w:eastAsia="맑은 고딕"/>
                <w:lang w:eastAsia="ko-KR"/>
              </w:rPr>
            </w:pPr>
            <w:r w:rsidRPr="00AE4694">
              <w:rPr>
                <w:rFonts w:eastAsia="맑은 고딕"/>
                <w:lang w:eastAsia="ko-KR"/>
              </w:rPr>
              <w:t>DC_7A_n78A</w:t>
            </w:r>
          </w:p>
          <w:p w:rsidR="008F27E3" w:rsidRPr="00AE4694" w:rsidRDefault="008F27E3" w:rsidP="00AD21D3">
            <w:pPr>
              <w:pStyle w:val="TAC"/>
              <w:rPr>
                <w:rFonts w:eastAsia="맑은 고딕"/>
                <w:lang w:eastAsia="ko-KR"/>
              </w:rPr>
            </w:pPr>
            <w:r w:rsidRPr="00AE4694">
              <w:rPr>
                <w:rFonts w:eastAsia="맑은 고딕"/>
                <w:lang w:eastAsia="ko-KR"/>
              </w:rPr>
              <w:t>DC_20A_n28A</w:t>
            </w:r>
          </w:p>
          <w:p w:rsidR="008F27E3" w:rsidRPr="00AE4694" w:rsidRDefault="008F27E3" w:rsidP="00AD21D3">
            <w:pPr>
              <w:pStyle w:val="TAC"/>
              <w:rPr>
                <w:rFonts w:eastAsia="MS PGothic"/>
                <w:lang w:val="en-US"/>
              </w:rPr>
            </w:pPr>
            <w:r w:rsidRPr="00AE4694">
              <w:rPr>
                <w:rFonts w:eastAsia="맑은 고딕"/>
                <w:lang w:eastAsia="ko-KR"/>
              </w:rPr>
              <w:t>DC_20A_n78A</w:t>
            </w:r>
          </w:p>
        </w:tc>
        <w:tc>
          <w:tcPr>
            <w:tcW w:w="0" w:type="auto"/>
            <w:shd w:val="clear" w:color="auto" w:fill="auto"/>
            <w:noWrap/>
            <w:vAlign w:val="center"/>
          </w:tcPr>
          <w:p w:rsidR="008F27E3" w:rsidRPr="00AE4694" w:rsidRDefault="008F27E3" w:rsidP="00AD21D3">
            <w:pPr>
              <w:pStyle w:val="TAC"/>
              <w:rPr>
                <w:lang w:val="en-US" w:eastAsia="fi-FI"/>
              </w:rPr>
            </w:pPr>
            <w:r w:rsidRPr="00AE4694">
              <w:rPr>
                <w:rFonts w:eastAsia="맑은 고딕" w:cs="Arial" w:hint="eastAsia"/>
                <w:szCs w:val="18"/>
                <w:lang w:eastAsia="ko-KR"/>
              </w:rPr>
              <w:t>CA_</w:t>
            </w:r>
            <w:r w:rsidRPr="00AE4694">
              <w:rPr>
                <w:rFonts w:eastAsia="맑은 고딕" w:cs="Arial"/>
                <w:szCs w:val="18"/>
                <w:lang w:eastAsia="ko-KR"/>
              </w:rPr>
              <w:t>1A-</w:t>
            </w:r>
            <w:r w:rsidRPr="00AE4694">
              <w:rPr>
                <w:rFonts w:eastAsia="맑은 고딕" w:cs="Arial" w:hint="eastAsia"/>
                <w:szCs w:val="18"/>
                <w:lang w:eastAsia="ko-KR"/>
              </w:rPr>
              <w:t>3A-7A-20A</w:t>
            </w:r>
          </w:p>
        </w:tc>
        <w:tc>
          <w:tcPr>
            <w:tcW w:w="0" w:type="auto"/>
            <w:vAlign w:val="center"/>
          </w:tcPr>
          <w:p w:rsidR="008F27E3" w:rsidRPr="00AE4694" w:rsidRDefault="008F27E3" w:rsidP="00AD21D3">
            <w:pPr>
              <w:pStyle w:val="TAC"/>
              <w:rPr>
                <w:rFonts w:ascii="Calibri" w:hAnsi="Calibri"/>
                <w:sz w:val="22"/>
                <w:szCs w:val="22"/>
              </w:rPr>
            </w:pPr>
            <w:r w:rsidRPr="00AE4694">
              <w:rPr>
                <w:rFonts w:eastAsia="맑은 고딕" w:hint="eastAsia"/>
                <w:lang w:eastAsia="ko-KR"/>
              </w:rPr>
              <w:t>CA_n28A</w:t>
            </w:r>
            <w:r w:rsidRPr="00AE4694">
              <w:rPr>
                <w:rFonts w:eastAsia="맑은 고딕"/>
                <w:lang w:eastAsia="ko-KR"/>
              </w:rPr>
              <w:t>-n78A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30"/>
      </w:pPr>
      <w:bookmarkStart w:id="2138" w:name="_Toc535319281"/>
      <w:r w:rsidRPr="00AE4694">
        <w:t>5.5B.5</w:t>
      </w:r>
      <w:r w:rsidRPr="00AE4694">
        <w:tab/>
        <w:t>Inter-band EN-DC including FR2</w:t>
      </w:r>
      <w:bookmarkEnd w:id="2138"/>
    </w:p>
    <w:p w:rsidR="008F27E3" w:rsidRPr="00AE4694" w:rsidRDefault="008F27E3" w:rsidP="008F27E3">
      <w:r w:rsidRPr="00AE4694">
        <w:t>Supported channel bandwidths for E-UTRA operating bands and CA configurations are defined in TS 36.101 [4] and for NR operating bands and CA configurations in TS 38.101-1 [2], TS 38.101-2 [3] and TS 38.101-3.</w:t>
      </w:r>
    </w:p>
    <w:p w:rsidR="008F27E3" w:rsidRPr="00AE4694" w:rsidRDefault="008F27E3" w:rsidP="008F27E3">
      <w:pPr>
        <w:pStyle w:val="40"/>
      </w:pPr>
      <w:bookmarkStart w:id="2139" w:name="_Toc535319282"/>
      <w:r w:rsidRPr="00AE4694">
        <w:lastRenderedPageBreak/>
        <w:t>5.5B.5.1</w:t>
      </w:r>
      <w:r w:rsidRPr="00AE4694">
        <w:tab/>
        <w:t>Inter-band EN-DC configurations including FR2 (two bands)</w:t>
      </w:r>
      <w:bookmarkEnd w:id="2139"/>
    </w:p>
    <w:p w:rsidR="008F27E3" w:rsidRPr="00AE4694" w:rsidRDefault="008F27E3" w:rsidP="008F27E3">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8F27E3" w:rsidRPr="00AE4694" w:rsidTr="00AD21D3">
        <w:trPr>
          <w:trHeight w:val="47"/>
          <w:tblHeader/>
          <w:jc w:val="center"/>
        </w:trPr>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8F27E3" w:rsidRPr="00AE4694" w:rsidDel="00C35823" w:rsidRDefault="008F27E3" w:rsidP="00AD21D3">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rsidR="008F27E3" w:rsidRPr="00AE4694" w:rsidRDefault="008F27E3" w:rsidP="00AD21D3">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CA_2A-2A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w:t>
            </w:r>
            <w:ins w:id="2140" w:author="R4-1900524" w:date="2019-03-06T12:52:00Z">
              <w:r>
                <w:rPr>
                  <w:rFonts w:ascii="Arial" w:hAnsi="Arial"/>
                  <w:sz w:val="18"/>
                  <w:lang w:val="fi-FI" w:eastAsia="fi-FI"/>
                </w:rPr>
                <w:t>A</w:t>
              </w:r>
            </w:ins>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DC_2A_n260M</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CA_n260(2A)</w:t>
            </w:r>
          </w:p>
          <w:p w:rsidR="008F27E3" w:rsidRPr="00AE4694" w:rsidDel="00E704B3" w:rsidRDefault="008F27E3" w:rsidP="00AD21D3">
            <w:pPr>
              <w:keepNext/>
              <w:keepLines/>
              <w:spacing w:after="0"/>
              <w:jc w:val="center"/>
              <w:rPr>
                <w:del w:id="2141" w:author="R4-1900524" w:date="2019-03-06T12:52:00Z"/>
                <w:rFonts w:ascii="Arial" w:hAnsi="Arial"/>
                <w:sz w:val="18"/>
                <w:lang w:val="fi-FI" w:eastAsia="fi-FI"/>
              </w:rPr>
            </w:pPr>
            <w:del w:id="2142" w:author="R4-1900524" w:date="2019-03-06T12:52:00Z">
              <w:r w:rsidRPr="00AE4694" w:rsidDel="00E704B3">
                <w:rPr>
                  <w:rFonts w:ascii="Arial" w:hAnsi="Arial"/>
                  <w:sz w:val="18"/>
                  <w:lang w:val="fi-FI" w:eastAsia="fi-FI"/>
                </w:rPr>
                <w:delText xml:space="preserve">CA_n260(A-I) </w:delText>
              </w:r>
            </w:del>
          </w:p>
          <w:p w:rsidR="008F27E3" w:rsidRPr="00AE4694" w:rsidRDefault="008F27E3" w:rsidP="00AD21D3">
            <w:pPr>
              <w:keepNext/>
              <w:keepLines/>
              <w:spacing w:after="0"/>
              <w:jc w:val="center"/>
              <w:rPr>
                <w:rFonts w:ascii="Arial" w:hAnsi="Arial"/>
                <w:noProof/>
                <w:sz w:val="18"/>
                <w:lang w:eastAsia="zh-CN"/>
              </w:rPr>
            </w:pPr>
            <w:del w:id="2143" w:author="R4-1900524" w:date="2019-03-06T12:52:00Z">
              <w:r w:rsidRPr="00AE4694" w:rsidDel="00E704B3">
                <w:rPr>
                  <w:rFonts w:ascii="Arial" w:hAnsi="Arial"/>
                  <w:sz w:val="18"/>
                  <w:lang w:val="fi-FI" w:eastAsia="fi-FI"/>
                </w:rPr>
                <w:delText>CA_n260(G-I)</w:delText>
              </w:r>
            </w:del>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DC_2A-2A_n260A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rsidR="008F27E3" w:rsidRPr="00AE4694" w:rsidRDefault="008F27E3" w:rsidP="00AD21D3">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Pr="00AE4694">
              <w:rPr>
                <w:rFonts w:ascii="Arial" w:hAnsi="Arial"/>
                <w:noProof/>
                <w:sz w:val="18"/>
                <w:lang w:eastAsia="zh-CN"/>
              </w:rPr>
              <w:t>_2A-2A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5A</w:t>
            </w:r>
          </w:p>
        </w:tc>
        <w:tc>
          <w:tcPr>
            <w:tcW w:w="0" w:type="auto"/>
            <w:vAlign w:val="center"/>
          </w:tcPr>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4" w:author="R4-1901428" w:date="2019-03-06T15:13:00Z">
              <w:r>
                <w:rPr>
                  <w:rFonts w:ascii="Arial" w:hAnsi="Arial"/>
                  <w:sz w:val="18"/>
                  <w:lang w:val="fi-FI" w:eastAsia="fi-FI"/>
                </w:rPr>
                <w:t>_</w:t>
              </w:r>
            </w:ins>
            <w:del w:id="214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6" w:author="R4-1901428" w:date="2019-03-06T15:13:00Z">
              <w:r>
                <w:rPr>
                  <w:rFonts w:ascii="Arial" w:hAnsi="Arial"/>
                  <w:sz w:val="18"/>
                  <w:lang w:val="fi-FI" w:eastAsia="fi-FI"/>
                </w:rPr>
                <w:t>_</w:t>
              </w:r>
            </w:ins>
            <w:del w:id="214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8" w:author="R4-1901428" w:date="2019-03-06T15:13:00Z">
              <w:r>
                <w:rPr>
                  <w:rFonts w:ascii="Arial" w:hAnsi="Arial"/>
                  <w:sz w:val="18"/>
                  <w:lang w:val="fi-FI" w:eastAsia="fi-FI"/>
                </w:rPr>
                <w:t>_</w:t>
              </w:r>
            </w:ins>
            <w:del w:id="214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0" w:author="R4-1901428" w:date="2019-03-06T15:13:00Z">
              <w:r>
                <w:rPr>
                  <w:rFonts w:ascii="Arial" w:hAnsi="Arial"/>
                  <w:sz w:val="18"/>
                  <w:lang w:val="fi-FI" w:eastAsia="fi-FI"/>
                </w:rPr>
                <w:t>_</w:t>
              </w:r>
            </w:ins>
            <w:del w:id="215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2" w:author="R4-1901428" w:date="2019-03-06T15:13:00Z">
              <w:r>
                <w:rPr>
                  <w:rFonts w:ascii="Arial" w:hAnsi="Arial"/>
                  <w:sz w:val="18"/>
                  <w:lang w:val="fi-FI" w:eastAsia="fi-FI"/>
                </w:rPr>
                <w:t>_</w:t>
              </w:r>
            </w:ins>
            <w:del w:id="215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4" w:author="R4-1901428" w:date="2019-03-06T15:13:00Z">
              <w:r>
                <w:rPr>
                  <w:rFonts w:ascii="Arial" w:hAnsi="Arial"/>
                  <w:sz w:val="18"/>
                  <w:lang w:val="fi-FI" w:eastAsia="fi-FI"/>
                </w:rPr>
                <w:t>_</w:t>
              </w:r>
            </w:ins>
            <w:del w:id="215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6" w:author="R4-1901428" w:date="2019-03-06T15:13:00Z">
              <w:r>
                <w:rPr>
                  <w:rFonts w:ascii="Arial" w:hAnsi="Arial"/>
                  <w:sz w:val="18"/>
                  <w:lang w:val="fi-FI" w:eastAsia="fi-FI"/>
                </w:rPr>
                <w:t>_</w:t>
              </w:r>
            </w:ins>
            <w:del w:id="215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8" w:author="R4-1901428" w:date="2019-03-06T15:13:00Z">
              <w:r>
                <w:rPr>
                  <w:rFonts w:ascii="Arial" w:hAnsi="Arial"/>
                  <w:sz w:val="18"/>
                  <w:lang w:val="fi-FI" w:eastAsia="fi-FI"/>
                </w:rPr>
                <w:t>_</w:t>
              </w:r>
            </w:ins>
            <w:del w:id="215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0" w:author="R4-1901428" w:date="2019-03-06T15:13:00Z">
              <w:r>
                <w:rPr>
                  <w:rFonts w:ascii="Arial" w:hAnsi="Arial"/>
                  <w:sz w:val="18"/>
                  <w:lang w:val="fi-FI" w:eastAsia="fi-FI"/>
                </w:rPr>
                <w:t>_</w:t>
              </w:r>
            </w:ins>
            <w:del w:id="216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2" w:author="R4-1901428" w:date="2019-03-06T15:13:00Z">
              <w:r>
                <w:rPr>
                  <w:rFonts w:ascii="Arial" w:hAnsi="Arial"/>
                  <w:sz w:val="18"/>
                  <w:lang w:val="fi-FI" w:eastAsia="fi-FI"/>
                </w:rPr>
                <w:t>_</w:t>
              </w:r>
            </w:ins>
            <w:del w:id="216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4" w:author="R4-1901428" w:date="2019-03-06T15:13:00Z">
              <w:r>
                <w:rPr>
                  <w:rFonts w:ascii="Arial" w:hAnsi="Arial"/>
                  <w:sz w:val="18"/>
                  <w:lang w:val="fi-FI" w:eastAsia="fi-FI"/>
                </w:rPr>
                <w:t>_</w:t>
              </w:r>
            </w:ins>
            <w:del w:id="216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5A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CA_n260(3A)</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6" w:author="R4-1901428" w:date="2019-03-06T15:14:00Z">
              <w:r>
                <w:rPr>
                  <w:rFonts w:ascii="Arial" w:hAnsi="Arial"/>
                  <w:sz w:val="18"/>
                  <w:lang w:val="fi-FI" w:eastAsia="fi-FI"/>
                </w:rPr>
                <w:t>_</w:t>
              </w:r>
            </w:ins>
            <w:del w:id="216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8" w:author="R4-1901428" w:date="2019-03-06T15:14:00Z">
              <w:r>
                <w:rPr>
                  <w:rFonts w:ascii="Arial" w:hAnsi="Arial"/>
                  <w:sz w:val="18"/>
                  <w:lang w:val="fi-FI" w:eastAsia="fi-FI"/>
                </w:rPr>
                <w:t>_</w:t>
              </w:r>
            </w:ins>
            <w:del w:id="216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0" w:author="R4-1901428" w:date="2019-03-06T15:14:00Z">
              <w:r>
                <w:rPr>
                  <w:rFonts w:ascii="Arial" w:hAnsi="Arial"/>
                  <w:sz w:val="18"/>
                  <w:lang w:val="fi-FI" w:eastAsia="fi-FI"/>
                </w:rPr>
                <w:t>_</w:t>
              </w:r>
            </w:ins>
            <w:del w:id="217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2" w:author="R4-1901428" w:date="2019-03-06T15:14:00Z">
              <w:r>
                <w:rPr>
                  <w:rFonts w:ascii="Arial" w:hAnsi="Arial"/>
                  <w:sz w:val="18"/>
                  <w:lang w:val="fi-FI" w:eastAsia="fi-FI"/>
                </w:rPr>
                <w:t>_</w:t>
              </w:r>
            </w:ins>
            <w:del w:id="217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4" w:author="R4-1901428" w:date="2019-03-06T15:14:00Z">
              <w:r>
                <w:rPr>
                  <w:rFonts w:ascii="Arial" w:hAnsi="Arial"/>
                  <w:sz w:val="18"/>
                  <w:lang w:val="fi-FI" w:eastAsia="fi-FI"/>
                </w:rPr>
                <w:t>_</w:t>
              </w:r>
            </w:ins>
            <w:del w:id="217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6" w:author="R4-1901428" w:date="2019-03-06T15:14:00Z">
              <w:r>
                <w:rPr>
                  <w:rFonts w:ascii="Arial" w:hAnsi="Arial"/>
                  <w:sz w:val="18"/>
                  <w:lang w:val="fi-FI" w:eastAsia="fi-FI"/>
                </w:rPr>
                <w:t>_</w:t>
              </w:r>
            </w:ins>
            <w:del w:id="217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8" w:author="R4-1901428" w:date="2019-03-06T15:14:00Z">
              <w:r>
                <w:rPr>
                  <w:rFonts w:ascii="Arial" w:hAnsi="Arial"/>
                  <w:sz w:val="18"/>
                  <w:lang w:val="fi-FI" w:eastAsia="fi-FI"/>
                </w:rPr>
                <w:t>_</w:t>
              </w:r>
            </w:ins>
            <w:del w:id="217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80" w:author="R4-1901428" w:date="2019-03-06T15:14:00Z">
              <w:r>
                <w:rPr>
                  <w:rFonts w:ascii="Arial" w:hAnsi="Arial"/>
                  <w:sz w:val="18"/>
                  <w:lang w:val="fi-FI" w:eastAsia="fi-FI"/>
                </w:rPr>
                <w:t>_</w:t>
              </w:r>
            </w:ins>
            <w:del w:id="218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82" w:author="R4-1901428" w:date="2019-03-06T15:14:00Z">
              <w:r>
                <w:rPr>
                  <w:rFonts w:ascii="Arial" w:hAnsi="Arial"/>
                  <w:sz w:val="18"/>
                  <w:lang w:val="fi-FI" w:eastAsia="fi-FI"/>
                </w:rPr>
                <w:t>_</w:t>
              </w:r>
            </w:ins>
            <w:del w:id="218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84" w:author="R4-1901428" w:date="2019-03-06T15:14:00Z">
              <w:r>
                <w:rPr>
                  <w:rFonts w:ascii="Arial" w:hAnsi="Arial"/>
                  <w:sz w:val="18"/>
                  <w:lang w:val="fi-FI" w:eastAsia="fi-FI"/>
                </w:rPr>
                <w:t>_</w:t>
              </w:r>
            </w:ins>
            <w:del w:id="218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86" w:author="R4-1901428" w:date="2019-03-06T15:14:00Z">
              <w:r>
                <w:rPr>
                  <w:rFonts w:ascii="Arial" w:hAnsi="Arial"/>
                  <w:sz w:val="18"/>
                  <w:lang w:val="fi-FI" w:eastAsia="fi-FI"/>
                </w:rPr>
                <w:t>_</w:t>
              </w:r>
            </w:ins>
            <w:del w:id="218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88" w:author="R4-1901428" w:date="2019-03-06T15:14:00Z">
              <w:r>
                <w:rPr>
                  <w:rFonts w:ascii="Arial" w:hAnsi="Arial"/>
                  <w:sz w:val="18"/>
                  <w:lang w:val="fi-FI" w:eastAsia="fi-FI"/>
                </w:rPr>
                <w:t>_</w:t>
              </w:r>
            </w:ins>
            <w:del w:id="218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 xml:space="preserve">n261(E-Q) </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5A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CA_n261(E-P)</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CA_7A-7A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7A</w:t>
            </w:r>
          </w:p>
        </w:tc>
        <w:tc>
          <w:tcPr>
            <w:tcW w:w="0" w:type="auto"/>
            <w:vAlign w:val="center"/>
          </w:tcPr>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lastRenderedPageBreak/>
              <w:t>DC_8A_n257A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DC_12A_n260(A-I)</w:t>
            </w:r>
          </w:p>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26A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28A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sz w:val="18"/>
              </w:rPr>
              <w:t>DC_30A_n260A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rsidR="008F27E3" w:rsidRPr="00AE4694" w:rsidRDefault="008F27E3" w:rsidP="00AD21D3">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rsidR="008F27E3" w:rsidRPr="00AE4694" w:rsidRDefault="008F27E3" w:rsidP="00AD21D3">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rsidR="008F27E3" w:rsidRPr="00AE4694" w:rsidRDefault="008F27E3" w:rsidP="00AD21D3">
            <w:pPr>
              <w:keepNext/>
              <w:keepLines/>
              <w:spacing w:after="0"/>
              <w:jc w:val="center"/>
              <w:rPr>
                <w:rFonts w:ascii="Arial" w:hAnsi="Arial"/>
                <w:sz w:val="18"/>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rsidR="008F27E3" w:rsidRPr="00AE4694" w:rsidRDefault="008F27E3" w:rsidP="00AD21D3">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rsidR="008F27E3" w:rsidRPr="00AE4694" w:rsidRDefault="008F27E3" w:rsidP="00AD21D3">
            <w:pPr>
              <w:keepNext/>
              <w:keepLines/>
              <w:spacing w:after="0"/>
              <w:jc w:val="center"/>
              <w:rPr>
                <w:rFonts w:ascii="Arial" w:eastAsia="Yu Mincho" w:hAnsi="Arial"/>
                <w:sz w:val="18"/>
                <w:lang w:eastAsia="ja-JP"/>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DC_42A_n257A</w:t>
            </w:r>
          </w:p>
          <w:p w:rsidR="008F27E3" w:rsidRPr="00AE4694" w:rsidRDefault="008F27E3" w:rsidP="00AD21D3">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CA_42C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CA_n257D</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noProof/>
                <w:sz w:val="18"/>
                <w:lang w:eastAsia="zh-CN"/>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rsidR="008F27E3" w:rsidRPr="00AE4694" w:rsidRDefault="008F27E3" w:rsidP="00AD21D3">
            <w:pPr>
              <w:pStyle w:val="TAC"/>
              <w:rPr>
                <w:rFonts w:cs="Arial"/>
                <w:noProof/>
                <w:szCs w:val="18"/>
                <w:lang w:eastAsia="zh-CN"/>
              </w:rPr>
            </w:pPr>
            <w:r w:rsidRPr="00AE4694">
              <w:rPr>
                <w:rFonts w:cs="Arial"/>
                <w:noProof/>
                <w:szCs w:val="18"/>
                <w:lang w:eastAsia="zh-CN"/>
              </w:rPr>
              <w:t>n257A</w:t>
            </w:r>
          </w:p>
          <w:p w:rsidR="008F27E3" w:rsidRPr="00AE4694" w:rsidRDefault="008F27E3" w:rsidP="00AD21D3">
            <w:pPr>
              <w:pStyle w:val="TAC"/>
              <w:rPr>
                <w:rFonts w:cs="Arial"/>
                <w:noProof/>
                <w:szCs w:val="18"/>
                <w:lang w:eastAsia="zh-CN"/>
              </w:rPr>
            </w:pPr>
            <w:r w:rsidRPr="00AE4694">
              <w:rPr>
                <w:rFonts w:cs="Arial"/>
                <w:noProof/>
                <w:szCs w:val="18"/>
                <w:lang w:eastAsia="zh-CN"/>
              </w:rPr>
              <w:t>CA_n257D</w:t>
            </w:r>
          </w:p>
          <w:p w:rsidR="008F27E3" w:rsidRPr="00AE4694" w:rsidRDefault="008F27E3" w:rsidP="00AD21D3">
            <w:pPr>
              <w:pStyle w:val="TAC"/>
              <w:rPr>
                <w:rFonts w:cs="Arial"/>
                <w:noProof/>
                <w:szCs w:val="18"/>
                <w:lang w:eastAsia="zh-CN"/>
              </w:rPr>
            </w:pPr>
            <w:r w:rsidRPr="00AE4694">
              <w:rPr>
                <w:rFonts w:cs="Arial"/>
                <w:noProof/>
                <w:szCs w:val="18"/>
                <w:lang w:eastAsia="zh-CN"/>
              </w:rPr>
              <w:t>CA_n257E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CA_42D</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lastRenderedPageBreak/>
              <w:t>DC_48A-48A_n260A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0" w:author="R4-1901428" w:date="2019-03-06T15:15:00Z">
              <w:r>
                <w:rPr>
                  <w:rFonts w:ascii="Arial" w:hAnsi="Arial"/>
                  <w:sz w:val="18"/>
                  <w:lang w:val="fi-FI" w:eastAsia="fi-FI"/>
                </w:rPr>
                <w:t>_</w:t>
              </w:r>
            </w:ins>
            <w:del w:id="219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2" w:author="R4-1901428" w:date="2019-03-06T15:15:00Z">
              <w:r>
                <w:rPr>
                  <w:rFonts w:ascii="Arial" w:hAnsi="Arial"/>
                  <w:sz w:val="18"/>
                  <w:lang w:val="fi-FI" w:eastAsia="fi-FI"/>
                </w:rPr>
                <w:t>_</w:t>
              </w:r>
            </w:ins>
            <w:del w:id="219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4" w:author="R4-1901428" w:date="2019-03-06T15:15:00Z">
              <w:r>
                <w:rPr>
                  <w:rFonts w:ascii="Arial" w:hAnsi="Arial"/>
                  <w:sz w:val="18"/>
                  <w:lang w:val="fi-FI" w:eastAsia="fi-FI"/>
                </w:rPr>
                <w:t>_</w:t>
              </w:r>
            </w:ins>
            <w:del w:id="219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6" w:author="R4-1901428" w:date="2019-03-06T15:15:00Z">
              <w:r>
                <w:rPr>
                  <w:rFonts w:ascii="Arial" w:hAnsi="Arial"/>
                  <w:sz w:val="18"/>
                  <w:lang w:val="fi-FI" w:eastAsia="fi-FI"/>
                </w:rPr>
                <w:t>_</w:t>
              </w:r>
            </w:ins>
            <w:del w:id="219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8" w:author="R4-1901428" w:date="2019-03-06T15:15:00Z">
              <w:r>
                <w:rPr>
                  <w:rFonts w:ascii="Arial" w:hAnsi="Arial"/>
                  <w:sz w:val="18"/>
                  <w:lang w:val="fi-FI" w:eastAsia="fi-FI"/>
                </w:rPr>
                <w:t>_</w:t>
              </w:r>
            </w:ins>
            <w:del w:id="219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0" w:author="R4-1901428" w:date="2019-03-06T15:15:00Z">
              <w:r>
                <w:rPr>
                  <w:rFonts w:ascii="Arial" w:hAnsi="Arial"/>
                  <w:sz w:val="18"/>
                  <w:lang w:val="fi-FI" w:eastAsia="fi-FI"/>
                </w:rPr>
                <w:t>_</w:t>
              </w:r>
            </w:ins>
            <w:del w:id="220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2" w:author="R4-1901428" w:date="2019-03-06T15:15:00Z">
              <w:r>
                <w:rPr>
                  <w:rFonts w:ascii="Arial" w:hAnsi="Arial"/>
                  <w:sz w:val="18"/>
                  <w:lang w:val="fi-FI" w:eastAsia="fi-FI"/>
                </w:rPr>
                <w:t>_</w:t>
              </w:r>
            </w:ins>
            <w:del w:id="220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4" w:author="R4-1901428" w:date="2019-03-06T15:15:00Z">
              <w:r>
                <w:rPr>
                  <w:rFonts w:ascii="Arial" w:hAnsi="Arial"/>
                  <w:sz w:val="18"/>
                  <w:lang w:val="fi-FI" w:eastAsia="fi-FI"/>
                </w:rPr>
                <w:t>_</w:t>
              </w:r>
            </w:ins>
            <w:del w:id="220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6" w:author="R4-1901428" w:date="2019-03-06T15:15:00Z">
              <w:r>
                <w:rPr>
                  <w:rFonts w:ascii="Arial" w:hAnsi="Arial"/>
                  <w:sz w:val="18"/>
                  <w:lang w:val="fi-FI" w:eastAsia="fi-FI"/>
                </w:rPr>
                <w:t>_</w:t>
              </w:r>
            </w:ins>
            <w:del w:id="220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8" w:author="R4-1901428" w:date="2019-03-06T15:15:00Z">
              <w:r>
                <w:rPr>
                  <w:rFonts w:ascii="Arial" w:hAnsi="Arial"/>
                  <w:sz w:val="18"/>
                  <w:lang w:val="fi-FI" w:eastAsia="fi-FI"/>
                </w:rPr>
                <w:t>_</w:t>
              </w:r>
            </w:ins>
            <w:del w:id="220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10" w:author="R4-1901428" w:date="2019-03-06T15:15:00Z">
              <w:r>
                <w:rPr>
                  <w:rFonts w:ascii="Arial" w:hAnsi="Arial"/>
                  <w:sz w:val="18"/>
                  <w:lang w:val="fi-FI" w:eastAsia="fi-FI"/>
                </w:rPr>
                <w:t>_</w:t>
              </w:r>
            </w:ins>
            <w:del w:id="221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DC_66A_n261Q</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2" w:author="R4-1901428" w:date="2019-03-06T15:15:00Z">
              <w:r>
                <w:rPr>
                  <w:rFonts w:ascii="Arial" w:hAnsi="Arial"/>
                  <w:noProof/>
                  <w:sz w:val="18"/>
                  <w:lang w:eastAsia="zh-CN"/>
                </w:rPr>
                <w:t>_</w:t>
              </w:r>
            </w:ins>
            <w:del w:id="2213"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n261(2A)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4" w:author="R4-1901428" w:date="2019-03-06T15:15:00Z">
              <w:r>
                <w:rPr>
                  <w:rFonts w:ascii="Arial" w:hAnsi="Arial"/>
                  <w:noProof/>
                  <w:sz w:val="18"/>
                  <w:lang w:eastAsia="zh-CN"/>
                </w:rPr>
                <w:t>_</w:t>
              </w:r>
            </w:ins>
            <w:del w:id="2215"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n261(3A)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6" w:author="R4-1901428" w:date="2019-03-06T15:15:00Z">
              <w:r>
                <w:rPr>
                  <w:rFonts w:ascii="Arial" w:hAnsi="Arial"/>
                  <w:noProof/>
                  <w:sz w:val="18"/>
                  <w:lang w:eastAsia="zh-CN"/>
                </w:rPr>
                <w:t>_</w:t>
              </w:r>
            </w:ins>
            <w:del w:id="2217"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n261(4A)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8" w:author="R4-1901428" w:date="2019-03-06T15:15:00Z">
              <w:r>
                <w:rPr>
                  <w:rFonts w:ascii="Arial" w:hAnsi="Arial"/>
                  <w:noProof/>
                  <w:sz w:val="18"/>
                  <w:lang w:eastAsia="zh-CN"/>
                </w:rPr>
                <w:t>_</w:t>
              </w:r>
            </w:ins>
            <w:del w:id="2219"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n261(D-G)</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0" w:author="R4-1901428" w:date="2019-03-06T15:15:00Z">
              <w:r>
                <w:rPr>
                  <w:rFonts w:ascii="Arial" w:hAnsi="Arial"/>
                  <w:noProof/>
                  <w:sz w:val="18"/>
                  <w:lang w:eastAsia="zh-CN"/>
                </w:rPr>
                <w:t>_</w:t>
              </w:r>
            </w:ins>
            <w:del w:id="2221"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n261(D-H)</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2" w:author="R4-1901428" w:date="2019-03-06T15:15:00Z">
              <w:r>
                <w:rPr>
                  <w:rFonts w:ascii="Arial" w:hAnsi="Arial"/>
                  <w:noProof/>
                  <w:sz w:val="18"/>
                  <w:lang w:eastAsia="zh-CN"/>
                </w:rPr>
                <w:t>_</w:t>
              </w:r>
            </w:ins>
            <w:del w:id="2223"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n261(D-I)</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4" w:author="R4-1901428" w:date="2019-03-06T15:16:00Z">
              <w:r>
                <w:rPr>
                  <w:rFonts w:ascii="Arial" w:hAnsi="Arial"/>
                  <w:noProof/>
                  <w:sz w:val="18"/>
                  <w:lang w:eastAsia="zh-CN"/>
                </w:rPr>
                <w:t>_</w:t>
              </w:r>
            </w:ins>
            <w:del w:id="2225"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6" w:author="R4-1901428" w:date="2019-03-06T15:16:00Z">
              <w:r>
                <w:rPr>
                  <w:rFonts w:ascii="Arial" w:hAnsi="Arial"/>
                  <w:noProof/>
                  <w:sz w:val="18"/>
                  <w:lang w:eastAsia="zh-CN"/>
                </w:rPr>
                <w:t>_</w:t>
              </w:r>
            </w:ins>
            <w:del w:id="2227"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8" w:author="R4-1901428" w:date="2019-03-06T15:16:00Z">
              <w:r>
                <w:rPr>
                  <w:rFonts w:ascii="Arial" w:hAnsi="Arial"/>
                  <w:noProof/>
                  <w:sz w:val="18"/>
                  <w:lang w:eastAsia="zh-CN"/>
                </w:rPr>
                <w:t>_</w:t>
              </w:r>
            </w:ins>
            <w:del w:id="2229"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n261(D-Q)</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30" w:author="R4-1901428" w:date="2019-03-06T15:16:00Z">
              <w:r>
                <w:rPr>
                  <w:rFonts w:ascii="Arial" w:hAnsi="Arial"/>
                  <w:noProof/>
                  <w:sz w:val="18"/>
                  <w:lang w:eastAsia="zh-CN"/>
                </w:rPr>
                <w:t>_</w:t>
              </w:r>
            </w:ins>
            <w:del w:id="2231"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32" w:author="R4-1901428" w:date="2019-03-06T15:16:00Z">
              <w:r>
                <w:rPr>
                  <w:rFonts w:ascii="Arial" w:hAnsi="Arial"/>
                  <w:noProof/>
                  <w:sz w:val="18"/>
                  <w:lang w:eastAsia="zh-CN"/>
                </w:rPr>
                <w:t>_</w:t>
              </w:r>
            </w:ins>
            <w:del w:id="2233"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34" w:author="R4-1901428" w:date="2019-03-06T15:16:00Z">
              <w:r>
                <w:rPr>
                  <w:rFonts w:ascii="Arial" w:hAnsi="Arial"/>
                  <w:noProof/>
                  <w:sz w:val="18"/>
                  <w:lang w:eastAsia="zh-CN"/>
                </w:rPr>
                <w:t>_</w:t>
              </w:r>
            </w:ins>
            <w:del w:id="2235"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 xml:space="preserve">n261(E-Q) </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CA_n261(3A)</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CA_n261(4A)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CA_n261(D-G)</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CA_n261(D-H)</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CA_n261(D-I)</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CA_n261(D-Q)</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CA_n261(E-O)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CA_n261(E-P)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236" w:name="_Toc535319283"/>
      <w:r w:rsidRPr="00AE4694">
        <w:lastRenderedPageBreak/>
        <w:t>5.5B.5.2</w:t>
      </w:r>
      <w:r w:rsidRPr="00AE4694">
        <w:tab/>
        <w:t>Inter-band EN-DC configurations including FR2 (three bands)</w:t>
      </w:r>
      <w:bookmarkEnd w:id="2236"/>
    </w:p>
    <w:p w:rsidR="008F27E3" w:rsidRPr="00AE4694" w:rsidRDefault="008F27E3" w:rsidP="008F27E3">
      <w:pPr>
        <w:pStyle w:val="TH"/>
      </w:pPr>
      <w:r w:rsidRPr="00AE4694">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8F27E3" w:rsidRPr="00AE4694" w:rsidTr="00AD21D3">
        <w:trPr>
          <w:trHeight w:val="243"/>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DC_1A-3A_n257A</w:t>
            </w:r>
          </w:p>
          <w:p w:rsidR="008F27E3" w:rsidRPr="00AE4694" w:rsidRDefault="008F27E3" w:rsidP="00AD21D3">
            <w:pPr>
              <w:pStyle w:val="TAC"/>
              <w:rPr>
                <w:noProof/>
                <w:lang w:eastAsia="zh-CN"/>
              </w:rPr>
            </w:pPr>
            <w:r w:rsidRPr="00AE4694">
              <w:rPr>
                <w:noProof/>
                <w:lang w:eastAsia="zh-CN"/>
              </w:rPr>
              <w:t>DC_1A-3A_n257D</w:t>
            </w:r>
          </w:p>
          <w:p w:rsidR="008F27E3" w:rsidRPr="00AE4694" w:rsidRDefault="008F27E3" w:rsidP="00AD21D3">
            <w:pPr>
              <w:pStyle w:val="TAC"/>
              <w:rPr>
                <w:noProof/>
                <w:lang w:eastAsia="zh-CN"/>
              </w:rPr>
            </w:pPr>
            <w:r w:rsidRPr="00AE4694">
              <w:rPr>
                <w:noProof/>
                <w:lang w:eastAsia="zh-CN"/>
              </w:rPr>
              <w:t>DC_1A-3A_n257E</w:t>
            </w:r>
          </w:p>
          <w:p w:rsidR="008F27E3" w:rsidRPr="00AE4694" w:rsidRDefault="008F27E3" w:rsidP="00AD21D3">
            <w:pPr>
              <w:pStyle w:val="TAC"/>
              <w:rPr>
                <w:noProof/>
                <w:lang w:eastAsia="zh-CN"/>
              </w:rPr>
            </w:pPr>
            <w:r w:rsidRPr="00AE4694">
              <w:rPr>
                <w:noProof/>
                <w:lang w:eastAsia="zh-CN"/>
              </w:rPr>
              <w:t>DC_1A-3A_n257F</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DC_1A-5A_n257A</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_1A-5A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DC_1A-7A_n257A</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DC_1A-7A-7A_n257A</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_1A-7A-7A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DC_1A-8A_n257A</w:t>
            </w:r>
          </w:p>
        </w:tc>
        <w:tc>
          <w:tcPr>
            <w:tcW w:w="0" w:type="auto"/>
            <w:vAlign w:val="center"/>
          </w:tcPr>
          <w:p w:rsidR="008F27E3" w:rsidRPr="00AE4694" w:rsidRDefault="008F27E3" w:rsidP="00AD21D3">
            <w:pPr>
              <w:pStyle w:val="TAC"/>
              <w:rPr>
                <w:noProof/>
                <w:lang w:eastAsia="zh-CN"/>
              </w:rPr>
            </w:pPr>
            <w:r w:rsidRPr="00AE4694">
              <w:rPr>
                <w:noProof/>
                <w:lang w:eastAsia="zh-CN"/>
              </w:rPr>
              <w:t>DC_1A</w:t>
            </w:r>
            <w:ins w:id="2237" w:author="R4-1900524" w:date="2019-03-06T12:53:00Z">
              <w:r>
                <w:rPr>
                  <w:noProof/>
                  <w:lang w:eastAsia="zh-CN"/>
                </w:rPr>
                <w:t>_</w:t>
              </w:r>
            </w:ins>
            <w:del w:id="2238" w:author="R4-1900524" w:date="2019-03-06T12:53:00Z">
              <w:r w:rsidRPr="00AE4694" w:rsidDel="00E704B3">
                <w:rPr>
                  <w:noProof/>
                  <w:lang w:eastAsia="zh-CN"/>
                </w:rPr>
                <w:delText>-</w:delText>
              </w:r>
            </w:del>
            <w:ins w:id="2239" w:author="R4-1900524" w:date="2019-03-06T12:53:00Z">
              <w:r>
                <w:rPr>
                  <w:noProof/>
                  <w:lang w:eastAsia="zh-CN"/>
                </w:rPr>
                <w:t>n</w:t>
              </w:r>
            </w:ins>
            <w:r w:rsidRPr="00AE4694">
              <w:rPr>
                <w:noProof/>
                <w:lang w:eastAsia="zh-CN"/>
              </w:rPr>
              <w:t>257A</w:t>
            </w:r>
          </w:p>
          <w:p w:rsidR="008F27E3" w:rsidRPr="00AE4694" w:rsidRDefault="008F27E3" w:rsidP="00AD21D3">
            <w:pPr>
              <w:pStyle w:val="TAC"/>
              <w:rPr>
                <w:noProof/>
                <w:lang w:eastAsia="zh-CN"/>
              </w:rPr>
            </w:pPr>
            <w:r w:rsidRPr="00AE4694">
              <w:rPr>
                <w:noProof/>
                <w:lang w:eastAsia="zh-CN"/>
              </w:rPr>
              <w:t>DC_8A_n257A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CA_1A-8A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rsidR="008F27E3" w:rsidRPr="00AE4694" w:rsidRDefault="008F27E3" w:rsidP="00AD21D3">
            <w:pPr>
              <w:pStyle w:val="TAC"/>
              <w:rPr>
                <w:noProof/>
                <w:lang w:eastAsia="zh-CN"/>
              </w:rPr>
            </w:pPr>
            <w:r w:rsidRPr="00AE4694">
              <w:rPr>
                <w:noProof/>
                <w:lang w:eastAsia="zh-CN"/>
              </w:rPr>
              <w:t>DC_1A</w:t>
            </w:r>
            <w:ins w:id="2240" w:author="R4-1900524" w:date="2019-03-06T12:53:00Z">
              <w:r>
                <w:rPr>
                  <w:noProof/>
                  <w:lang w:eastAsia="zh-CN"/>
                </w:rPr>
                <w:t>_</w:t>
              </w:r>
            </w:ins>
            <w:del w:id="2241" w:author="R4-1900524" w:date="2019-03-06T12:53:00Z">
              <w:r w:rsidRPr="00AE4694" w:rsidDel="00E704B3">
                <w:rPr>
                  <w:noProof/>
                  <w:lang w:eastAsia="zh-CN"/>
                </w:rPr>
                <w:delText>-</w:delText>
              </w:r>
            </w:del>
            <w:ins w:id="2242" w:author="R4-1900524" w:date="2019-03-06T12:53:00Z">
              <w:r>
                <w:rPr>
                  <w:noProof/>
                  <w:lang w:eastAsia="zh-CN"/>
                </w:rPr>
                <w:t>n</w:t>
              </w:r>
            </w:ins>
            <w:r w:rsidRPr="00AE4694">
              <w:rPr>
                <w:noProof/>
                <w:lang w:eastAsia="zh-CN"/>
              </w:rPr>
              <w:t>257A</w:t>
            </w:r>
          </w:p>
          <w:p w:rsidR="008F27E3" w:rsidRPr="00AE4694" w:rsidRDefault="008F27E3" w:rsidP="00AD21D3">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DC_1A-19A_n257A</w:t>
            </w:r>
          </w:p>
          <w:p w:rsidR="008F27E3" w:rsidRPr="00AE4694" w:rsidRDefault="008F27E3" w:rsidP="00AD21D3">
            <w:pPr>
              <w:pStyle w:val="TAC"/>
              <w:rPr>
                <w:noProof/>
                <w:lang w:eastAsia="zh-CN"/>
              </w:rPr>
            </w:pPr>
            <w:r w:rsidRPr="00AE4694">
              <w:rPr>
                <w:noProof/>
                <w:lang w:eastAsia="zh-CN"/>
              </w:rPr>
              <w:t>DC_1A-19A_n257D</w:t>
            </w:r>
          </w:p>
          <w:p w:rsidR="008F27E3" w:rsidRPr="00AE4694" w:rsidRDefault="008F27E3" w:rsidP="00AD21D3">
            <w:pPr>
              <w:pStyle w:val="TAC"/>
              <w:rPr>
                <w:noProof/>
                <w:lang w:eastAsia="zh-CN"/>
              </w:rPr>
            </w:pPr>
            <w:r w:rsidRPr="00AE4694">
              <w:rPr>
                <w:noProof/>
                <w:lang w:eastAsia="zh-CN"/>
              </w:rPr>
              <w:t>DC_1A-19A_n257E</w:t>
            </w:r>
          </w:p>
          <w:p w:rsidR="008F27E3" w:rsidRPr="00AE4694" w:rsidRDefault="008F27E3" w:rsidP="00AD21D3">
            <w:pPr>
              <w:pStyle w:val="TAC"/>
              <w:rPr>
                <w:noProof/>
                <w:lang w:eastAsia="zh-CN"/>
              </w:rPr>
            </w:pPr>
            <w:r w:rsidRPr="00AE4694">
              <w:rPr>
                <w:noProof/>
                <w:lang w:eastAsia="zh-CN"/>
              </w:rPr>
              <w:t>DC_1A-19A_n257F</w:t>
            </w:r>
          </w:p>
        </w:tc>
        <w:tc>
          <w:tcPr>
            <w:tcW w:w="0" w:type="auto"/>
            <w:vAlign w:val="center"/>
          </w:tcPr>
          <w:p w:rsidR="008F27E3" w:rsidRPr="00AE4694" w:rsidRDefault="008F27E3" w:rsidP="00AD21D3">
            <w:pPr>
              <w:pStyle w:val="TAC"/>
              <w:rPr>
                <w:noProof/>
                <w:lang w:eastAsia="zh-CN"/>
              </w:rPr>
            </w:pPr>
            <w:r w:rsidRPr="00AE4694">
              <w:rPr>
                <w:noProof/>
                <w:lang w:eastAsia="zh-CN"/>
              </w:rPr>
              <w:t>DC_1A</w:t>
            </w:r>
            <w:ins w:id="2243" w:author="R4-1900524" w:date="2019-03-06T12:53:00Z">
              <w:r>
                <w:rPr>
                  <w:noProof/>
                  <w:lang w:eastAsia="zh-CN"/>
                </w:rPr>
                <w:t>_n</w:t>
              </w:r>
            </w:ins>
            <w:del w:id="2244" w:author="R4-1900524" w:date="2019-03-06T12:53:00Z">
              <w:r w:rsidRPr="00AE4694" w:rsidDel="00E704B3">
                <w:rPr>
                  <w:noProof/>
                  <w:lang w:eastAsia="zh-CN"/>
                </w:rPr>
                <w:delText>-</w:delText>
              </w:r>
            </w:del>
            <w:r w:rsidRPr="00AE4694">
              <w:rPr>
                <w:noProof/>
                <w:lang w:eastAsia="zh-CN"/>
              </w:rPr>
              <w:t>257A</w:t>
            </w:r>
          </w:p>
          <w:p w:rsidR="008F27E3" w:rsidRPr="00AE4694" w:rsidRDefault="008F27E3" w:rsidP="00AD21D3">
            <w:pPr>
              <w:pStyle w:val="TAC"/>
              <w:rPr>
                <w:noProof/>
                <w:lang w:eastAsia="zh-CN"/>
              </w:rPr>
            </w:pPr>
            <w:r w:rsidRPr="00AE4694">
              <w:rPr>
                <w:noProof/>
                <w:lang w:eastAsia="zh-CN"/>
              </w:rPr>
              <w:t>DC_19A_n257A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DC_1A-21A_n257A</w:t>
            </w:r>
          </w:p>
          <w:p w:rsidR="008F27E3" w:rsidRPr="00AE4694" w:rsidRDefault="008F27E3" w:rsidP="00AD21D3">
            <w:pPr>
              <w:pStyle w:val="TAC"/>
              <w:rPr>
                <w:noProof/>
                <w:lang w:eastAsia="zh-CN"/>
              </w:rPr>
            </w:pPr>
            <w:r w:rsidRPr="00AE4694">
              <w:rPr>
                <w:noProof/>
                <w:lang w:eastAsia="zh-CN"/>
              </w:rPr>
              <w:t>DC_1A-21A_n257D</w:t>
            </w:r>
          </w:p>
          <w:p w:rsidR="008F27E3" w:rsidRPr="00AE4694" w:rsidRDefault="008F27E3" w:rsidP="00AD21D3">
            <w:pPr>
              <w:pStyle w:val="TAC"/>
              <w:rPr>
                <w:noProof/>
                <w:lang w:eastAsia="zh-CN"/>
              </w:rPr>
            </w:pPr>
            <w:r w:rsidRPr="00AE4694">
              <w:rPr>
                <w:noProof/>
                <w:lang w:eastAsia="zh-CN"/>
              </w:rPr>
              <w:t>DC_1A-21A_n257E</w:t>
            </w:r>
          </w:p>
          <w:p w:rsidR="008F27E3" w:rsidRPr="00AE4694" w:rsidRDefault="008F27E3" w:rsidP="00AD21D3">
            <w:pPr>
              <w:pStyle w:val="TAC"/>
              <w:rPr>
                <w:noProof/>
                <w:lang w:eastAsia="zh-CN"/>
              </w:rPr>
            </w:pPr>
            <w:r w:rsidRPr="00AE4694">
              <w:rPr>
                <w:noProof/>
                <w:lang w:eastAsia="zh-CN"/>
              </w:rPr>
              <w:t>DC_1A-21A_n257F</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DC_21A_n257A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DC_1A-28A_n257A</w:t>
            </w:r>
          </w:p>
          <w:p w:rsidR="008F27E3" w:rsidRPr="00AE4694" w:rsidRDefault="008F27E3" w:rsidP="00AD21D3">
            <w:pPr>
              <w:pStyle w:val="TAC"/>
              <w:rPr>
                <w:noProof/>
                <w:lang w:eastAsia="zh-CN"/>
              </w:rPr>
            </w:pPr>
            <w:r w:rsidRPr="00AE4694">
              <w:rPr>
                <w:noProof/>
                <w:lang w:eastAsia="zh-CN"/>
              </w:rPr>
              <w:t>DC_1A-28A_n257D</w:t>
            </w:r>
          </w:p>
          <w:p w:rsidR="008F27E3" w:rsidRPr="00AE4694" w:rsidRDefault="008F27E3" w:rsidP="00AD21D3">
            <w:pPr>
              <w:pStyle w:val="TAC"/>
              <w:rPr>
                <w:noProof/>
                <w:lang w:eastAsia="zh-CN"/>
              </w:rPr>
            </w:pPr>
            <w:r w:rsidRPr="00AE4694">
              <w:rPr>
                <w:noProof/>
                <w:lang w:eastAsia="zh-CN"/>
              </w:rPr>
              <w:t>DC_1A-28A_n257E</w:t>
            </w:r>
          </w:p>
          <w:p w:rsidR="008F27E3" w:rsidRPr="00AE4694" w:rsidRDefault="008F27E3" w:rsidP="00AD21D3">
            <w:pPr>
              <w:pStyle w:val="TAC"/>
              <w:rPr>
                <w:noProof/>
                <w:lang w:eastAsia="zh-CN"/>
              </w:rPr>
            </w:pPr>
            <w:r w:rsidRPr="00AE4694">
              <w:rPr>
                <w:noProof/>
                <w:lang w:eastAsia="zh-CN"/>
              </w:rPr>
              <w:t>DC_1A-28A_n257F</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w:t>
            </w:r>
            <w:r w:rsidRPr="00AE4694">
              <w:rPr>
                <w:noProof/>
                <w:lang w:eastAsia="zh-CN"/>
              </w:rPr>
              <w:t>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rsidR="008F27E3" w:rsidRPr="00E704B3" w:rsidRDefault="008F27E3" w:rsidP="00AD21D3">
            <w:pPr>
              <w:pStyle w:val="TAC"/>
              <w:rPr>
                <w:rPrChange w:id="2245" w:author="R4-1900524" w:date="2019-03-06T12:54:00Z">
                  <w:rPr>
                    <w:noProof/>
                    <w:lang w:eastAsia="zh-CN"/>
                  </w:rPr>
                </w:rPrChange>
              </w:rPr>
            </w:pPr>
            <w:r w:rsidRPr="00E704B3">
              <w:rPr>
                <w:rPrChange w:id="2246" w:author="R4-1900524" w:date="2019-03-06T12:54:00Z">
                  <w:rPr>
                    <w:noProof/>
                    <w:lang w:eastAsia="zh-CN"/>
                  </w:rPr>
                </w:rPrChange>
              </w:rPr>
              <w:t>DC_1A_n257A</w:t>
            </w:r>
          </w:p>
          <w:p w:rsidR="008F27E3" w:rsidRPr="00E704B3" w:rsidRDefault="008F27E3" w:rsidP="00AD21D3">
            <w:pPr>
              <w:pStyle w:val="TAC"/>
              <w:rPr>
                <w:rPrChange w:id="2247" w:author="R4-1900524" w:date="2019-03-06T12:54:00Z">
                  <w:rPr>
                    <w:noProof/>
                    <w:lang w:eastAsia="zh-CN"/>
                  </w:rPr>
                </w:rPrChange>
              </w:rPr>
            </w:pPr>
            <w:r w:rsidRPr="00E704B3">
              <w:rPr>
                <w:rPrChange w:id="2248" w:author="R4-1900524" w:date="2019-03-06T12:54:00Z">
                  <w:rPr>
                    <w:noProof/>
                    <w:lang w:eastAsia="zh-CN"/>
                  </w:rPr>
                </w:rPrChange>
              </w:rPr>
              <w:t>DC_41C_n257A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w:t>
            </w:r>
            <w:r w:rsidRPr="00AE4694">
              <w:rPr>
                <w:noProof/>
                <w:lang w:eastAsia="zh-CN"/>
              </w:rPr>
              <w:t>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DC_1A-42A_n257A</w:t>
            </w:r>
          </w:p>
          <w:p w:rsidR="008F27E3" w:rsidRPr="00AE4694" w:rsidRDefault="008F27E3" w:rsidP="00AD21D3">
            <w:pPr>
              <w:pStyle w:val="TAC"/>
              <w:rPr>
                <w:noProof/>
                <w:lang w:eastAsia="zh-CN"/>
              </w:rPr>
            </w:pPr>
            <w:r w:rsidRPr="00AE4694">
              <w:rPr>
                <w:noProof/>
                <w:lang w:eastAsia="zh-CN"/>
              </w:rPr>
              <w:t>DC_1A-42A_n257D</w:t>
            </w:r>
          </w:p>
          <w:p w:rsidR="008F27E3" w:rsidRPr="00AE4694" w:rsidRDefault="008F27E3" w:rsidP="00AD21D3">
            <w:pPr>
              <w:pStyle w:val="TAC"/>
              <w:rPr>
                <w:noProof/>
                <w:lang w:eastAsia="zh-CN"/>
              </w:rPr>
            </w:pPr>
            <w:r w:rsidRPr="00AE4694">
              <w:rPr>
                <w:noProof/>
                <w:lang w:eastAsia="zh-CN"/>
              </w:rPr>
              <w:t>DC_1A-42A_n257E</w:t>
            </w:r>
          </w:p>
          <w:p w:rsidR="008F27E3" w:rsidRPr="00AE4694" w:rsidRDefault="008F27E3" w:rsidP="00AD21D3">
            <w:pPr>
              <w:pStyle w:val="TAC"/>
              <w:rPr>
                <w:noProof/>
                <w:lang w:eastAsia="zh-CN"/>
              </w:rPr>
            </w:pPr>
            <w:r w:rsidRPr="00AE4694">
              <w:rPr>
                <w:noProof/>
                <w:lang w:eastAsia="zh-CN"/>
              </w:rPr>
              <w:t>DC_1A-42A_n257F</w:t>
            </w:r>
          </w:p>
        </w:tc>
        <w:tc>
          <w:tcPr>
            <w:tcW w:w="0" w:type="auto"/>
            <w:vAlign w:val="center"/>
          </w:tcPr>
          <w:p w:rsidR="008F27E3" w:rsidRPr="00E704B3" w:rsidRDefault="008F27E3" w:rsidP="00AD21D3">
            <w:pPr>
              <w:pStyle w:val="TAC"/>
              <w:rPr>
                <w:rPrChange w:id="2249" w:author="R4-1900524" w:date="2019-03-06T12:54:00Z">
                  <w:rPr>
                    <w:noProof/>
                    <w:lang w:eastAsia="zh-CN"/>
                  </w:rPr>
                </w:rPrChange>
              </w:rPr>
            </w:pPr>
            <w:r w:rsidRPr="00E704B3">
              <w:rPr>
                <w:rPrChange w:id="2250" w:author="R4-1900524" w:date="2019-03-06T12:54:00Z">
                  <w:rPr>
                    <w:noProof/>
                    <w:lang w:eastAsia="zh-CN"/>
                  </w:rPr>
                </w:rPrChange>
              </w:rPr>
              <w:t>DC_1A_n257A</w:t>
            </w:r>
          </w:p>
          <w:p w:rsidR="008F27E3" w:rsidRPr="00E704B3" w:rsidRDefault="008F27E3" w:rsidP="00AD21D3">
            <w:pPr>
              <w:pStyle w:val="TAC"/>
              <w:rPr>
                <w:rPrChange w:id="2251" w:author="R4-1900524" w:date="2019-03-06T12:54:00Z">
                  <w:rPr>
                    <w:noProof/>
                    <w:lang w:eastAsia="zh-CN"/>
                  </w:rPr>
                </w:rPrChange>
              </w:rPr>
            </w:pPr>
            <w:r w:rsidRPr="00E704B3">
              <w:rPr>
                <w:rPrChange w:id="2252" w:author="R4-1900524" w:date="2019-03-06T12:54:00Z">
                  <w:rPr>
                    <w:noProof/>
                    <w:lang w:eastAsia="zh-CN"/>
                  </w:rPr>
                </w:rPrChange>
              </w:rPr>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_1A-42A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DC_1A-42C_n257A</w:t>
            </w:r>
          </w:p>
        </w:tc>
        <w:tc>
          <w:tcPr>
            <w:tcW w:w="0" w:type="auto"/>
            <w:vAlign w:val="center"/>
          </w:tcPr>
          <w:p w:rsidR="008F27E3" w:rsidRPr="00AE4694" w:rsidRDefault="008F27E3" w:rsidP="00AD21D3">
            <w:pPr>
              <w:pStyle w:val="TAC"/>
            </w:pPr>
            <w:r w:rsidRPr="00AE4694">
              <w:t>DC_1A_n257A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CA_1A-42</w:t>
            </w:r>
            <w:ins w:id="2253" w:author="R4-1900524" w:date="2019-03-06T12:54:00Z">
              <w:r>
                <w:t>C</w:t>
              </w:r>
            </w:ins>
            <w:del w:id="2254" w:author="R4-1900524" w:date="2019-03-06T12:54:00Z">
              <w:r w:rsidRPr="00AE4694" w:rsidDel="00E704B3">
                <w:delText>D</w:delText>
              </w:r>
            </w:del>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CA_1A-42</w:t>
            </w:r>
            <w:ins w:id="2255" w:author="R4-1900524" w:date="2019-03-06T12:55:00Z">
              <w:r>
                <w:t>D</w:t>
              </w:r>
            </w:ins>
            <w:del w:id="2256" w:author="R4-1900524" w:date="2019-03-06T12:55:00Z">
              <w:r w:rsidRPr="00AE4694" w:rsidDel="00E704B3">
                <w:delText>C</w:delText>
              </w:r>
            </w:del>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DC_1A-42</w:t>
            </w:r>
            <w:r w:rsidRPr="00AE4694">
              <w:rPr>
                <w:rFonts w:hint="eastAsia"/>
                <w:lang w:eastAsia="zh-CN"/>
              </w:rPr>
              <w:t>E</w:t>
            </w:r>
            <w:r w:rsidRPr="00AE4694">
              <w:t>_n257A</w:t>
            </w:r>
          </w:p>
        </w:tc>
        <w:tc>
          <w:tcPr>
            <w:tcW w:w="0" w:type="auto"/>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CA_1A-42</w:t>
            </w:r>
            <w:r w:rsidRPr="00AE4694">
              <w:rPr>
                <w:rFonts w:hint="eastAsia"/>
                <w:lang w:eastAsia="zh-CN"/>
              </w:rPr>
              <w:t>E</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DC_2A-13A_n260A</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DC_13A_n260A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_2A-13A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DC_2A-5A_n257A</w:t>
            </w:r>
          </w:p>
        </w:tc>
        <w:tc>
          <w:tcPr>
            <w:tcW w:w="0" w:type="auto"/>
            <w:vAlign w:val="center"/>
          </w:tcPr>
          <w:p w:rsidR="008F27E3" w:rsidRPr="00AE4694" w:rsidRDefault="008F27E3" w:rsidP="00AD21D3">
            <w:pPr>
              <w:pStyle w:val="TAC"/>
              <w:rPr>
                <w:noProof/>
                <w:lang w:eastAsia="zh-CN"/>
              </w:rPr>
            </w:pPr>
            <w:r w:rsidRPr="00AE4694">
              <w:rPr>
                <w:noProof/>
                <w:lang w:eastAsia="zh-CN"/>
              </w:rPr>
              <w:t>DC_2A_n257A</w:t>
            </w:r>
          </w:p>
          <w:p w:rsidR="008F27E3" w:rsidRPr="00AE4694" w:rsidRDefault="008F27E3" w:rsidP="00AD21D3">
            <w:pPr>
              <w:pStyle w:val="TAC"/>
              <w:rPr>
                <w:noProof/>
                <w:lang w:eastAsia="zh-CN"/>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_2A-5A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DC_2A-5A_n260A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DC_5A_n260A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CA_2A-5A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DC_2A-12A_n260A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DC_12A_n260A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CA_2A-12A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DC_2A-13A_n257A</w:t>
            </w:r>
          </w:p>
        </w:tc>
        <w:tc>
          <w:tcPr>
            <w:tcW w:w="0" w:type="auto"/>
            <w:vAlign w:val="center"/>
          </w:tcPr>
          <w:p w:rsidR="008F27E3" w:rsidRPr="00AE4694" w:rsidRDefault="008F27E3" w:rsidP="00AD21D3">
            <w:pPr>
              <w:pStyle w:val="TAC"/>
              <w:rPr>
                <w:noProof/>
                <w:lang w:eastAsia="zh-CN"/>
              </w:rPr>
            </w:pPr>
            <w:r w:rsidRPr="00AE4694">
              <w:rPr>
                <w:noProof/>
                <w:lang w:eastAsia="zh-CN"/>
              </w:rPr>
              <w:t>DC_2A_n257A</w:t>
            </w:r>
          </w:p>
          <w:p w:rsidR="008F27E3" w:rsidRPr="00AE4694" w:rsidRDefault="008F27E3" w:rsidP="00AD21D3">
            <w:pPr>
              <w:pStyle w:val="TAC"/>
              <w:rPr>
                <w:noProof/>
                <w:lang w:eastAsia="zh-CN"/>
              </w:rPr>
            </w:pPr>
            <w:r w:rsidRPr="00AE4694">
              <w:rPr>
                <w:noProof/>
                <w:lang w:eastAsia="zh-CN"/>
              </w:rPr>
              <w:t>DC_13A_n257A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_2A-13A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lastRenderedPageBreak/>
              <w:t>DC_2A-30A_n260A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DC_30A_n260A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CA_2A-30A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DC_2A-66A_n257A</w:t>
            </w:r>
          </w:p>
        </w:tc>
        <w:tc>
          <w:tcPr>
            <w:tcW w:w="0" w:type="auto"/>
            <w:vAlign w:val="center"/>
          </w:tcPr>
          <w:p w:rsidR="008F27E3" w:rsidRPr="00AE4694" w:rsidRDefault="008F27E3" w:rsidP="00AD21D3">
            <w:pPr>
              <w:pStyle w:val="TAC"/>
              <w:rPr>
                <w:noProof/>
                <w:lang w:eastAsia="zh-CN"/>
              </w:rPr>
            </w:pPr>
            <w:r w:rsidRPr="00AE4694">
              <w:rPr>
                <w:noProof/>
                <w:lang w:eastAsia="zh-CN"/>
              </w:rPr>
              <w:t>DC_2A_n257A</w:t>
            </w:r>
          </w:p>
          <w:p w:rsidR="008F27E3" w:rsidRPr="00AE4694" w:rsidRDefault="008F27E3" w:rsidP="00AD21D3">
            <w:pPr>
              <w:pStyle w:val="TAC"/>
              <w:rPr>
                <w:noProof/>
                <w:lang w:eastAsia="zh-CN"/>
              </w:rPr>
            </w:pPr>
            <w:r w:rsidRPr="00AE4694">
              <w:rPr>
                <w:noProof/>
                <w:lang w:eastAsia="zh-CN"/>
              </w:rPr>
              <w:t>DC_66A_n257A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_2A-66A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DC_3A-5A_n257A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_3A-5A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DC_3A-7A-7A_n257A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_3A-7A-7A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DC_3A-19A_n257A</w:t>
            </w:r>
          </w:p>
          <w:p w:rsidR="008F27E3" w:rsidRPr="00AE4694" w:rsidRDefault="008F27E3" w:rsidP="00AD21D3">
            <w:pPr>
              <w:pStyle w:val="TAC"/>
              <w:rPr>
                <w:noProof/>
                <w:lang w:eastAsia="zh-CN"/>
              </w:rPr>
            </w:pPr>
            <w:r w:rsidRPr="00AE4694">
              <w:rPr>
                <w:noProof/>
                <w:lang w:eastAsia="zh-CN"/>
              </w:rPr>
              <w:t>DC_3A-19A_n257D</w:t>
            </w:r>
          </w:p>
          <w:p w:rsidR="008F27E3" w:rsidRPr="00AE4694" w:rsidRDefault="008F27E3" w:rsidP="00AD21D3">
            <w:pPr>
              <w:pStyle w:val="TAC"/>
              <w:rPr>
                <w:noProof/>
                <w:lang w:eastAsia="zh-CN"/>
              </w:rPr>
            </w:pPr>
            <w:r w:rsidRPr="00AE4694">
              <w:rPr>
                <w:noProof/>
                <w:lang w:eastAsia="zh-CN"/>
              </w:rPr>
              <w:t>DC_3A-19A_n257E</w:t>
            </w:r>
          </w:p>
          <w:p w:rsidR="008F27E3" w:rsidRPr="00AE4694" w:rsidRDefault="008F27E3" w:rsidP="00AD21D3">
            <w:pPr>
              <w:pStyle w:val="TAC"/>
              <w:rPr>
                <w:noProof/>
                <w:lang w:eastAsia="zh-CN"/>
              </w:rPr>
            </w:pPr>
            <w:r w:rsidRPr="00AE4694">
              <w:rPr>
                <w:noProof/>
                <w:lang w:eastAsia="zh-CN"/>
              </w:rPr>
              <w:t>DC_3A-19A_n257F</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DC_19A_n257A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DC_3A-21A_n257A</w:t>
            </w:r>
          </w:p>
          <w:p w:rsidR="008F27E3" w:rsidRPr="00AE4694" w:rsidRDefault="008F27E3" w:rsidP="00AD21D3">
            <w:pPr>
              <w:pStyle w:val="TAC"/>
              <w:rPr>
                <w:noProof/>
                <w:lang w:eastAsia="zh-CN"/>
              </w:rPr>
            </w:pPr>
            <w:r w:rsidRPr="00AE4694">
              <w:rPr>
                <w:noProof/>
                <w:lang w:eastAsia="zh-CN"/>
              </w:rPr>
              <w:t>DC_3A-21A_n257D</w:t>
            </w:r>
          </w:p>
          <w:p w:rsidR="008F27E3" w:rsidRPr="00AE4694" w:rsidRDefault="008F27E3" w:rsidP="00AD21D3">
            <w:pPr>
              <w:pStyle w:val="TAC"/>
              <w:rPr>
                <w:noProof/>
                <w:lang w:eastAsia="zh-CN"/>
              </w:rPr>
            </w:pPr>
            <w:r w:rsidRPr="00AE4694">
              <w:rPr>
                <w:noProof/>
                <w:lang w:eastAsia="zh-CN"/>
              </w:rPr>
              <w:t>DC_3A-21A_n257E</w:t>
            </w:r>
          </w:p>
          <w:p w:rsidR="008F27E3" w:rsidRPr="00AE4694" w:rsidRDefault="008F27E3" w:rsidP="00AD21D3">
            <w:pPr>
              <w:pStyle w:val="TAC"/>
              <w:rPr>
                <w:noProof/>
                <w:lang w:eastAsia="zh-CN"/>
              </w:rPr>
            </w:pPr>
            <w:r w:rsidRPr="00AE4694">
              <w:rPr>
                <w:noProof/>
                <w:lang w:eastAsia="zh-CN"/>
              </w:rPr>
              <w:t>DC_3A-21A_n257F</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DC_21A_n257A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DC_3A-28A_n257A</w:t>
            </w:r>
          </w:p>
          <w:p w:rsidR="008F27E3" w:rsidRPr="00AE4694" w:rsidRDefault="008F27E3" w:rsidP="00AD21D3">
            <w:pPr>
              <w:pStyle w:val="TAC"/>
              <w:rPr>
                <w:noProof/>
                <w:lang w:eastAsia="zh-CN"/>
              </w:rPr>
            </w:pPr>
            <w:r w:rsidRPr="00AE4694">
              <w:rPr>
                <w:noProof/>
                <w:lang w:eastAsia="zh-CN"/>
              </w:rPr>
              <w:t>DC_3A-28A_n257D</w:t>
            </w:r>
          </w:p>
          <w:p w:rsidR="008F27E3" w:rsidRPr="00AE4694" w:rsidRDefault="008F27E3" w:rsidP="00AD21D3">
            <w:pPr>
              <w:pStyle w:val="TAC"/>
              <w:rPr>
                <w:noProof/>
                <w:lang w:eastAsia="zh-CN"/>
              </w:rPr>
            </w:pPr>
            <w:r w:rsidRPr="00AE4694">
              <w:rPr>
                <w:noProof/>
                <w:lang w:eastAsia="zh-CN"/>
              </w:rPr>
              <w:t>DC_3A-28A_n257E</w:t>
            </w:r>
          </w:p>
          <w:p w:rsidR="008F27E3" w:rsidRPr="00AE4694" w:rsidRDefault="008F27E3" w:rsidP="00AD21D3">
            <w:pPr>
              <w:pStyle w:val="TAC"/>
              <w:rPr>
                <w:noProof/>
                <w:lang w:eastAsia="zh-CN"/>
              </w:rPr>
            </w:pPr>
            <w:r w:rsidRPr="00AE4694">
              <w:rPr>
                <w:noProof/>
                <w:lang w:eastAsia="zh-CN"/>
              </w:rPr>
              <w:t>DC_3A-28A_n257F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A-28A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DC_3A-41A_n257A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DC_41A_n257A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CA_3A-41A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DC_3A-42A_n257A</w:t>
            </w:r>
          </w:p>
          <w:p w:rsidR="008F27E3" w:rsidRPr="00AE4694" w:rsidRDefault="008F27E3" w:rsidP="00AD21D3">
            <w:pPr>
              <w:pStyle w:val="TAC"/>
              <w:rPr>
                <w:noProof/>
                <w:lang w:eastAsia="zh-CN"/>
              </w:rPr>
            </w:pPr>
            <w:r w:rsidRPr="00AE4694">
              <w:rPr>
                <w:noProof/>
                <w:lang w:eastAsia="zh-CN"/>
              </w:rPr>
              <w:t>DC_3A-42A_n257D</w:t>
            </w:r>
          </w:p>
          <w:p w:rsidR="008F27E3" w:rsidRPr="00AE4694" w:rsidRDefault="008F27E3" w:rsidP="00AD21D3">
            <w:pPr>
              <w:pStyle w:val="TAC"/>
              <w:rPr>
                <w:noProof/>
                <w:lang w:eastAsia="zh-CN"/>
              </w:rPr>
            </w:pPr>
            <w:r w:rsidRPr="00AE4694">
              <w:rPr>
                <w:noProof/>
                <w:lang w:eastAsia="zh-CN"/>
              </w:rPr>
              <w:t>DC_3A-42A_n257E</w:t>
            </w:r>
          </w:p>
          <w:p w:rsidR="008F27E3" w:rsidRPr="00AE4694" w:rsidRDefault="008F27E3" w:rsidP="00AD21D3">
            <w:pPr>
              <w:pStyle w:val="TAC"/>
              <w:rPr>
                <w:noProof/>
                <w:lang w:eastAsia="zh-CN"/>
              </w:rPr>
            </w:pPr>
            <w:r w:rsidRPr="00AE4694">
              <w:rPr>
                <w:noProof/>
                <w:lang w:eastAsia="zh-CN"/>
              </w:rPr>
              <w:t>DC_3A-42A_n257F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DC_3A-42C_n257A</w:t>
            </w:r>
          </w:p>
        </w:tc>
        <w:tc>
          <w:tcPr>
            <w:tcW w:w="0" w:type="auto"/>
            <w:vAlign w:val="center"/>
          </w:tcPr>
          <w:p w:rsidR="008F27E3" w:rsidRPr="00AE4694" w:rsidRDefault="008F27E3" w:rsidP="00AD21D3">
            <w:pPr>
              <w:pStyle w:val="TAC"/>
            </w:pPr>
            <w:r w:rsidRPr="00AE4694">
              <w:t>DC_3A_n257A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CA_3A-42C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8F27E3" w:rsidRPr="00AE4694" w:rsidRDefault="008F27E3" w:rsidP="00AD21D3">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rsidR="008F27E3" w:rsidRPr="00AE4694" w:rsidRDefault="008F27E3" w:rsidP="00AD21D3">
            <w:pPr>
              <w:pStyle w:val="TAC"/>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pPr>
            <w:r w:rsidRPr="00AE4694">
              <w:rPr>
                <w:rFonts w:hint="eastAsia"/>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DC_3A-42</w:t>
            </w:r>
            <w:r w:rsidRPr="00AE4694">
              <w:rPr>
                <w:rFonts w:hint="eastAsia"/>
                <w:lang w:eastAsia="zh-CN"/>
              </w:rPr>
              <w:t>E</w:t>
            </w:r>
            <w:r w:rsidRPr="00AE4694">
              <w:t>_n257A</w:t>
            </w:r>
          </w:p>
        </w:tc>
        <w:tc>
          <w:tcPr>
            <w:tcW w:w="0" w:type="auto"/>
            <w:vAlign w:val="center"/>
          </w:tcPr>
          <w:p w:rsidR="008F27E3" w:rsidRPr="00AE4694" w:rsidRDefault="008F27E3" w:rsidP="00AD21D3">
            <w:pPr>
              <w:pStyle w:val="TAC"/>
            </w:pPr>
            <w:r w:rsidRPr="00AE4694">
              <w:t>DC_3A_n257A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CA_3A-42</w:t>
            </w:r>
            <w:r w:rsidRPr="00AE4694">
              <w:rPr>
                <w:rFonts w:hint="eastAsia"/>
                <w:lang w:eastAsia="zh-CN"/>
              </w:rPr>
              <w:t>E</w:t>
            </w:r>
          </w:p>
        </w:tc>
        <w:tc>
          <w:tcPr>
            <w:tcW w:w="0" w:type="auto"/>
            <w:vAlign w:val="center"/>
          </w:tcPr>
          <w:p w:rsidR="008F27E3" w:rsidRPr="00AE4694" w:rsidRDefault="008F27E3" w:rsidP="00AD21D3">
            <w:pPr>
              <w:pStyle w:val="TAC"/>
            </w:pPr>
            <w:r w:rsidRPr="00AE4694">
              <w:t>n257A</w:t>
            </w:r>
          </w:p>
        </w:tc>
      </w:tr>
      <w:tr w:rsidR="008F27E3" w:rsidRPr="00AE4694" w:rsidDel="00EC339E"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rsidR="008F27E3" w:rsidRPr="00AE4694" w:rsidDel="00EC339E" w:rsidRDefault="008F27E3" w:rsidP="00AD21D3">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DC_5A_n260A</w:t>
            </w:r>
          </w:p>
          <w:p w:rsidR="008F27E3" w:rsidRPr="00AE4694" w:rsidDel="00EC339E" w:rsidRDefault="008F27E3" w:rsidP="00AD21D3">
            <w:pPr>
              <w:pStyle w:val="TAC"/>
              <w:rPr>
                <w:noProof/>
                <w:lang w:eastAsia="zh-CN"/>
              </w:rPr>
            </w:pPr>
            <w:r w:rsidRPr="00AE4694">
              <w:rPr>
                <w:noProof/>
                <w:lang w:eastAsia="zh-CN"/>
              </w:rPr>
              <w:t>DC_30A_n260A</w:t>
            </w:r>
          </w:p>
        </w:tc>
        <w:tc>
          <w:tcPr>
            <w:tcW w:w="0" w:type="auto"/>
            <w:shd w:val="clear" w:color="auto" w:fill="auto"/>
            <w:noWrap/>
            <w:vAlign w:val="center"/>
          </w:tcPr>
          <w:p w:rsidR="008F27E3" w:rsidRPr="00AE4694" w:rsidDel="00EC339E" w:rsidRDefault="008F27E3" w:rsidP="00AD21D3">
            <w:pPr>
              <w:pStyle w:val="TAC"/>
              <w:rPr>
                <w:noProof/>
                <w:lang w:eastAsia="zh-CN"/>
              </w:rPr>
            </w:pPr>
            <w:r w:rsidRPr="00AE4694">
              <w:rPr>
                <w:noProof/>
                <w:lang w:eastAsia="zh-CN"/>
              </w:rPr>
              <w:t>CA_5A-30A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Del="00EC339E" w:rsidRDefault="008F27E3" w:rsidP="00AD21D3">
            <w:pPr>
              <w:pStyle w:val="TAC"/>
              <w:rPr>
                <w:noProof/>
                <w:lang w:eastAsia="zh-CN"/>
              </w:rPr>
            </w:pPr>
            <w:r w:rsidRPr="00AE4694">
              <w:rPr>
                <w:lang w:val="fi-FI" w:eastAsia="fi-FI"/>
              </w:rPr>
              <w:t>CA_n260M</w:t>
            </w:r>
          </w:p>
        </w:tc>
      </w:tr>
      <w:tr w:rsidR="008F27E3" w:rsidRPr="00AE4694" w:rsidTr="00AD21D3">
        <w:trPr>
          <w:trHeight w:val="642"/>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DC_5A-66A_n257A</w:t>
            </w:r>
          </w:p>
        </w:tc>
        <w:tc>
          <w:tcPr>
            <w:tcW w:w="0" w:type="auto"/>
            <w:vAlign w:val="center"/>
          </w:tcPr>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DC_66A_n257A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_5A-66A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642"/>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lastRenderedPageBreak/>
              <w:t>DC_5A-66A_n260A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DC_5A_n260A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CA_5A-66A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642"/>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DC_5A-7A-7A_n257A</w:t>
            </w:r>
          </w:p>
        </w:tc>
        <w:tc>
          <w:tcPr>
            <w:tcW w:w="0" w:type="auto"/>
            <w:vAlign w:val="center"/>
          </w:tcPr>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_5A-7A-7A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DC_5A-7A_n257A</w:t>
            </w:r>
          </w:p>
        </w:tc>
        <w:tc>
          <w:tcPr>
            <w:tcW w:w="0" w:type="auto"/>
            <w:vAlign w:val="center"/>
          </w:tcPr>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_5A-7A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DC_12A-30A_n260A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rsidR="008F27E3" w:rsidRPr="00AE4694" w:rsidRDefault="008F27E3" w:rsidP="00AD21D3">
            <w:pPr>
              <w:pStyle w:val="TAC"/>
              <w:rPr>
                <w:rFonts w:eastAsia="맑은 고딕"/>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DC_12A_n260A</w:t>
            </w:r>
          </w:p>
          <w:p w:rsidR="008F27E3" w:rsidRPr="00AE4694" w:rsidRDefault="008F27E3" w:rsidP="00AD21D3">
            <w:pPr>
              <w:pStyle w:val="TAC"/>
              <w:rPr>
                <w:noProof/>
                <w:lang w:eastAsia="zh-CN"/>
              </w:rPr>
            </w:pPr>
            <w:r w:rsidRPr="00AE4694">
              <w:rPr>
                <w:noProof/>
                <w:lang w:eastAsia="zh-CN"/>
              </w:rPr>
              <w:t>DC_30A_n260A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lang w:eastAsia="zh-CN"/>
              </w:rPr>
              <w:t>CA_12A-30A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rFonts w:eastAsia="맑은 고딕"/>
                <w:noProof/>
                <w:lang w:eastAsia="ko-KR"/>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DC_12A-66A_n260A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rPr>
                <w:rFonts w:eastAsia="맑은 고딕"/>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DC_12A_n260A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lang w:eastAsia="zh-CN"/>
              </w:rPr>
              <w:t>CA_12A-66A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rFonts w:eastAsia="맑은 고딕"/>
                <w:noProof/>
                <w:lang w:eastAsia="ko-KR"/>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DC_13A-66A_n257A</w:t>
            </w:r>
          </w:p>
        </w:tc>
        <w:tc>
          <w:tcPr>
            <w:tcW w:w="0" w:type="auto"/>
            <w:vAlign w:val="center"/>
          </w:tcPr>
          <w:p w:rsidR="008F27E3" w:rsidRPr="00AE4694" w:rsidRDefault="008F27E3" w:rsidP="00AD21D3">
            <w:pPr>
              <w:pStyle w:val="TAC"/>
              <w:rPr>
                <w:noProof/>
                <w:lang w:eastAsia="zh-CN"/>
              </w:rPr>
            </w:pPr>
            <w:r w:rsidRPr="00AE4694">
              <w:rPr>
                <w:noProof/>
                <w:lang w:eastAsia="zh-CN"/>
              </w:rPr>
              <w:t>DC_13A_n257A</w:t>
            </w:r>
          </w:p>
          <w:p w:rsidR="008F27E3" w:rsidRPr="00AE4694" w:rsidRDefault="008F27E3" w:rsidP="00AD21D3">
            <w:pPr>
              <w:pStyle w:val="TAC"/>
              <w:rPr>
                <w:noProof/>
                <w:lang w:eastAsia="zh-CN"/>
              </w:rPr>
            </w:pPr>
            <w:r w:rsidRPr="00AE4694">
              <w:rPr>
                <w:noProof/>
                <w:lang w:eastAsia="zh-CN"/>
              </w:rPr>
              <w:t>DC_66A_n257A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_13A-66A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DC_13A-66A_n260A</w:t>
            </w:r>
          </w:p>
        </w:tc>
        <w:tc>
          <w:tcPr>
            <w:tcW w:w="0" w:type="auto"/>
            <w:vAlign w:val="center"/>
          </w:tcPr>
          <w:p w:rsidR="008F27E3" w:rsidRPr="00AE4694" w:rsidRDefault="008F27E3" w:rsidP="00AD21D3">
            <w:pPr>
              <w:pStyle w:val="TAC"/>
              <w:rPr>
                <w:noProof/>
                <w:lang w:eastAsia="zh-CN"/>
              </w:rPr>
            </w:pPr>
            <w:r w:rsidRPr="00AE4694">
              <w:rPr>
                <w:noProof/>
                <w:lang w:eastAsia="zh-CN"/>
              </w:rPr>
              <w:t>DC_13A_n260A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_13A-66A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ins w:id="2257" w:author="R4-1902156" w:date="2019-03-06T20:35:00Z">
              <w:r>
                <w:rPr>
                  <w:rFonts w:cs="Arial"/>
                </w:rPr>
                <w:t>_</w:t>
              </w:r>
            </w:ins>
            <w:del w:id="2258" w:author="R4-1902156" w:date="2019-03-06T20:35:00Z">
              <w:r w:rsidRPr="00AE4694" w:rsidDel="00BD6E17">
                <w:rPr>
                  <w:rFonts w:cs="Arial"/>
                </w:rPr>
                <w:delText>-</w:delText>
              </w:r>
            </w:del>
            <w:r w:rsidRPr="00AE4694">
              <w:rPr>
                <w:rFonts w:cs="Arial"/>
              </w:rPr>
              <w:t>n</w:t>
            </w:r>
            <w:r w:rsidRPr="00AE4694">
              <w:rPr>
                <w:rFonts w:cs="Arial" w:hint="eastAsia"/>
                <w:lang w:eastAsia="ja-JP"/>
              </w:rPr>
              <w:t>257</w:t>
            </w:r>
            <w:r w:rsidRPr="00AE4694">
              <w:rPr>
                <w:rFonts w:cs="Arial"/>
              </w:rPr>
              <w:t>A</w:t>
            </w:r>
          </w:p>
        </w:tc>
        <w:tc>
          <w:tcPr>
            <w:tcW w:w="0" w:type="auto"/>
            <w:vAlign w:val="center"/>
          </w:tcPr>
          <w:p w:rsidR="008F27E3" w:rsidRPr="00AE4694" w:rsidRDefault="008F27E3" w:rsidP="00AD21D3">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DC_19A-42A_n257D</w:t>
            </w:r>
          </w:p>
          <w:p w:rsidR="008F27E3" w:rsidRPr="00AE4694" w:rsidRDefault="008F27E3" w:rsidP="00AD21D3">
            <w:pPr>
              <w:pStyle w:val="TAC"/>
              <w:rPr>
                <w:noProof/>
                <w:lang w:eastAsia="zh-CN"/>
              </w:rPr>
            </w:pPr>
            <w:r w:rsidRPr="00AE4694">
              <w:rPr>
                <w:noProof/>
                <w:lang w:eastAsia="zh-CN"/>
              </w:rPr>
              <w:t>DC_19A-42A_n257E</w:t>
            </w:r>
          </w:p>
          <w:p w:rsidR="008F27E3" w:rsidRPr="00AE4694" w:rsidRDefault="008F27E3" w:rsidP="00AD21D3">
            <w:pPr>
              <w:pStyle w:val="TAC"/>
              <w:rPr>
                <w:noProof/>
                <w:lang w:eastAsia="zh-CN"/>
              </w:rPr>
            </w:pPr>
            <w:r w:rsidRPr="00AE4694">
              <w:rPr>
                <w:noProof/>
                <w:lang w:eastAsia="zh-CN"/>
              </w:rPr>
              <w:t>DC_19A-42A_n257F</w:t>
            </w:r>
          </w:p>
        </w:tc>
        <w:tc>
          <w:tcPr>
            <w:tcW w:w="0" w:type="auto"/>
            <w:vAlign w:val="center"/>
          </w:tcPr>
          <w:p w:rsidR="008F27E3" w:rsidRPr="00AE4694" w:rsidRDefault="008F27E3" w:rsidP="00AD21D3">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8F27E3" w:rsidRPr="00AE4694" w:rsidRDefault="008F27E3" w:rsidP="00AD21D3">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DC_19A-21A_n257A</w:t>
            </w:r>
          </w:p>
          <w:p w:rsidR="008F27E3" w:rsidRPr="00AE4694" w:rsidRDefault="008F27E3" w:rsidP="00AD21D3">
            <w:pPr>
              <w:pStyle w:val="TAC"/>
              <w:rPr>
                <w:noProof/>
                <w:lang w:eastAsia="zh-CN"/>
              </w:rPr>
            </w:pPr>
            <w:r w:rsidRPr="00AE4694">
              <w:rPr>
                <w:noProof/>
                <w:lang w:eastAsia="zh-CN"/>
              </w:rPr>
              <w:t>DC_19A-21A_n257D</w:t>
            </w:r>
          </w:p>
          <w:p w:rsidR="008F27E3" w:rsidRPr="00AE4694" w:rsidRDefault="008F27E3" w:rsidP="00AD21D3">
            <w:pPr>
              <w:pStyle w:val="TAC"/>
              <w:rPr>
                <w:noProof/>
                <w:lang w:eastAsia="zh-CN"/>
              </w:rPr>
            </w:pPr>
            <w:r w:rsidRPr="00AE4694">
              <w:rPr>
                <w:noProof/>
                <w:lang w:eastAsia="zh-CN"/>
              </w:rPr>
              <w:t>DC_19A-21A_n257E</w:t>
            </w:r>
          </w:p>
          <w:p w:rsidR="008F27E3" w:rsidRPr="00AE4694" w:rsidRDefault="008F27E3" w:rsidP="00AD21D3">
            <w:pPr>
              <w:pStyle w:val="TAC"/>
              <w:rPr>
                <w:noProof/>
                <w:lang w:eastAsia="zh-CN"/>
              </w:rPr>
            </w:pPr>
            <w:r w:rsidRPr="00AE4694">
              <w:rPr>
                <w:noProof/>
                <w:lang w:eastAsia="zh-CN"/>
              </w:rPr>
              <w:t>DC_19A-21A_n257F</w:t>
            </w:r>
          </w:p>
        </w:tc>
        <w:tc>
          <w:tcPr>
            <w:tcW w:w="0" w:type="auto"/>
            <w:vAlign w:val="center"/>
          </w:tcPr>
          <w:p w:rsidR="008F27E3" w:rsidRPr="00AE4694" w:rsidRDefault="008F27E3" w:rsidP="00AD21D3">
            <w:pPr>
              <w:pStyle w:val="TAC"/>
              <w:rPr>
                <w:noProof/>
                <w:lang w:eastAsia="zh-CN"/>
              </w:rPr>
            </w:pPr>
            <w:r w:rsidRPr="00AE4694">
              <w:rPr>
                <w:noProof/>
                <w:lang w:eastAsia="zh-CN"/>
              </w:rPr>
              <w:t>DC_19A_n257A</w:t>
            </w:r>
          </w:p>
          <w:p w:rsidR="008F27E3" w:rsidRPr="00AE4694" w:rsidRDefault="008F27E3" w:rsidP="00AD21D3">
            <w:pPr>
              <w:pStyle w:val="TAC"/>
              <w:rPr>
                <w:noProof/>
                <w:lang w:eastAsia="zh-CN"/>
              </w:rPr>
            </w:pPr>
            <w:r w:rsidRPr="00AE4694">
              <w:rPr>
                <w:noProof/>
                <w:lang w:eastAsia="zh-CN"/>
              </w:rPr>
              <w:t>DC_21A_n257A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DC_19A-42C_n257A</w:t>
            </w:r>
          </w:p>
        </w:tc>
        <w:tc>
          <w:tcPr>
            <w:tcW w:w="0" w:type="auto"/>
            <w:vAlign w:val="center"/>
          </w:tcPr>
          <w:p w:rsidR="008F27E3" w:rsidRPr="00AE4694" w:rsidRDefault="008F27E3" w:rsidP="00AD21D3">
            <w:pPr>
              <w:pStyle w:val="TAC"/>
            </w:pPr>
            <w:r w:rsidRPr="00AE4694">
              <w:t>DC_19A_n257A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CA_19A-42C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DC_21A-28A_n257A</w:t>
            </w:r>
          </w:p>
          <w:p w:rsidR="008F27E3" w:rsidRPr="00AE4694" w:rsidRDefault="008F27E3" w:rsidP="00AD21D3">
            <w:pPr>
              <w:pStyle w:val="TAC"/>
              <w:rPr>
                <w:noProof/>
                <w:lang w:eastAsia="zh-CN"/>
              </w:rPr>
            </w:pPr>
            <w:r w:rsidRPr="00AE4694">
              <w:rPr>
                <w:noProof/>
                <w:lang w:eastAsia="zh-CN"/>
              </w:rPr>
              <w:t>DC_21A-28A_n257D</w:t>
            </w:r>
          </w:p>
          <w:p w:rsidR="008F27E3" w:rsidRPr="00AE4694" w:rsidRDefault="008F27E3" w:rsidP="00AD21D3">
            <w:pPr>
              <w:pStyle w:val="TAC"/>
              <w:rPr>
                <w:noProof/>
                <w:lang w:eastAsia="zh-CN"/>
              </w:rPr>
            </w:pPr>
            <w:r w:rsidRPr="00AE4694">
              <w:rPr>
                <w:noProof/>
                <w:lang w:eastAsia="zh-CN"/>
              </w:rPr>
              <w:t>DC_21A-28A_n257E</w:t>
            </w:r>
          </w:p>
          <w:p w:rsidR="008F27E3" w:rsidRPr="00AE4694" w:rsidRDefault="008F27E3" w:rsidP="00AD21D3">
            <w:pPr>
              <w:pStyle w:val="TAC"/>
              <w:rPr>
                <w:noProof/>
                <w:lang w:eastAsia="zh-CN"/>
              </w:rPr>
            </w:pPr>
            <w:r w:rsidRPr="00AE4694">
              <w:rPr>
                <w:noProof/>
                <w:lang w:eastAsia="zh-CN"/>
              </w:rPr>
              <w:t>DC_21A-28A_n257F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21A-28A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rsidR="008F27E3" w:rsidRPr="00AE4694" w:rsidRDefault="008F27E3" w:rsidP="00AD21D3">
            <w:pPr>
              <w:pStyle w:val="TAC"/>
              <w:rPr>
                <w:noProof/>
                <w:lang w:eastAsia="zh-CN"/>
              </w:rPr>
            </w:pPr>
            <w:r w:rsidRPr="00AE4694">
              <w:rPr>
                <w:noProof/>
                <w:lang w:eastAsia="zh-CN"/>
              </w:rPr>
              <w:t>DC_21A-42A_n257D</w:t>
            </w:r>
          </w:p>
          <w:p w:rsidR="008F27E3" w:rsidRPr="00AE4694" w:rsidRDefault="008F27E3" w:rsidP="00AD21D3">
            <w:pPr>
              <w:pStyle w:val="TAC"/>
              <w:rPr>
                <w:noProof/>
                <w:lang w:eastAsia="zh-CN"/>
              </w:rPr>
            </w:pPr>
            <w:r w:rsidRPr="00AE4694">
              <w:rPr>
                <w:noProof/>
                <w:lang w:eastAsia="zh-CN"/>
              </w:rPr>
              <w:t>DC_21A-42A_n257E</w:t>
            </w:r>
          </w:p>
          <w:p w:rsidR="008F27E3" w:rsidRPr="00AE4694" w:rsidRDefault="008F27E3" w:rsidP="00AD21D3">
            <w:pPr>
              <w:pStyle w:val="TAC"/>
              <w:rPr>
                <w:noProof/>
                <w:lang w:eastAsia="zh-CN"/>
              </w:rPr>
            </w:pPr>
            <w:r w:rsidRPr="00AE4694">
              <w:rPr>
                <w:noProof/>
                <w:lang w:eastAsia="zh-CN"/>
              </w:rPr>
              <w:t>DC_21A-42A_n257F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DC_21A-42C_n257A</w:t>
            </w:r>
          </w:p>
        </w:tc>
        <w:tc>
          <w:tcPr>
            <w:tcW w:w="0" w:type="auto"/>
            <w:vAlign w:val="center"/>
          </w:tcPr>
          <w:p w:rsidR="008F27E3" w:rsidRPr="00AE4694" w:rsidRDefault="008F27E3" w:rsidP="00AD21D3">
            <w:pPr>
              <w:pStyle w:val="TAC"/>
            </w:pPr>
            <w:r w:rsidRPr="00AE4694">
              <w:t>DC_21A_n257A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CA_21A-42C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DC_28A-42C_n257A</w:t>
            </w:r>
          </w:p>
        </w:tc>
        <w:tc>
          <w:tcPr>
            <w:tcW w:w="0" w:type="auto"/>
            <w:vAlign w:val="center"/>
          </w:tcPr>
          <w:p w:rsidR="008F27E3" w:rsidRPr="00AE4694" w:rsidRDefault="008F27E3" w:rsidP="00AD21D3">
            <w:pPr>
              <w:pStyle w:val="TAC"/>
            </w:pPr>
            <w:r w:rsidRPr="00AE4694">
              <w:t>DC_28A_n257A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CA_28A-42C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rsidR="008F27E3" w:rsidRPr="00AE4694" w:rsidRDefault="008F27E3" w:rsidP="00AD21D3">
            <w:pPr>
              <w:pStyle w:val="TAC"/>
            </w:pPr>
            <w:r w:rsidRPr="00AE4694">
              <w:t>DC_2</w:t>
            </w:r>
            <w:r w:rsidRPr="00AE4694">
              <w:rPr>
                <w:rFonts w:hint="eastAsia"/>
                <w:lang w:eastAsia="zh-CN"/>
              </w:rPr>
              <w:t>8</w:t>
            </w:r>
            <w:r w:rsidRPr="00AE4694">
              <w:t>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lastRenderedPageBreak/>
              <w:t>DC_30A-66A_n260A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DC_30A_n260A</w:t>
            </w:r>
          </w:p>
          <w:p w:rsidR="008F27E3" w:rsidRPr="00AE4694" w:rsidRDefault="008F27E3" w:rsidP="00AD21D3">
            <w:pPr>
              <w:pStyle w:val="TAC"/>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pPr>
            <w:r w:rsidRPr="00AE4694">
              <w:rPr>
                <w:noProof/>
                <w:lang w:eastAsia="zh-CN"/>
              </w:rPr>
              <w:t>CA_30A-66A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DC_41C-42C_n257A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CA_41C-42C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lang w:val="en-US" w:eastAsia="fi-FI"/>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259" w:name="_Toc535319284"/>
      <w:r w:rsidRPr="00AE4694">
        <w:lastRenderedPageBreak/>
        <w:t>5.5B.5.3</w:t>
      </w:r>
      <w:r w:rsidRPr="00AE4694">
        <w:tab/>
        <w:t>Inter-band EN-DC configurations including FR2 (four bands)</w:t>
      </w:r>
      <w:bookmarkEnd w:id="2259"/>
    </w:p>
    <w:p w:rsidR="008F27E3" w:rsidRPr="00AE4694" w:rsidRDefault="008F27E3" w:rsidP="008F27E3">
      <w:pPr>
        <w:pStyle w:val="TH"/>
      </w:pPr>
      <w:r w:rsidRPr="00AE4694">
        <w:t>Table 5.5B.5.3-1: Inter-band EN-DC configurations including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8F27E3" w:rsidRPr="00AE4694" w:rsidTr="00AD21D3">
        <w:trPr>
          <w:trHeight w:val="105"/>
          <w:tblHead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DC_1A-3A-5A_n257A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DC_5A_n257A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CA_1A-3A-5A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w:t>
            </w:r>
            <w:r w:rsidRPr="00AE4694">
              <w:rPr>
                <w:rFonts w:eastAsia="맑은 고딕" w:cs="Arial" w:hint="eastAsia"/>
                <w:lang w:eastAsia="ko-KR"/>
              </w:rPr>
              <w:t>1A-3A-</w:t>
            </w:r>
            <w:r w:rsidRPr="00AE4694">
              <w:rPr>
                <w:rFonts w:eastAsia="맑은 고딕" w:cs="Arial"/>
                <w:lang w:eastAsia="ko-KR"/>
              </w:rPr>
              <w:t>7</w:t>
            </w:r>
            <w:r w:rsidRPr="00AE4694">
              <w:rPr>
                <w:rFonts w:eastAsia="맑은 고딕" w:cs="Arial" w:hint="eastAsia"/>
                <w:lang w:eastAsia="ko-KR"/>
              </w:rPr>
              <w:t>A-7A</w:t>
            </w:r>
            <w:r w:rsidRPr="00AE4694">
              <w:rPr>
                <w:rFonts w:eastAsia="맑은 고딕" w:cs="Arial"/>
                <w:lang w:eastAsia="ko-KR"/>
              </w:rPr>
              <w:t>_</w:t>
            </w:r>
            <w:r w:rsidRPr="00AE4694">
              <w:rPr>
                <w:rFonts w:eastAsia="맑은 고딕" w:cs="Arial" w:hint="eastAsia"/>
                <w:lang w:eastAsia="ko-KR"/>
              </w:rPr>
              <w:t>n257A</w:t>
            </w:r>
          </w:p>
        </w:tc>
        <w:tc>
          <w:tcPr>
            <w:tcW w:w="3212" w:type="dxa"/>
            <w:vAlign w:val="center"/>
          </w:tcPr>
          <w:p w:rsidR="008F27E3" w:rsidRPr="00AE4694" w:rsidRDefault="008F27E3" w:rsidP="00AD21D3">
            <w:pPr>
              <w:pStyle w:val="TAC"/>
              <w:rPr>
                <w:lang w:val="en-US" w:eastAsia="fi-FI"/>
              </w:rPr>
            </w:pPr>
            <w:r w:rsidRPr="00AE4694">
              <w:rPr>
                <w:lang w:val="en-US" w:eastAsia="fi-FI"/>
              </w:rPr>
              <w:t>DC_1A_n257A</w:t>
            </w:r>
          </w:p>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fi-FI" w:eastAsia="fi-FI"/>
              </w:rPr>
            </w:pPr>
            <w:r w:rsidRPr="00AE4694">
              <w:rPr>
                <w:lang w:val="en-US"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DC_1A-3A-7A_n257A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DC_19A_n257A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DC_21A_n257A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DC_28A_n257A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lang w:eastAsia="ja-JP"/>
              </w:rPr>
              <w:t>DC_1A-5A-7A-7A_n257A</w:t>
            </w:r>
          </w:p>
        </w:tc>
        <w:tc>
          <w:tcPr>
            <w:tcW w:w="3212" w:type="dxa"/>
            <w:vAlign w:val="center"/>
          </w:tcPr>
          <w:p w:rsidR="008F27E3" w:rsidRPr="00AE4694" w:rsidRDefault="008F27E3" w:rsidP="00AD21D3">
            <w:pPr>
              <w:pStyle w:val="TAC"/>
              <w:rPr>
                <w:lang w:val="en-US" w:eastAsia="fi-FI"/>
              </w:rPr>
            </w:pPr>
            <w:r w:rsidRPr="00AE4694">
              <w:rPr>
                <w:lang w:val="en-US" w:eastAsia="fi-FI"/>
              </w:rPr>
              <w:t>DC_1A_n257A</w:t>
            </w:r>
          </w:p>
          <w:p w:rsidR="008F27E3" w:rsidRPr="00AE4694" w:rsidRDefault="008F27E3" w:rsidP="00AD21D3">
            <w:pPr>
              <w:pStyle w:val="TAC"/>
              <w:rPr>
                <w:lang w:val="en-US" w:eastAsia="fi-FI"/>
              </w:rPr>
            </w:pPr>
            <w:r w:rsidRPr="00AE4694">
              <w:rPr>
                <w:lang w:val="en-US" w:eastAsia="fi-FI"/>
              </w:rPr>
              <w:t>DC_5A_n257A</w:t>
            </w:r>
          </w:p>
          <w:p w:rsidR="008F27E3" w:rsidRPr="00AE4694" w:rsidRDefault="008F27E3" w:rsidP="00AD21D3">
            <w:pPr>
              <w:pStyle w:val="TAC"/>
              <w:rPr>
                <w:noProof/>
                <w:lang w:eastAsia="zh-CN"/>
              </w:rPr>
            </w:pPr>
            <w:r w:rsidRPr="00AE4694">
              <w:rPr>
                <w:lang w:val="en-US" w:eastAsia="fi-FI"/>
              </w:rPr>
              <w:t>DC_7A_n257A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lang w:val="fi-FI" w:eastAsia="fi-FI"/>
              </w:rPr>
              <w:t>CA_1A-5A-7A-7A</w:t>
            </w:r>
          </w:p>
        </w:tc>
        <w:tc>
          <w:tcPr>
            <w:tcW w:w="0" w:type="auto"/>
            <w:vAlign w:val="center"/>
          </w:tcPr>
          <w:p w:rsidR="008F27E3" w:rsidRPr="00AE4694" w:rsidRDefault="008F27E3" w:rsidP="00AD21D3">
            <w:pPr>
              <w:pStyle w:val="TAC"/>
              <w:rPr>
                <w:rFonts w:eastAsia="맑은 고딕"/>
                <w:noProof/>
                <w:lang w:eastAsia="ko-KR"/>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DC_1A-5A-7A_n257A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DC_5A_n257A</w:t>
            </w:r>
          </w:p>
          <w:p w:rsidR="008F27E3" w:rsidRPr="00AE4694" w:rsidRDefault="008F27E3" w:rsidP="00AD21D3">
            <w:pPr>
              <w:pStyle w:val="TAC"/>
              <w:rPr>
                <w:lang w:val="fi-FI" w:eastAsia="fi-FI"/>
              </w:rPr>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CA_1A-5A-7A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lang w:eastAsia="ja-JP"/>
              </w:rPr>
              <w:t>DC</w:t>
            </w:r>
            <w:r w:rsidRPr="00AE4694">
              <w:t>_</w:t>
            </w:r>
            <w:r w:rsidRPr="00AE4694">
              <w:rPr>
                <w:lang w:eastAsia="ja-JP"/>
              </w:rPr>
              <w:t>1A-18A-28A_n257A</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_18</w:t>
            </w:r>
            <w:r w:rsidRPr="00AE4694">
              <w:rPr>
                <w:lang w:eastAsia="ja-JP"/>
              </w:rPr>
              <w:t>A_n257A</w:t>
            </w:r>
          </w:p>
          <w:p w:rsidR="008F27E3" w:rsidRPr="00AE4694" w:rsidRDefault="008F27E3" w:rsidP="00AD21D3">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lang w:eastAsia="ja-JP"/>
              </w:rPr>
              <w:t>CA</w:t>
            </w:r>
            <w:r w:rsidRPr="00AE4694">
              <w:t>_</w:t>
            </w:r>
            <w:r w:rsidRPr="00AE4694">
              <w:rPr>
                <w:lang w:eastAsia="ja-JP"/>
              </w:rPr>
              <w:t>1A-18A-28A</w:t>
            </w:r>
          </w:p>
        </w:tc>
        <w:tc>
          <w:tcPr>
            <w:tcW w:w="0" w:type="auto"/>
            <w:vAlign w:val="center"/>
          </w:tcPr>
          <w:p w:rsidR="008F27E3" w:rsidRPr="00AE4694" w:rsidRDefault="008F27E3" w:rsidP="00AD21D3">
            <w:pPr>
              <w:pStyle w:val="TAC"/>
              <w:rPr>
                <w:rFonts w:eastAsia="맑은 고딕"/>
                <w:noProof/>
                <w:lang w:eastAsia="ko-KR"/>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DC_1A-19A-21A_n257A</w:t>
            </w:r>
          </w:p>
          <w:p w:rsidR="008F27E3" w:rsidRPr="00AE4694" w:rsidRDefault="008F27E3" w:rsidP="00AD21D3">
            <w:pPr>
              <w:pStyle w:val="TAC"/>
              <w:rPr>
                <w:lang w:eastAsia="ja-JP"/>
              </w:rPr>
            </w:pPr>
            <w:r w:rsidRPr="00AE4694">
              <w:rPr>
                <w:lang w:eastAsia="ja-JP"/>
              </w:rPr>
              <w:t>DC_1A-19A-21A_n257D</w:t>
            </w:r>
          </w:p>
          <w:p w:rsidR="008F27E3" w:rsidRPr="00AE4694" w:rsidRDefault="008F27E3" w:rsidP="00AD21D3">
            <w:pPr>
              <w:pStyle w:val="TAC"/>
              <w:rPr>
                <w:lang w:eastAsia="ja-JP"/>
              </w:rPr>
            </w:pPr>
            <w:r w:rsidRPr="00AE4694">
              <w:rPr>
                <w:lang w:eastAsia="ja-JP"/>
              </w:rPr>
              <w:t>DC_1A-19A-21A_n257E</w:t>
            </w:r>
          </w:p>
          <w:p w:rsidR="008F27E3" w:rsidRPr="00AE4694" w:rsidRDefault="008F27E3" w:rsidP="00AD21D3">
            <w:pPr>
              <w:pStyle w:val="TAC"/>
              <w:rPr>
                <w:lang w:eastAsia="ja-JP"/>
              </w:rPr>
            </w:pPr>
            <w:r w:rsidRPr="00AE4694">
              <w:rPr>
                <w:lang w:eastAsia="ja-JP"/>
              </w:rPr>
              <w:t>DC_1A-19A-21A_n257F</w:t>
            </w:r>
          </w:p>
        </w:tc>
        <w:tc>
          <w:tcPr>
            <w:tcW w:w="3212" w:type="dxa"/>
            <w:vAlign w:val="center"/>
          </w:tcPr>
          <w:p w:rsidR="008F27E3" w:rsidRPr="00AE4694" w:rsidRDefault="008F27E3" w:rsidP="00AD21D3">
            <w:pPr>
              <w:pStyle w:val="TAC"/>
              <w:rPr>
                <w:lang w:eastAsia="ja-JP"/>
              </w:rPr>
            </w:pPr>
            <w:r w:rsidRPr="00AE4694">
              <w:rPr>
                <w:lang w:eastAsia="ja-JP"/>
              </w:rPr>
              <w:t>DC_1A_n257A</w:t>
            </w:r>
          </w:p>
          <w:p w:rsidR="008F27E3" w:rsidRPr="00AE4694" w:rsidRDefault="008F27E3" w:rsidP="00AD21D3">
            <w:pPr>
              <w:pStyle w:val="TAC"/>
              <w:rPr>
                <w:lang w:eastAsia="ja-JP"/>
              </w:rPr>
            </w:pPr>
            <w:r w:rsidRPr="00AE4694">
              <w:rPr>
                <w:lang w:eastAsia="ja-JP"/>
              </w:rPr>
              <w:t>DC_19A_n257A</w:t>
            </w:r>
          </w:p>
          <w:p w:rsidR="008F27E3" w:rsidRPr="00AE4694" w:rsidRDefault="008F27E3" w:rsidP="00AD21D3">
            <w:pPr>
              <w:pStyle w:val="TAC"/>
              <w:rPr>
                <w:lang w:eastAsia="ja-JP"/>
              </w:rPr>
            </w:pPr>
            <w:r w:rsidRPr="00AE4694">
              <w:rPr>
                <w:lang w:eastAsia="ja-JP"/>
              </w:rPr>
              <w:t>DC_21A_n257A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CA_1A-19A-21A</w:t>
            </w:r>
          </w:p>
        </w:tc>
        <w:tc>
          <w:tcPr>
            <w:tcW w:w="0" w:type="auto"/>
            <w:vAlign w:val="center"/>
          </w:tcPr>
          <w:p w:rsidR="008F27E3" w:rsidRPr="00AE4694" w:rsidRDefault="008F27E3" w:rsidP="00AD21D3">
            <w:pPr>
              <w:pStyle w:val="TAC"/>
              <w:rPr>
                <w:lang w:val="fi-FI" w:eastAsia="ja-JP"/>
              </w:rPr>
            </w:pPr>
            <w:r w:rsidRPr="00AE4694">
              <w:rPr>
                <w:lang w:val="fi-FI" w:eastAsia="ja-JP"/>
              </w:rPr>
              <w:t>n257A</w:t>
            </w:r>
          </w:p>
          <w:p w:rsidR="008F27E3" w:rsidRPr="00AE4694" w:rsidRDefault="008F27E3" w:rsidP="00AD21D3">
            <w:pPr>
              <w:pStyle w:val="TAC"/>
              <w:rPr>
                <w:lang w:val="fi-FI" w:eastAsia="ja-JP"/>
              </w:rPr>
            </w:pPr>
            <w:r w:rsidRPr="00AE4694">
              <w:rPr>
                <w:lang w:val="fi-FI" w:eastAsia="ja-JP"/>
              </w:rPr>
              <w:t>CA_n257D</w:t>
            </w:r>
          </w:p>
          <w:p w:rsidR="008F27E3" w:rsidRPr="00AE4694" w:rsidRDefault="008F27E3" w:rsidP="00AD21D3">
            <w:pPr>
              <w:pStyle w:val="TAC"/>
              <w:rPr>
                <w:lang w:val="fi-FI" w:eastAsia="ja-JP"/>
              </w:rPr>
            </w:pPr>
            <w:r w:rsidRPr="00AE4694">
              <w:rPr>
                <w:lang w:val="fi-FI" w:eastAsia="ja-JP"/>
              </w:rPr>
              <w:t>CA_n257E</w:t>
            </w:r>
          </w:p>
          <w:p w:rsidR="008F27E3" w:rsidRPr="00AE4694" w:rsidRDefault="008F27E3" w:rsidP="00AD21D3">
            <w:pPr>
              <w:pStyle w:val="TAC"/>
              <w:rPr>
                <w:lang w:val="fi-FI" w:eastAsia="fi-FI"/>
              </w:rPr>
            </w:pPr>
            <w:r w:rsidRPr="00AE4694">
              <w:rPr>
                <w:lang w:val="fi-FI" w:eastAsia="ja-JP"/>
              </w:rPr>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t>DC_1A-19A-42A_n257A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rPr>
                <w:lang w:val="fi-FI" w:eastAsia="fi-FI"/>
              </w:rPr>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w:t>
            </w:r>
            <w:r w:rsidRPr="00AE4694">
              <w:t>1A-19A-42A</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DC_1A-19A-42C_n257A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t>CA_1A-19A-42C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lang w:eastAsia="ja-JP"/>
              </w:rPr>
              <w:t>DC_1A-19A-42C_n257D</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rPr>
                <w:lang w:val="fi-FI" w:eastAsia="fi-FI"/>
              </w:rPr>
              <w:t>CA_</w:t>
            </w:r>
            <w:r w:rsidRPr="00AE4694">
              <w:t>1A-19A-42</w:t>
            </w:r>
            <w:ins w:id="2260" w:author="R4-1900524" w:date="2019-03-06T12:55:00Z">
              <w:r>
                <w:t>C</w:t>
              </w:r>
            </w:ins>
            <w:del w:id="2261" w:author="R4-1900524" w:date="2019-03-06T12:55:00Z">
              <w:r w:rsidRPr="00AE4694" w:rsidDel="00E704B3">
                <w:delText>A</w:delText>
              </w:r>
            </w:del>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lang w:eastAsia="ja-JP"/>
              </w:rPr>
              <w:t>DC_1A-19A-42C_n257E</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rPr>
                <w:lang w:val="fi-FI" w:eastAsia="fi-FI"/>
              </w:rPr>
              <w:t>CA_</w:t>
            </w:r>
            <w:r w:rsidRPr="00AE4694">
              <w:t>1A-19A-42</w:t>
            </w:r>
            <w:ins w:id="2262" w:author="R4-1900524" w:date="2019-03-06T12:55:00Z">
              <w:r>
                <w:t>C</w:t>
              </w:r>
            </w:ins>
            <w:del w:id="2263" w:author="R4-1900524" w:date="2019-03-06T12:55:00Z">
              <w:r w:rsidRPr="00AE4694" w:rsidDel="00E704B3">
                <w:delText>A</w:delText>
              </w:r>
            </w:del>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lang w:eastAsia="ja-JP"/>
              </w:rPr>
              <w:t>DC_1A-19A-42C_n257F</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rPr>
                <w:lang w:val="fi-FI" w:eastAsia="fi-FI"/>
              </w:rPr>
              <w:t>CA_</w:t>
            </w:r>
            <w:r w:rsidRPr="00AE4694">
              <w:t>1A-19A-42</w:t>
            </w:r>
            <w:ins w:id="2264" w:author="R4-1900524" w:date="2019-03-06T12:56:00Z">
              <w:r>
                <w:t>C</w:t>
              </w:r>
            </w:ins>
            <w:del w:id="2265" w:author="R4-1900524" w:date="2019-03-06T12:55:00Z">
              <w:r w:rsidRPr="00AE4694" w:rsidDel="00E704B3">
                <w:delText>A</w:delText>
              </w:r>
            </w:del>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DC_1A-21A-28A_n257A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pPr>
            <w:r w:rsidRPr="00AE4694">
              <w:t>DC_28A_n257A</w:t>
            </w:r>
          </w:p>
        </w:tc>
        <w:tc>
          <w:tcPr>
            <w:tcW w:w="0" w:type="auto"/>
            <w:shd w:val="clear" w:color="auto" w:fill="auto"/>
            <w:noWrap/>
            <w:vAlign w:val="center"/>
          </w:tcPr>
          <w:p w:rsidR="008F27E3" w:rsidRPr="00AE4694" w:rsidRDefault="008F27E3" w:rsidP="00AD21D3">
            <w:pPr>
              <w:pStyle w:val="TAC"/>
            </w:pPr>
            <w:r w:rsidRPr="00AE4694">
              <w:t>CA_1A-21A-28A</w:t>
            </w:r>
          </w:p>
        </w:tc>
        <w:tc>
          <w:tcPr>
            <w:tcW w:w="0" w:type="auto"/>
            <w:vAlign w:val="center"/>
          </w:tcPr>
          <w:p w:rsidR="008F27E3" w:rsidRPr="00AE4694" w:rsidRDefault="008F27E3" w:rsidP="00AD21D3">
            <w:pPr>
              <w:pStyle w:val="TAC"/>
            </w:pPr>
            <w:r w:rsidRPr="00AE4694">
              <w:rPr>
                <w:rFonts w:cs="Arial"/>
                <w:lang w:eastAsia="ja-JP"/>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lastRenderedPageBreak/>
              <w:t>DC_1A-21A-42A_n257A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w:t>
            </w:r>
            <w:r w:rsidRPr="00AE4694">
              <w:t>1A-21A-42A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DC_1A-21A-42C_n257A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t>CA_1A-21A-42C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t>CA_1A-21A-42C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t>CA_1A-21A-42C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t>CA_1A-21A-42C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8F27E3" w:rsidRPr="00AE4694" w:rsidRDefault="008F27E3" w:rsidP="00AD21D3">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2266" w:author="R4-1900524" w:date="2019-03-06T12:56:00Z">
              <w:r>
                <w:rPr>
                  <w:rFonts w:cs="Arial"/>
                  <w:lang w:val="sv-SE" w:eastAsia="ja-JP"/>
                </w:rPr>
                <w:t>A</w:t>
              </w:r>
            </w:ins>
            <w:del w:id="2267" w:author="R4-1900524" w:date="2019-03-06T12:56:00Z">
              <w:r w:rsidRPr="00AE4694" w:rsidDel="00E704B3">
                <w:rPr>
                  <w:rFonts w:cs="Arial"/>
                  <w:lang w:val="sv-SE" w:eastAsia="ja-JP"/>
                </w:rPr>
                <w:delText>C</w:delText>
              </w:r>
            </w:del>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szCs w:val="18"/>
              </w:rPr>
              <w:t>DC_1A-28A-42C_n257A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2268" w:author="R4-1900524" w:date="2019-03-06T12:56:00Z">
              <w:r>
                <w:rPr>
                  <w:rFonts w:cs="Arial"/>
                  <w:lang w:val="sv-SE" w:eastAsia="ja-JP"/>
                </w:rPr>
                <w:t>C</w:t>
              </w:r>
            </w:ins>
            <w:del w:id="2269" w:author="R4-1900524" w:date="2019-03-06T12:56:00Z">
              <w:r w:rsidRPr="00AE4694" w:rsidDel="00E704B3">
                <w:rPr>
                  <w:rFonts w:cs="Arial"/>
                  <w:lang w:val="sv-SE" w:eastAsia="ja-JP"/>
                </w:rPr>
                <w:delText>A</w:delText>
              </w:r>
            </w:del>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8F27E3" w:rsidRPr="00AE4694" w:rsidRDefault="008F27E3" w:rsidP="00AD21D3">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CA_1A-41C-42A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DC_3A-5A-7A-7A_n257A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DC_5A_n257A</w:t>
            </w:r>
          </w:p>
          <w:p w:rsidR="008F27E3" w:rsidRPr="00AE4694" w:rsidRDefault="008F27E3" w:rsidP="00AD21D3">
            <w:pPr>
              <w:pStyle w:val="TAC"/>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val="fi-FI" w:eastAsia="fi-FI"/>
              </w:rPr>
              <w:t>CA_3A-5A-7A-7A</w:t>
            </w:r>
          </w:p>
        </w:tc>
        <w:tc>
          <w:tcPr>
            <w:tcW w:w="0" w:type="auto"/>
            <w:vAlign w:val="center"/>
          </w:tcPr>
          <w:p w:rsidR="008F27E3" w:rsidRPr="00AE4694" w:rsidRDefault="008F27E3" w:rsidP="00AD21D3">
            <w:pPr>
              <w:pStyle w:val="TAC"/>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DC_3A-5A-7A_n257A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DC_5A_n257A</w:t>
            </w:r>
          </w:p>
          <w:p w:rsidR="008F27E3" w:rsidRPr="00AE4694" w:rsidRDefault="008F27E3" w:rsidP="00AD21D3">
            <w:pPr>
              <w:pStyle w:val="TAC"/>
              <w:rPr>
                <w:lang w:val="fi-FI" w:eastAsia="fi-FI"/>
              </w:rPr>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CA_3A-5A-7A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DC_3A-19A-21A_n257A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DC_19A_n257A</w:t>
            </w:r>
          </w:p>
          <w:p w:rsidR="008F27E3" w:rsidRPr="00AE4694" w:rsidRDefault="008F27E3" w:rsidP="00AD21D3">
            <w:pPr>
              <w:pStyle w:val="TAC"/>
              <w:rPr>
                <w:lang w:val="fi-FI" w:eastAsia="fi-FI"/>
              </w:rPr>
            </w:pPr>
            <w:r w:rsidRPr="00AE4694">
              <w:rPr>
                <w:lang w:val="fi-FI" w:eastAsia="fi-FI"/>
              </w:rPr>
              <w:t>DC_21A_n257A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CA_3A-19A-21A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DC_3A-19A-42A_n257A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DC_19A_n257A</w:t>
            </w:r>
          </w:p>
          <w:p w:rsidR="008F27E3" w:rsidRPr="00AE4694" w:rsidRDefault="008F27E3" w:rsidP="00AD21D3">
            <w:pPr>
              <w:pStyle w:val="TAC"/>
              <w:rPr>
                <w:lang w:val="fi-FI" w:eastAsia="fi-FI"/>
              </w:rPr>
            </w:pPr>
            <w:r w:rsidRPr="00AE4694">
              <w:rPr>
                <w:lang w:val="fi-FI"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CA_3A-19A-42A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val="fi-FI" w:eastAsia="fi-FI"/>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CA_3A-19A-42C</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eastAsia="ja-JP"/>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CA_3A-19A-42C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eastAsia="ja-JP"/>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CA_3A-19A-42C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eastAsia="ja-JP"/>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CA_3A-19A-42C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rsidR="008F27E3" w:rsidRPr="00AE4694" w:rsidRDefault="008F27E3" w:rsidP="00AD21D3">
            <w:pPr>
              <w:pStyle w:val="TAC"/>
            </w:pPr>
            <w:r w:rsidRPr="00AE4694">
              <w:rPr>
                <w:lang w:eastAsia="ja-JP"/>
              </w:rPr>
              <w:t>DC</w:t>
            </w:r>
            <w:r w:rsidRPr="00AE4694">
              <w:t>_</w:t>
            </w:r>
            <w:r w:rsidRPr="00AE4694">
              <w:rPr>
                <w:lang w:eastAsia="ja-JP"/>
              </w:rPr>
              <w:t>3A_n257</w:t>
            </w:r>
            <w:r w:rsidRPr="00AE4694">
              <w:t>A</w:t>
            </w:r>
          </w:p>
          <w:p w:rsidR="008F27E3" w:rsidRPr="00AE4694" w:rsidRDefault="008F27E3" w:rsidP="00AD21D3">
            <w:pPr>
              <w:pStyle w:val="TAC"/>
            </w:pPr>
            <w:r w:rsidRPr="00AE4694">
              <w:rPr>
                <w:lang w:eastAsia="ja-JP"/>
              </w:rPr>
              <w:t>DC</w:t>
            </w:r>
            <w:r w:rsidRPr="00AE4694">
              <w:t>_</w:t>
            </w:r>
            <w:r w:rsidRPr="00AE4694">
              <w:rPr>
                <w:lang w:eastAsia="ja-JP"/>
              </w:rPr>
              <w:t>21A_n257</w:t>
            </w:r>
            <w:r w:rsidRPr="00AE4694">
              <w:t>A</w:t>
            </w:r>
          </w:p>
          <w:p w:rsidR="008F27E3" w:rsidRPr="00AE4694" w:rsidRDefault="008F27E3" w:rsidP="00AD21D3">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rsidR="008F27E3" w:rsidRPr="00AE4694" w:rsidRDefault="008F27E3" w:rsidP="00AD21D3">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lang w:eastAsia="ja-JP"/>
              </w:rPr>
              <w:t>21A_n257</w:t>
            </w:r>
            <w:r w:rsidRPr="00AE4694">
              <w:t>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lastRenderedPageBreak/>
              <w:t>DC</w:t>
            </w:r>
            <w:r w:rsidRPr="00AE4694">
              <w:t>_</w:t>
            </w:r>
            <w:r w:rsidRPr="00AE4694">
              <w:rPr>
                <w:lang w:eastAsia="ja-JP"/>
              </w:rPr>
              <w:t>21A_n257</w:t>
            </w:r>
            <w:r w:rsidRPr="00AE4694">
              <w:t>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eastAsia="ja-JP"/>
              </w:rPr>
            </w:pPr>
            <w:r w:rsidRPr="00AE4694">
              <w:rPr>
                <w:rFonts w:hint="eastAsia"/>
                <w:lang w:eastAsia="ja-JP"/>
              </w:rPr>
              <w:lastRenderedPageBreak/>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lang w:eastAsia="ja-JP"/>
              </w:rPr>
              <w:t>21A_n257</w:t>
            </w:r>
            <w:r w:rsidRPr="00AE4694">
              <w:t>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lang w:val="fi-FI" w:eastAsia="fi-FI"/>
              </w:rPr>
              <w:t>DC_3A-28A-42A_n257A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DC_28A_n257A</w:t>
            </w:r>
          </w:p>
          <w:p w:rsidR="008F27E3" w:rsidRPr="00AE4694" w:rsidRDefault="008F27E3" w:rsidP="00AD21D3">
            <w:pPr>
              <w:pStyle w:val="TAC"/>
              <w:rPr>
                <w:lang w:eastAsia="ja-JP"/>
              </w:rPr>
            </w:pPr>
            <w:r w:rsidRPr="00AE4694">
              <w:rPr>
                <w:lang w:val="fi-FI"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CA_3A-28A-42A</w:t>
            </w:r>
          </w:p>
        </w:tc>
        <w:tc>
          <w:tcPr>
            <w:tcW w:w="0" w:type="auto"/>
            <w:vAlign w:val="center"/>
          </w:tcPr>
          <w:p w:rsidR="008F27E3" w:rsidRPr="00AE4694" w:rsidRDefault="008F27E3" w:rsidP="00AD21D3">
            <w:pPr>
              <w:pStyle w:val="TAC"/>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DC_3A-28A-42C_n257A</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DC_28A_n257A</w:t>
            </w:r>
          </w:p>
          <w:p w:rsidR="008F27E3" w:rsidRPr="00AE4694" w:rsidRDefault="008F27E3" w:rsidP="00AD21D3">
            <w:pPr>
              <w:pStyle w:val="TAC"/>
              <w:rPr>
                <w:lang w:val="fi-FI" w:eastAsia="fi-FI"/>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CA_3A-28A-42C</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t>DC_19A-21A-42A_n257A</w:t>
            </w:r>
          </w:p>
        </w:tc>
        <w:tc>
          <w:tcPr>
            <w:tcW w:w="3212" w:type="dxa"/>
            <w:vAlign w:val="center"/>
          </w:tcPr>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p w:rsidR="008F27E3" w:rsidRPr="00AE4694" w:rsidRDefault="008F27E3" w:rsidP="00AD21D3">
            <w:pPr>
              <w:pStyle w:val="TAC"/>
              <w:rPr>
                <w:lang w:val="fi-FI" w:eastAsia="fi-FI"/>
              </w:rPr>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w:t>
            </w:r>
            <w:r w:rsidRPr="00AE4694">
              <w:t>19A-21A-42A</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DC_21A-28A-42A_n257A</w:t>
            </w:r>
          </w:p>
        </w:tc>
        <w:tc>
          <w:tcPr>
            <w:tcW w:w="3212" w:type="dxa"/>
            <w:vAlign w:val="center"/>
          </w:tcPr>
          <w:p w:rsidR="008F27E3" w:rsidRPr="00AE4694" w:rsidRDefault="008F27E3" w:rsidP="00AD21D3">
            <w:pPr>
              <w:pStyle w:val="TAC"/>
              <w:rPr>
                <w:lang w:val="fi-FI" w:eastAsia="fi-FI"/>
              </w:rPr>
            </w:pPr>
            <w:r w:rsidRPr="00AE4694">
              <w:rPr>
                <w:lang w:val="fi-FI" w:eastAsia="fi-FI"/>
              </w:rPr>
              <w:t>DC_21A_n257A</w:t>
            </w:r>
          </w:p>
          <w:p w:rsidR="008F27E3" w:rsidRPr="00AE4694" w:rsidRDefault="008F27E3" w:rsidP="00AD21D3">
            <w:pPr>
              <w:pStyle w:val="TAC"/>
              <w:rPr>
                <w:lang w:val="fi-FI" w:eastAsia="fi-FI"/>
              </w:rPr>
            </w:pPr>
            <w:r w:rsidRPr="00AE4694">
              <w:rPr>
                <w:lang w:val="fi-FI" w:eastAsia="fi-FI"/>
              </w:rPr>
              <w:t>DC_28A_n257A</w:t>
            </w:r>
          </w:p>
          <w:p w:rsidR="008F27E3" w:rsidRPr="00AE4694" w:rsidRDefault="008F27E3" w:rsidP="00AD21D3">
            <w:pPr>
              <w:pStyle w:val="TAC"/>
              <w:rPr>
                <w:rFonts w:cs="Arial"/>
                <w:lang w:eastAsia="ja-JP"/>
              </w:rPr>
            </w:pPr>
            <w:r w:rsidRPr="00AE4694">
              <w:rPr>
                <w:lang w:val="fi-FI" w:eastAsia="fi-FI"/>
              </w:rPr>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val="fi-FI" w:eastAsia="fi-FI"/>
              </w:rPr>
              <w:t>CA_21A-28A-42A</w:t>
            </w:r>
          </w:p>
        </w:tc>
        <w:tc>
          <w:tcPr>
            <w:tcW w:w="0" w:type="auto"/>
            <w:vAlign w:val="center"/>
          </w:tcPr>
          <w:p w:rsidR="008F27E3" w:rsidRPr="00AE4694" w:rsidRDefault="008F27E3" w:rsidP="00AD21D3">
            <w:pPr>
              <w:pStyle w:val="TAC"/>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szCs w:val="18"/>
                <w:lang w:eastAsia="ja-JP"/>
              </w:rPr>
              <w:t>DC_21A-28A-42C_n257A</w:t>
            </w:r>
          </w:p>
        </w:tc>
        <w:tc>
          <w:tcPr>
            <w:tcW w:w="3212" w:type="dxa"/>
            <w:vAlign w:val="center"/>
          </w:tcPr>
          <w:p w:rsidR="008F27E3" w:rsidRPr="00AE4694" w:rsidRDefault="008F27E3" w:rsidP="00AD21D3">
            <w:pPr>
              <w:pStyle w:val="TAC"/>
              <w:rPr>
                <w:lang w:val="en-US" w:eastAsia="fi-FI"/>
              </w:rPr>
            </w:pPr>
            <w:r w:rsidRPr="00AE4694">
              <w:rPr>
                <w:lang w:val="en-US" w:eastAsia="fi-FI"/>
              </w:rPr>
              <w:t>DC_21A_n257A</w:t>
            </w:r>
          </w:p>
          <w:p w:rsidR="008F27E3" w:rsidRPr="00AE4694" w:rsidRDefault="008F27E3" w:rsidP="00AD21D3">
            <w:pPr>
              <w:pStyle w:val="TAC"/>
              <w:rPr>
                <w:lang w:val="en-US" w:eastAsia="fi-FI"/>
              </w:rPr>
            </w:pPr>
            <w:r w:rsidRPr="00AE4694">
              <w:rPr>
                <w:lang w:val="en-US" w:eastAsia="fi-FI"/>
              </w:rPr>
              <w:t>DC_28A_n257A</w:t>
            </w:r>
          </w:p>
          <w:p w:rsidR="008F27E3" w:rsidRPr="00AE4694" w:rsidRDefault="008F27E3" w:rsidP="00AD21D3">
            <w:pPr>
              <w:pStyle w:val="TAC"/>
              <w:rPr>
                <w:lang w:val="fi-FI" w:eastAsia="fi-FI"/>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CA_21A-28A-42C</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0" w:type="auto"/>
            <w:gridSpan w:val="4"/>
            <w:shd w:val="clear" w:color="auto" w:fill="auto"/>
            <w:noWrap/>
            <w:vAlign w:val="center"/>
          </w:tcPr>
          <w:p w:rsidR="008F27E3" w:rsidRPr="00AE4694" w:rsidRDefault="008F27E3" w:rsidP="00AD21D3">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8F27E3" w:rsidRPr="00AE4694" w:rsidRDefault="008F27E3" w:rsidP="008F27E3">
      <w:r w:rsidRPr="00AE4694">
        <w:br w:type="textWrapping" w:clear="all"/>
      </w:r>
    </w:p>
    <w:p w:rsidR="008F27E3" w:rsidRPr="00AE4694" w:rsidRDefault="008F27E3" w:rsidP="008F27E3">
      <w:pPr>
        <w:pStyle w:val="40"/>
      </w:pPr>
      <w:bookmarkStart w:id="2270" w:name="_Toc535319285"/>
      <w:r w:rsidRPr="00AE4694">
        <w:lastRenderedPageBreak/>
        <w:t>5.5B.5.4</w:t>
      </w:r>
      <w:r w:rsidRPr="00AE4694">
        <w:tab/>
        <w:t>Inter-band EN-DC configurations including FR2 (five bands)</w:t>
      </w:r>
      <w:bookmarkEnd w:id="2270"/>
    </w:p>
    <w:p w:rsidR="008F27E3" w:rsidRPr="00AE4694" w:rsidRDefault="008F27E3" w:rsidP="008F27E3">
      <w:pPr>
        <w:pStyle w:val="TH"/>
      </w:pPr>
      <w:r w:rsidRPr="00AE4694">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1996"/>
        <w:gridCol w:w="2198"/>
        <w:gridCol w:w="1779"/>
        <w:tblGridChange w:id="2271">
          <w:tblGrid>
            <w:gridCol w:w="2834"/>
            <w:gridCol w:w="47"/>
            <w:gridCol w:w="1949"/>
            <w:gridCol w:w="79"/>
            <w:gridCol w:w="2119"/>
            <w:gridCol w:w="115"/>
            <w:gridCol w:w="1663"/>
            <w:gridCol w:w="1"/>
          </w:tblGrid>
        </w:tblGridChange>
      </w:tblGrid>
      <w:tr w:rsidR="008F27E3" w:rsidRPr="00AE4694" w:rsidTr="00AD21D3">
        <w:trPr>
          <w:trHeight w:val="47"/>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fi-FI" w:eastAsia="fi-FI"/>
              </w:rPr>
            </w:pPr>
            <w:r w:rsidRPr="00AE4694">
              <w:t>DC_1A-3A-5A-7A_n257A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w:t>
            </w:r>
            <w:r w:rsidRPr="00AE4694">
              <w:rPr>
                <w:rFonts w:eastAsia="맑은 고딕" w:hint="eastAsia"/>
              </w:rPr>
              <w:t>7A</w:t>
            </w:r>
            <w:r w:rsidRPr="00AE4694">
              <w:rPr>
                <w:rFonts w:hint="eastAsia"/>
              </w:rPr>
              <w:t>_n</w:t>
            </w:r>
            <w:r w:rsidRPr="00AE4694">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p>
        </w:tc>
        <w:tc>
          <w:tcPr>
            <w:tcW w:w="0" w:type="auto"/>
            <w:vAlign w:val="center"/>
          </w:tcPr>
          <w:p w:rsidR="008F27E3" w:rsidRPr="00AE4694" w:rsidRDefault="008F27E3" w:rsidP="00AD21D3">
            <w:pPr>
              <w:pStyle w:val="TAC"/>
              <w:rPr>
                <w:rFonts w:ascii="Calibri" w:hAnsi="Calibri"/>
                <w:sz w:val="22"/>
                <w:szCs w:val="22"/>
              </w:rPr>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DC_1A-3A-5A-7A</w:t>
            </w:r>
            <w:r w:rsidRPr="00AE4694">
              <w:rPr>
                <w:rFonts w:hint="eastAsia"/>
                <w:lang w:eastAsia="zh-CN"/>
              </w:rPr>
              <w:t>-7A</w:t>
            </w:r>
            <w:r w:rsidRPr="00AE4694">
              <w:t>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7A</w:t>
            </w:r>
            <w:r w:rsidRPr="00AE4694">
              <w:rPr>
                <w:rFonts w:hint="eastAsia"/>
              </w:rPr>
              <w:t>_n</w:t>
            </w:r>
            <w:r w:rsidRPr="00AE4694">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RDefault="008F27E3" w:rsidP="00AD21D3">
            <w:pPr>
              <w:pStyle w:val="TAC"/>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lang w:eastAsia="zh-CN"/>
              </w:rPr>
              <w:t>-7A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rPr>
                <w:rFonts w:eastAsia="MS PGothic"/>
                <w:lang w:val="en-US"/>
              </w:rPr>
            </w:pPr>
            <w:r w:rsidRPr="00AE4694">
              <w:t>DC_21A_n257A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rPr>
                <w:rFonts w:ascii="Calibri" w:hAnsi="Calibri"/>
                <w:sz w:val="22"/>
                <w:szCs w:val="22"/>
              </w:rPr>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CA_n257</w:t>
            </w:r>
            <w:r w:rsidRPr="00AE4694">
              <w:rPr>
                <w:rFonts w:cs="Arial" w:hint="eastAsia"/>
                <w:lang w:eastAsia="zh-CN"/>
              </w:rPr>
              <w:t>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CA_n257</w:t>
            </w:r>
            <w:r w:rsidRPr="00AE4694">
              <w:rPr>
                <w:rFonts w:cs="Arial" w:hint="eastAsia"/>
                <w:lang w:eastAsia="zh-CN"/>
              </w:rPr>
              <w:t>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CA_n257</w:t>
            </w:r>
            <w:r w:rsidRPr="00AE4694">
              <w:rPr>
                <w:rFonts w:hint="eastAsia"/>
                <w:lang w:eastAsia="zh-CN"/>
              </w:rPr>
              <w:t>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rsidR="008F27E3" w:rsidRPr="00AE4694" w:rsidRDefault="008F27E3" w:rsidP="00AD21D3">
            <w:pPr>
              <w:pStyle w:val="TAC"/>
            </w:pPr>
            <w:r w:rsidRPr="00AE4694">
              <w:t>DC_</w:t>
            </w:r>
            <w:r w:rsidRPr="00AE4694">
              <w:rPr>
                <w:rFonts w:eastAsia="맑은 고딕"/>
              </w:rPr>
              <w:t>1A_</w:t>
            </w:r>
            <w:r w:rsidRPr="00AE4694">
              <w:t>n</w:t>
            </w:r>
            <w:r w:rsidRPr="00AE4694">
              <w:rPr>
                <w:lang w:eastAsia="zh-CN"/>
              </w:rPr>
              <w:t>257</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lang w:eastAsia="zh-CN"/>
              </w:rPr>
              <w:t>257</w:t>
            </w:r>
            <w:r w:rsidRPr="00AE4694">
              <w:t>A</w:t>
            </w:r>
          </w:p>
          <w:p w:rsidR="008F27E3" w:rsidRPr="00AE4694" w:rsidRDefault="008F27E3" w:rsidP="00AD21D3">
            <w:pPr>
              <w:pStyle w:val="TAC"/>
            </w:pPr>
            <w:r w:rsidRPr="00AE4694">
              <w:t>DC_</w:t>
            </w:r>
            <w:ins w:id="2272" w:author="R4-1900524" w:date="2019-03-06T12:57:00Z">
              <w:r>
                <w:rPr>
                  <w:rFonts w:eastAsia="맑은 고딕"/>
                </w:rPr>
                <w:t>21</w:t>
              </w:r>
            </w:ins>
            <w:del w:id="2273" w:author="R4-1900524" w:date="2019-03-06T12:57:00Z">
              <w:r w:rsidRPr="00AE4694" w:rsidDel="00E704B3">
                <w:rPr>
                  <w:rFonts w:eastAsia="맑은 고딕"/>
                </w:rPr>
                <w:delText>19</w:delText>
              </w:r>
            </w:del>
            <w:r w:rsidRPr="00AE4694">
              <w:rPr>
                <w:rFonts w:eastAsia="맑은 고딕"/>
              </w:rPr>
              <w:t>A_</w:t>
            </w:r>
            <w:r w:rsidRPr="00AE4694">
              <w:t>n</w:t>
            </w:r>
            <w:r w:rsidRPr="00AE4694">
              <w:rPr>
                <w:lang w:eastAsia="zh-CN"/>
              </w:rPr>
              <w:t>257</w:t>
            </w:r>
            <w:r w:rsidRPr="00AE4694">
              <w:t>A</w:t>
            </w:r>
          </w:p>
          <w:p w:rsidR="008F27E3" w:rsidRPr="00AE4694" w:rsidRDefault="008F27E3" w:rsidP="00AD21D3">
            <w:pPr>
              <w:pStyle w:val="TAC"/>
            </w:pPr>
            <w:r w:rsidRPr="00AE4694">
              <w:t>DC_</w:t>
            </w:r>
            <w:r w:rsidRPr="00AE4694">
              <w:rPr>
                <w:lang w:eastAsia="zh-CN"/>
              </w:rPr>
              <w:t>42</w:t>
            </w:r>
            <w:r w:rsidRPr="00AE4694">
              <w:rPr>
                <w:rFonts w:eastAsia="맑은 고딕"/>
              </w:rPr>
              <w:t>A_</w:t>
            </w:r>
            <w:r w:rsidRPr="00AE4694">
              <w:t>n</w:t>
            </w:r>
            <w:r w:rsidRPr="00AE4694">
              <w:rPr>
                <w:lang w:eastAsia="zh-CN"/>
              </w:rPr>
              <w:t>257</w:t>
            </w:r>
            <w:r w:rsidRPr="00AE4694">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eastAsia="zh-CN"/>
              </w:rPr>
              <w:t>CA_</w:t>
            </w:r>
            <w:r w:rsidRPr="00AE4694">
              <w:rPr>
                <w:rFonts w:cs="Arial"/>
              </w:rPr>
              <w:t>1A-3A-21A-42A</w:t>
            </w:r>
          </w:p>
        </w:tc>
        <w:tc>
          <w:tcPr>
            <w:tcW w:w="0" w:type="auto"/>
            <w:vAlign w:val="center"/>
          </w:tcPr>
          <w:p w:rsidR="008F27E3" w:rsidRPr="00AE4694" w:rsidRDefault="008F27E3" w:rsidP="00AD21D3">
            <w:pPr>
              <w:pStyle w:val="TAC"/>
            </w:pPr>
            <w:r w:rsidRPr="00AE4694">
              <w:rPr>
                <w:rFonts w:cs="Arial"/>
                <w:lang w:eastAsia="zh-CN"/>
              </w:rPr>
              <w:t>n25</w:t>
            </w:r>
            <w:r w:rsidRPr="00AE4694">
              <w:rPr>
                <w:rFonts w:cs="Arial"/>
              </w:rPr>
              <w:t>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74"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75"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76"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77"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78"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79"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80"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81"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szCs w:val="18"/>
                <w:lang w:eastAsia="ja-JP"/>
              </w:rPr>
              <w:t>DC_1A-3A-28A-42A_n257A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28A_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w:t>
            </w:r>
            <w:ins w:id="2282" w:author="R4-1900524" w:date="2019-03-06T12:58:00Z">
              <w:r>
                <w:rPr>
                  <w:rFonts w:cs="Arial"/>
                </w:rPr>
                <w:t>8</w:t>
              </w:r>
            </w:ins>
            <w:del w:id="2283" w:author="R4-1900524" w:date="2019-03-06T12:57:00Z">
              <w:r w:rsidRPr="00AE4694" w:rsidDel="00E704B3">
                <w:rPr>
                  <w:rFonts w:cs="Arial" w:hint="eastAsia"/>
                </w:rPr>
                <w:delText>1</w:delText>
              </w:r>
            </w:del>
            <w:r w:rsidRPr="00AE4694">
              <w:rPr>
                <w:rFonts w:cs="Arial" w:hint="eastAsia"/>
              </w:rPr>
              <w:t>A-42A</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rsidR="008F27E3" w:rsidRPr="00AE4694" w:rsidRDefault="008F27E3" w:rsidP="00AD21D3">
            <w:pPr>
              <w:pStyle w:val="TAC"/>
              <w:rPr>
                <w:rFonts w:cs="Arial"/>
                <w:lang w:eastAsia="zh-CN"/>
              </w:rPr>
            </w:pPr>
            <w:r w:rsidRPr="00AE4694">
              <w:t>n257A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84"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285" w:author="R4-1900524" w:date="2019-03-06T12:58:00Z">
            <w:trPr>
              <w:gridAfter w:val="0"/>
              <w:trHeight w:val="288"/>
              <w:jc w:val="center"/>
            </w:trPr>
          </w:trPrChange>
        </w:trPr>
        <w:tc>
          <w:tcPr>
            <w:tcW w:w="0" w:type="auto"/>
            <w:shd w:val="clear" w:color="auto" w:fill="auto"/>
            <w:noWrap/>
            <w:vAlign w:val="center"/>
            <w:tcPrChange w:id="2286"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Change w:id="2287" w:author="R4-1900524" w:date="2019-03-06T12:58:00Z">
              <w:tcPr>
                <w:tcW w:w="0" w:type="auto"/>
                <w:gridSpan w:val="2"/>
              </w:tcPr>
            </w:tcPrChange>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2288"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2289" w:author="R4-1900524" w:date="2019-03-06T12:58:00Z">
              <w:tcPr>
                <w:tcW w:w="0" w:type="auto"/>
                <w:vAlign w:val="center"/>
              </w:tcPr>
            </w:tcPrChange>
          </w:tcPr>
          <w:p w:rsidR="008F27E3" w:rsidRPr="00AE4694" w:rsidRDefault="008F27E3" w:rsidP="00AD21D3">
            <w:pPr>
              <w:pStyle w:val="TAC"/>
            </w:pPr>
            <w:ins w:id="2290" w:author="R4-1900524" w:date="2019-03-06T12:58:00Z">
              <w:r w:rsidRPr="00386081">
                <w:t>CA_n257D</w:t>
              </w:r>
            </w:ins>
            <w:del w:id="2291" w:author="R4-1900524" w:date="2019-03-06T12:58:00Z">
              <w:r w:rsidRPr="00AE4694" w:rsidDel="005E2AC1">
                <w:delText>n257A</w:delText>
              </w:r>
            </w:del>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92"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293" w:author="R4-1900524" w:date="2019-03-06T12:58:00Z">
            <w:trPr>
              <w:gridAfter w:val="0"/>
              <w:trHeight w:val="288"/>
              <w:jc w:val="center"/>
            </w:trPr>
          </w:trPrChange>
        </w:trPr>
        <w:tc>
          <w:tcPr>
            <w:tcW w:w="0" w:type="auto"/>
            <w:shd w:val="clear" w:color="auto" w:fill="auto"/>
            <w:noWrap/>
            <w:vAlign w:val="center"/>
            <w:tcPrChange w:id="2294"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Change w:id="2295" w:author="R4-1900524" w:date="2019-03-06T12:58:00Z">
              <w:tcPr>
                <w:tcW w:w="0" w:type="auto"/>
                <w:gridSpan w:val="2"/>
              </w:tcPr>
            </w:tcPrChange>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2296"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2297" w:author="R4-1900524" w:date="2019-03-06T12:58:00Z">
              <w:tcPr>
                <w:tcW w:w="0" w:type="auto"/>
                <w:vAlign w:val="center"/>
              </w:tcPr>
            </w:tcPrChange>
          </w:tcPr>
          <w:p w:rsidR="008F27E3" w:rsidRPr="00AE4694" w:rsidRDefault="008F27E3" w:rsidP="00AD21D3">
            <w:pPr>
              <w:pStyle w:val="TAC"/>
            </w:pPr>
            <w:ins w:id="2298" w:author="R4-1900524" w:date="2019-03-06T12:58:00Z">
              <w:r w:rsidRPr="00386081">
                <w:t>CA_n257E</w:t>
              </w:r>
            </w:ins>
            <w:del w:id="2299" w:author="R4-1900524" w:date="2019-03-06T12:58:00Z">
              <w:r w:rsidRPr="00AE4694" w:rsidDel="005E2AC1">
                <w:delText>n257A</w:delText>
              </w:r>
            </w:del>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300"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301" w:author="R4-1900524" w:date="2019-03-06T12:58:00Z">
            <w:trPr>
              <w:gridAfter w:val="0"/>
              <w:trHeight w:val="288"/>
              <w:jc w:val="center"/>
            </w:trPr>
          </w:trPrChange>
        </w:trPr>
        <w:tc>
          <w:tcPr>
            <w:tcW w:w="0" w:type="auto"/>
            <w:shd w:val="clear" w:color="auto" w:fill="auto"/>
            <w:noWrap/>
            <w:vAlign w:val="center"/>
            <w:tcPrChange w:id="2302"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Change w:id="2303" w:author="R4-1900524" w:date="2019-03-06T12:58:00Z">
              <w:tcPr>
                <w:tcW w:w="0" w:type="auto"/>
                <w:gridSpan w:val="2"/>
              </w:tcPr>
            </w:tcPrChange>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2304"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2305" w:author="R4-1900524" w:date="2019-03-06T12:58:00Z">
              <w:tcPr>
                <w:tcW w:w="0" w:type="auto"/>
                <w:vAlign w:val="center"/>
              </w:tcPr>
            </w:tcPrChange>
          </w:tcPr>
          <w:p w:rsidR="008F27E3" w:rsidRPr="00AE4694" w:rsidRDefault="008F27E3" w:rsidP="00AD21D3">
            <w:pPr>
              <w:pStyle w:val="TAC"/>
            </w:pPr>
            <w:ins w:id="2306" w:author="R4-1900524" w:date="2019-03-06T12:58:00Z">
              <w:r w:rsidRPr="00386081">
                <w:t>CA_n257F</w:t>
              </w:r>
            </w:ins>
            <w:del w:id="2307" w:author="R4-1900524" w:date="2019-03-06T12:58:00Z">
              <w:r w:rsidRPr="00AE4694" w:rsidDel="005E2AC1">
                <w:delText>n257A</w:delText>
              </w:r>
            </w:del>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szCs w:val="18"/>
                <w:lang w:eastAsia="ja-JP"/>
              </w:rPr>
              <w:t>DC_1A-21A-28A-42A_n257A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t>DC_</w:t>
            </w:r>
            <w:r w:rsidRPr="00AE4694">
              <w:rPr>
                <w:lang w:eastAsia="zh-CN"/>
              </w:rPr>
              <w:t>21</w:t>
            </w:r>
            <w:r w:rsidRPr="00AE4694">
              <w:rPr>
                <w:rFonts w:eastAsia="맑은 고딕"/>
              </w:rPr>
              <w:t>A_</w:t>
            </w:r>
            <w:r w:rsidRPr="00AE4694">
              <w:t>n</w:t>
            </w:r>
            <w:r w:rsidRPr="00AE4694">
              <w:rPr>
                <w:lang w:eastAsia="zh-CN"/>
              </w:rPr>
              <w:t>25</w:t>
            </w:r>
            <w:r w:rsidRPr="00AE4694">
              <w:rPr>
                <w:rFonts w:eastAsia="맑은 고딕"/>
              </w:rPr>
              <w:t>7</w:t>
            </w:r>
            <w:r w:rsidRPr="00AE4694">
              <w:t>A</w:t>
            </w:r>
          </w:p>
          <w:p w:rsidR="008F27E3" w:rsidRPr="00AE4694" w:rsidRDefault="008F27E3" w:rsidP="00AD21D3">
            <w:pPr>
              <w:pStyle w:val="TAC"/>
            </w:pPr>
            <w:r w:rsidRPr="00AE4694">
              <w:t>DC_</w:t>
            </w:r>
            <w:r w:rsidRPr="00AE4694">
              <w:rPr>
                <w:lang w:eastAsia="zh-CN"/>
              </w:rPr>
              <w:t>28</w:t>
            </w:r>
            <w:r w:rsidRPr="00AE4694">
              <w:rPr>
                <w:rFonts w:eastAsia="맑은 고딕"/>
              </w:rPr>
              <w:t>A_</w:t>
            </w:r>
            <w:r w:rsidRPr="00AE4694">
              <w:t>n</w:t>
            </w:r>
            <w:r w:rsidRPr="00AE4694">
              <w:rPr>
                <w:lang w:eastAsia="zh-CN"/>
              </w:rPr>
              <w:t>25</w:t>
            </w:r>
            <w:r w:rsidRPr="00AE4694">
              <w:rPr>
                <w:rFonts w:eastAsia="맑은 고딕"/>
              </w:rPr>
              <w:t>7</w:t>
            </w:r>
            <w:r w:rsidRPr="00AE4694">
              <w:t>A</w:t>
            </w:r>
          </w:p>
          <w:p w:rsidR="008F27E3" w:rsidRPr="00AE4694" w:rsidRDefault="008F27E3" w:rsidP="00AD21D3">
            <w:pPr>
              <w:pStyle w:val="TAC"/>
            </w:pPr>
            <w:r w:rsidRPr="00AE4694">
              <w:t>DC_</w:t>
            </w:r>
            <w:r w:rsidRPr="00AE4694">
              <w:rPr>
                <w:lang w:eastAsia="zh-CN"/>
              </w:rPr>
              <w:t>42</w:t>
            </w:r>
            <w:r w:rsidRPr="00AE4694">
              <w:rPr>
                <w:rFonts w:eastAsia="맑은 고딕"/>
              </w:rPr>
              <w:t>A_</w:t>
            </w:r>
            <w:r w:rsidRPr="00AE4694">
              <w:t>n</w:t>
            </w:r>
            <w:r w:rsidRPr="00AE4694">
              <w:rPr>
                <w:lang w:eastAsia="zh-CN"/>
              </w:rPr>
              <w:t>25</w:t>
            </w:r>
            <w:r w:rsidRPr="00AE4694">
              <w:rPr>
                <w:rFonts w:eastAsia="맑은 고딕"/>
              </w:rPr>
              <w:t>7</w:t>
            </w:r>
            <w:r w:rsidRPr="00AE4694">
              <w:t>A</w:t>
            </w:r>
          </w:p>
        </w:tc>
        <w:tc>
          <w:tcPr>
            <w:tcW w:w="0" w:type="auto"/>
            <w:shd w:val="clear" w:color="auto" w:fill="auto"/>
            <w:noWrap/>
            <w:vAlign w:val="center"/>
          </w:tcPr>
          <w:p w:rsidR="008F27E3" w:rsidRPr="00AE4694" w:rsidRDefault="008F27E3" w:rsidP="00AD21D3">
            <w:pPr>
              <w:pStyle w:val="TAC"/>
              <w:rPr>
                <w:rFonts w:cs="Arial"/>
              </w:rPr>
            </w:pPr>
            <w:r w:rsidRPr="00AE4694">
              <w:rPr>
                <w:rFonts w:cs="Arial"/>
                <w:szCs w:val="18"/>
                <w:lang w:eastAsia="ja-JP"/>
              </w:rPr>
              <w:t>CA_1A-21A-28A-42A</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308" w:name="_Toc535319286"/>
      <w:r w:rsidRPr="00AE4694">
        <w:lastRenderedPageBreak/>
        <w:t>5.5B.5.5</w:t>
      </w:r>
      <w:r w:rsidRPr="00AE4694">
        <w:tab/>
        <w:t>Inter-band EN-DC configurations including FR2 (six bands)</w:t>
      </w:r>
      <w:bookmarkEnd w:id="2308"/>
    </w:p>
    <w:p w:rsidR="008F27E3" w:rsidRPr="00AE4694" w:rsidRDefault="008F27E3" w:rsidP="008F27E3">
      <w:pPr>
        <w:pStyle w:val="TH"/>
      </w:pPr>
      <w:r w:rsidRPr="00AE4694">
        <w:t>Table 5.5B.5.5-1: Inter-band EN-DC configurations including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8F27E3" w:rsidRPr="00AE4694" w:rsidTr="00AD21D3">
        <w:trPr>
          <w:trHeight w:val="47"/>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tcPr>
          <w:p w:rsidR="008F27E3" w:rsidRPr="00AE4694" w:rsidRDefault="008F27E3" w:rsidP="00AD21D3">
            <w:pPr>
              <w:pStyle w:val="TAC"/>
              <w:rPr>
                <w:lang w:val="en-US" w:eastAsia="fi-FI"/>
              </w:rPr>
            </w:pPr>
          </w:p>
        </w:tc>
        <w:tc>
          <w:tcPr>
            <w:tcW w:w="0" w:type="auto"/>
          </w:tcPr>
          <w:p w:rsidR="008F27E3" w:rsidRPr="00AE4694" w:rsidRDefault="008F27E3" w:rsidP="00AD21D3">
            <w:pPr>
              <w:pStyle w:val="TAC"/>
              <w:rPr>
                <w:rFonts w:eastAsia="MS PGothic"/>
                <w:lang w:val="en-US"/>
              </w:rPr>
            </w:pPr>
          </w:p>
        </w:tc>
        <w:tc>
          <w:tcPr>
            <w:tcW w:w="0" w:type="auto"/>
            <w:shd w:val="clear" w:color="auto" w:fill="auto"/>
            <w:noWrap/>
          </w:tcPr>
          <w:p w:rsidR="008F27E3" w:rsidRPr="00AE4694" w:rsidRDefault="008F27E3" w:rsidP="00AD21D3">
            <w:pPr>
              <w:pStyle w:val="TAC"/>
              <w:rPr>
                <w:lang w:val="en-US" w:eastAsia="fi-FI"/>
              </w:rPr>
            </w:pPr>
          </w:p>
        </w:tc>
        <w:tc>
          <w:tcPr>
            <w:tcW w:w="0" w:type="auto"/>
          </w:tcPr>
          <w:p w:rsidR="008F27E3" w:rsidRPr="00AE4694" w:rsidRDefault="008F27E3" w:rsidP="00AD21D3">
            <w:pPr>
              <w:pStyle w:val="TAC"/>
              <w:rPr>
                <w:rFonts w:ascii="Calibri" w:hAnsi="Calibri"/>
                <w:sz w:val="22"/>
                <w:szCs w:val="22"/>
              </w:rPr>
            </w:pP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30"/>
      </w:pPr>
      <w:bookmarkStart w:id="2309" w:name="_Toc535319287"/>
      <w:r w:rsidRPr="00AE4694">
        <w:t>5.5B.6</w:t>
      </w:r>
      <w:r w:rsidRPr="00AE4694">
        <w:tab/>
        <w:t>Inter-band EN-DC including FR1 and FR2</w:t>
      </w:r>
      <w:bookmarkEnd w:id="2309"/>
    </w:p>
    <w:p w:rsidR="008F27E3" w:rsidRPr="00AE4694" w:rsidRDefault="008F27E3" w:rsidP="008F27E3">
      <w:r w:rsidRPr="00AE4694">
        <w:t>Supported channel bandwidths for E-UTRA operating bands and CA configurations are defined in TS 36.101 [4] and for NR operating bands and CA configurations in TS 38.101-1 [2], TS 38.101-2 [3] and TS 38.101-3.</w:t>
      </w:r>
    </w:p>
    <w:p w:rsidR="008F27E3" w:rsidRPr="00AE4694" w:rsidRDefault="008F27E3" w:rsidP="008F27E3">
      <w:pPr>
        <w:pStyle w:val="40"/>
      </w:pPr>
      <w:bookmarkStart w:id="2310" w:name="_Toc535319288"/>
      <w:r w:rsidRPr="00AE4694">
        <w:t>5.5B.6.1</w:t>
      </w:r>
      <w:r w:rsidRPr="00AE4694">
        <w:tab/>
      </w:r>
      <w:del w:id="2311" w:author="Editor_#40" w:date="2019-02-15T11:07:00Z">
        <w:r w:rsidRPr="00AE4694" w:rsidDel="00E55544">
          <w:delText>Inter-band EN-DC configurations including FR1 and FR2 (two bands)</w:delText>
        </w:r>
      </w:del>
      <w:bookmarkEnd w:id="2310"/>
      <w:ins w:id="2312" w:author="Editor_#40" w:date="2019-02-15T11:07:00Z">
        <w:r>
          <w:t>Void</w:t>
        </w:r>
      </w:ins>
    </w:p>
    <w:p w:rsidR="008F27E3" w:rsidRPr="00AE4694" w:rsidDel="00E55544" w:rsidRDefault="008F27E3" w:rsidP="008F27E3">
      <w:pPr>
        <w:rPr>
          <w:del w:id="2313" w:author="Editor_#40" w:date="2019-02-15T11:07:00Z"/>
        </w:rPr>
      </w:pPr>
      <w:del w:id="2314" w:author="Editor_#40" w:date="2019-02-15T11:07:00Z">
        <w:r w:rsidRPr="00AE4694" w:rsidDel="00E55544">
          <w:delText>This section is N/A.</w:delText>
        </w:r>
      </w:del>
    </w:p>
    <w:p w:rsidR="008F27E3" w:rsidRPr="00AE4694" w:rsidRDefault="008F27E3" w:rsidP="008F27E3">
      <w:pPr>
        <w:pStyle w:val="40"/>
      </w:pPr>
      <w:bookmarkStart w:id="2315" w:name="_Toc535319289"/>
      <w:r w:rsidRPr="00AE4694">
        <w:lastRenderedPageBreak/>
        <w:t>5.5B.6.2</w:t>
      </w:r>
      <w:r w:rsidRPr="00AE4694">
        <w:tab/>
        <w:t>Inter-band EN-DC configurations including FR1 and FR2 (three bands)</w:t>
      </w:r>
      <w:bookmarkEnd w:id="2315"/>
    </w:p>
    <w:p w:rsidR="008F27E3" w:rsidRPr="00AE4694" w:rsidRDefault="008F27E3" w:rsidP="008F27E3">
      <w:pPr>
        <w:pStyle w:val="TH"/>
      </w:pPr>
      <w:r w:rsidRPr="00AE4694">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2"/>
        <w:gridCol w:w="2694"/>
        <w:gridCol w:w="2230"/>
        <w:gridCol w:w="1975"/>
      </w:tblGrid>
      <w:tr w:rsidR="008F27E3" w:rsidRPr="00AE4694" w:rsidTr="00AD21D3">
        <w:trPr>
          <w:trHeight w:val="243"/>
          <w:tblHeader/>
          <w:jc w:val="center"/>
        </w:trPr>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8F27E3" w:rsidRPr="00AE4694" w:rsidDel="00C35823" w:rsidRDefault="008F27E3" w:rsidP="00AD21D3">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rsidR="008F27E3" w:rsidRPr="00AE4694" w:rsidRDefault="008F27E3" w:rsidP="00AD21D3">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3456B9" w:rsidRPr="00AE4694" w:rsidTr="00AD21D3">
        <w:trPr>
          <w:trHeight w:val="185"/>
          <w:jc w:val="center"/>
          <w:ins w:id="2316" w:author="Suhwan Lim" w:date="2019-05-21T17:25:00Z"/>
        </w:trPr>
        <w:tc>
          <w:tcPr>
            <w:tcW w:w="0" w:type="auto"/>
            <w:shd w:val="clear" w:color="auto" w:fill="auto"/>
            <w:noWrap/>
            <w:vAlign w:val="center"/>
          </w:tcPr>
          <w:p w:rsidR="003456B9" w:rsidRPr="00AE4694" w:rsidRDefault="003456B9" w:rsidP="00AD21D3">
            <w:pPr>
              <w:keepNext/>
              <w:keepLines/>
              <w:spacing w:after="0"/>
              <w:jc w:val="center"/>
              <w:rPr>
                <w:ins w:id="2317" w:author="Suhwan Lim" w:date="2019-05-21T17:25:00Z"/>
                <w:rFonts w:ascii="Arial" w:hAnsi="Arial" w:hint="eastAsia"/>
                <w:noProof/>
                <w:sz w:val="18"/>
                <w:lang w:eastAsia="ko-KR"/>
              </w:rPr>
            </w:pPr>
            <w:ins w:id="2318" w:author="Suhwan Lim" w:date="2019-05-21T17:26:00Z">
              <w:r>
                <w:rPr>
                  <w:rFonts w:ascii="Arial" w:hAnsi="Arial" w:hint="eastAsia"/>
                  <w:noProof/>
                  <w:sz w:val="18"/>
                  <w:lang w:eastAsia="ko-KR"/>
                </w:rPr>
                <w:t>DC_1A_n77A-n258A</w:t>
              </w:r>
            </w:ins>
          </w:p>
        </w:tc>
        <w:tc>
          <w:tcPr>
            <w:tcW w:w="0" w:type="auto"/>
            <w:vAlign w:val="center"/>
          </w:tcPr>
          <w:p w:rsidR="003456B9" w:rsidRDefault="003456B9" w:rsidP="00AD21D3">
            <w:pPr>
              <w:keepNext/>
              <w:keepLines/>
              <w:spacing w:after="0"/>
              <w:jc w:val="center"/>
              <w:rPr>
                <w:ins w:id="2319" w:author="Suhwan Lim" w:date="2019-05-21T17:26:00Z"/>
                <w:rFonts w:ascii="Arial" w:hAnsi="Arial" w:hint="eastAsia"/>
                <w:noProof/>
                <w:sz w:val="18"/>
                <w:lang w:eastAsia="ko-KR"/>
              </w:rPr>
            </w:pPr>
            <w:ins w:id="2320" w:author="Suhwan Lim" w:date="2019-05-21T17:26:00Z">
              <w:r>
                <w:rPr>
                  <w:rFonts w:ascii="Arial" w:hAnsi="Arial" w:hint="eastAsia"/>
                  <w:noProof/>
                  <w:sz w:val="18"/>
                  <w:lang w:eastAsia="ko-KR"/>
                </w:rPr>
                <w:t>DC_1A_n77A</w:t>
              </w:r>
            </w:ins>
          </w:p>
          <w:p w:rsidR="003456B9" w:rsidRPr="00AE4694" w:rsidRDefault="003456B9" w:rsidP="00AD21D3">
            <w:pPr>
              <w:keepNext/>
              <w:keepLines/>
              <w:spacing w:after="0"/>
              <w:jc w:val="center"/>
              <w:rPr>
                <w:ins w:id="2321" w:author="Suhwan Lim" w:date="2019-05-21T17:25:00Z"/>
                <w:rFonts w:ascii="Arial" w:hAnsi="Arial" w:hint="eastAsia"/>
                <w:noProof/>
                <w:sz w:val="18"/>
                <w:lang w:eastAsia="ko-KR"/>
              </w:rPr>
            </w:pPr>
            <w:ins w:id="2322" w:author="Suhwan Lim" w:date="2019-05-21T17:26:00Z">
              <w:r>
                <w:rPr>
                  <w:rFonts w:ascii="Arial" w:hAnsi="Arial"/>
                  <w:noProof/>
                  <w:sz w:val="18"/>
                  <w:lang w:eastAsia="ko-KR"/>
                </w:rPr>
                <w:t>DC_1A_n258A</w:t>
              </w:r>
            </w:ins>
          </w:p>
        </w:tc>
        <w:tc>
          <w:tcPr>
            <w:tcW w:w="0" w:type="auto"/>
            <w:shd w:val="clear" w:color="auto" w:fill="auto"/>
            <w:noWrap/>
            <w:vAlign w:val="center"/>
          </w:tcPr>
          <w:p w:rsidR="003456B9" w:rsidRPr="003456B9" w:rsidRDefault="003456B9" w:rsidP="00AD21D3">
            <w:pPr>
              <w:keepNext/>
              <w:keepLines/>
              <w:spacing w:after="0"/>
              <w:jc w:val="center"/>
              <w:rPr>
                <w:ins w:id="2323" w:author="Suhwan Lim" w:date="2019-05-21T17:25:00Z"/>
                <w:rFonts w:ascii="Arial" w:hAnsi="Arial"/>
                <w:noProof/>
                <w:sz w:val="18"/>
                <w:lang w:eastAsia="zh-CN"/>
              </w:rPr>
            </w:pPr>
            <w:ins w:id="2324" w:author="Suhwan Lim" w:date="2019-05-21T17:26:00Z">
              <w:r>
                <w:rPr>
                  <w:rFonts w:ascii="Arial" w:hAnsi="Arial"/>
                  <w:noProof/>
                  <w:sz w:val="18"/>
                  <w:lang w:eastAsia="zh-CN"/>
                </w:rPr>
                <w:t>1A</w:t>
              </w:r>
            </w:ins>
          </w:p>
        </w:tc>
        <w:tc>
          <w:tcPr>
            <w:tcW w:w="0" w:type="auto"/>
            <w:vAlign w:val="center"/>
          </w:tcPr>
          <w:p w:rsidR="003456B9" w:rsidRPr="00AE4694" w:rsidRDefault="003456B9" w:rsidP="00AD21D3">
            <w:pPr>
              <w:keepNext/>
              <w:keepLines/>
              <w:spacing w:after="0"/>
              <w:jc w:val="center"/>
              <w:rPr>
                <w:ins w:id="2325" w:author="Suhwan Lim" w:date="2019-05-21T17:25:00Z"/>
                <w:rFonts w:ascii="Arial" w:hAnsi="Arial" w:hint="eastAsia"/>
                <w:noProof/>
                <w:sz w:val="18"/>
                <w:lang w:eastAsia="ko-KR"/>
              </w:rPr>
            </w:pPr>
            <w:ins w:id="2326" w:author="Suhwan Lim" w:date="2019-05-21T17:26:00Z">
              <w:r>
                <w:rPr>
                  <w:rFonts w:ascii="Arial" w:hAnsi="Arial" w:hint="eastAsia"/>
                  <w:noProof/>
                  <w:sz w:val="18"/>
                  <w:lang w:eastAsia="ko-KR"/>
                </w:rPr>
                <w:t>CA_n77A-n258A</w:t>
              </w:r>
            </w:ins>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8F27E3" w:rsidRPr="00AE4694" w:rsidTr="00AD21D3">
        <w:trPr>
          <w:trHeight w:val="185"/>
          <w:jc w:val="center"/>
          <w:ins w:id="2327"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28" w:author="Suhwan Lim" w:date="2019-04-18T13:37:00Z"/>
                <w:rFonts w:ascii="Arial" w:hAnsi="Arial"/>
                <w:noProof/>
                <w:sz w:val="18"/>
                <w:lang w:eastAsia="zh-CN"/>
              </w:rPr>
            </w:pPr>
            <w:ins w:id="2329" w:author="Suhwan Lim" w:date="2019-04-18T13:37:00Z">
              <w:r w:rsidRPr="001B0F7A">
                <w:rPr>
                  <w:rFonts w:ascii="Arial" w:hAnsi="Arial"/>
                  <w:noProof/>
                  <w:sz w:val="18"/>
                  <w:lang w:eastAsia="zh-CN"/>
                </w:rPr>
                <w:t>DC_1A_n78A-n257G</w:t>
              </w:r>
            </w:ins>
          </w:p>
        </w:tc>
        <w:tc>
          <w:tcPr>
            <w:tcW w:w="2694" w:type="dxa"/>
            <w:vAlign w:val="center"/>
          </w:tcPr>
          <w:p w:rsidR="008F27E3" w:rsidRPr="001B0F7A" w:rsidRDefault="008F27E3" w:rsidP="00AD21D3">
            <w:pPr>
              <w:keepNext/>
              <w:keepLines/>
              <w:spacing w:after="0"/>
              <w:jc w:val="center"/>
              <w:rPr>
                <w:ins w:id="2330" w:author="Suhwan Lim" w:date="2019-04-18T13:37:00Z"/>
                <w:rFonts w:ascii="Arial" w:hAnsi="Arial"/>
                <w:noProof/>
                <w:sz w:val="18"/>
                <w:lang w:eastAsia="zh-CN"/>
              </w:rPr>
            </w:pPr>
            <w:ins w:id="2331"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32" w:author="Suhwan Lim" w:date="2019-04-18T13:37:00Z"/>
                <w:rFonts w:ascii="Arial" w:hAnsi="Arial"/>
                <w:noProof/>
                <w:sz w:val="18"/>
                <w:lang w:eastAsia="zh-CN"/>
              </w:rPr>
            </w:pPr>
            <w:ins w:id="2333"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34" w:author="Suhwan Lim" w:date="2019-04-18T13:37:00Z"/>
                <w:rFonts w:ascii="Arial" w:hAnsi="Arial"/>
                <w:noProof/>
                <w:sz w:val="18"/>
                <w:lang w:eastAsia="zh-CN"/>
              </w:rPr>
            </w:pPr>
            <w:ins w:id="2335"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36" w:author="Suhwan Lim" w:date="2019-04-18T13:37:00Z"/>
                <w:rFonts w:ascii="Arial" w:hAnsi="Arial"/>
                <w:noProof/>
                <w:sz w:val="18"/>
                <w:lang w:eastAsia="zh-CN"/>
              </w:rPr>
            </w:pPr>
            <w:ins w:id="2337" w:author="Suhwan Lim" w:date="2019-04-18T13:37:00Z">
              <w:r w:rsidRPr="001B0F7A">
                <w:rPr>
                  <w:rFonts w:ascii="Arial" w:hAnsi="Arial"/>
                  <w:noProof/>
                  <w:sz w:val="18"/>
                  <w:lang w:eastAsia="zh-CN"/>
                </w:rPr>
                <w:t>CA_n78A-n257G</w:t>
              </w:r>
            </w:ins>
          </w:p>
        </w:tc>
      </w:tr>
      <w:tr w:rsidR="008F27E3" w:rsidRPr="00AE4694" w:rsidTr="00AD21D3">
        <w:trPr>
          <w:trHeight w:val="185"/>
          <w:jc w:val="center"/>
          <w:ins w:id="2338"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39" w:author="Suhwan Lim" w:date="2019-04-18T13:37:00Z"/>
                <w:rFonts w:ascii="Arial" w:hAnsi="Arial"/>
                <w:noProof/>
                <w:sz w:val="18"/>
                <w:lang w:eastAsia="zh-CN"/>
              </w:rPr>
            </w:pPr>
            <w:ins w:id="2340" w:author="Suhwan Lim" w:date="2019-04-18T13:37:00Z">
              <w:r w:rsidRPr="001B0F7A">
                <w:rPr>
                  <w:rFonts w:ascii="Arial" w:hAnsi="Arial"/>
                  <w:noProof/>
                  <w:sz w:val="18"/>
                  <w:lang w:eastAsia="zh-CN"/>
                </w:rPr>
                <w:t>DC_1A_n78A-n257H</w:t>
              </w:r>
            </w:ins>
          </w:p>
        </w:tc>
        <w:tc>
          <w:tcPr>
            <w:tcW w:w="2694" w:type="dxa"/>
            <w:vAlign w:val="center"/>
          </w:tcPr>
          <w:p w:rsidR="008F27E3" w:rsidRPr="001B0F7A" w:rsidRDefault="008F27E3" w:rsidP="00AD21D3">
            <w:pPr>
              <w:keepNext/>
              <w:keepLines/>
              <w:spacing w:after="0"/>
              <w:jc w:val="center"/>
              <w:rPr>
                <w:ins w:id="2341" w:author="Suhwan Lim" w:date="2019-04-18T13:37:00Z"/>
                <w:rFonts w:ascii="Arial" w:hAnsi="Arial"/>
                <w:noProof/>
                <w:sz w:val="18"/>
                <w:lang w:eastAsia="zh-CN"/>
              </w:rPr>
            </w:pPr>
            <w:ins w:id="2342"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43" w:author="Suhwan Lim" w:date="2019-04-18T13:37:00Z"/>
                <w:rFonts w:ascii="Arial" w:hAnsi="Arial"/>
                <w:noProof/>
                <w:sz w:val="18"/>
                <w:lang w:eastAsia="zh-CN"/>
              </w:rPr>
            </w:pPr>
            <w:ins w:id="2344"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45" w:author="Suhwan Lim" w:date="2019-04-18T13:37:00Z"/>
                <w:rFonts w:ascii="Arial" w:hAnsi="Arial"/>
                <w:noProof/>
                <w:sz w:val="18"/>
                <w:lang w:eastAsia="zh-CN"/>
              </w:rPr>
            </w:pPr>
            <w:ins w:id="2346"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47" w:author="Suhwan Lim" w:date="2019-04-18T13:37:00Z"/>
                <w:rFonts w:ascii="Arial" w:hAnsi="Arial"/>
                <w:noProof/>
                <w:sz w:val="18"/>
                <w:lang w:eastAsia="zh-CN"/>
              </w:rPr>
            </w:pPr>
            <w:ins w:id="2348" w:author="Suhwan Lim" w:date="2019-04-18T13:37:00Z">
              <w:r w:rsidRPr="001B0F7A">
                <w:rPr>
                  <w:rFonts w:ascii="Arial" w:hAnsi="Arial"/>
                  <w:noProof/>
                  <w:sz w:val="18"/>
                  <w:lang w:eastAsia="zh-CN"/>
                </w:rPr>
                <w:t>CA_n78A-n257H</w:t>
              </w:r>
            </w:ins>
          </w:p>
        </w:tc>
      </w:tr>
      <w:tr w:rsidR="008F27E3" w:rsidRPr="00AE4694" w:rsidTr="00AD21D3">
        <w:trPr>
          <w:trHeight w:val="185"/>
          <w:jc w:val="center"/>
          <w:ins w:id="2349"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50" w:author="Suhwan Lim" w:date="2019-04-18T13:37:00Z"/>
                <w:rFonts w:ascii="Arial" w:hAnsi="Arial"/>
                <w:noProof/>
                <w:sz w:val="18"/>
                <w:lang w:eastAsia="zh-CN"/>
              </w:rPr>
            </w:pPr>
            <w:ins w:id="2351" w:author="Suhwan Lim" w:date="2019-04-18T13:37:00Z">
              <w:r w:rsidRPr="001B0F7A">
                <w:rPr>
                  <w:rFonts w:ascii="Arial" w:hAnsi="Arial"/>
                  <w:noProof/>
                  <w:sz w:val="18"/>
                  <w:lang w:eastAsia="zh-CN"/>
                </w:rPr>
                <w:t>DC_1A_n78A-n257I</w:t>
              </w:r>
            </w:ins>
          </w:p>
        </w:tc>
        <w:tc>
          <w:tcPr>
            <w:tcW w:w="2694" w:type="dxa"/>
            <w:vAlign w:val="center"/>
          </w:tcPr>
          <w:p w:rsidR="008F27E3" w:rsidRPr="001B0F7A" w:rsidRDefault="008F27E3" w:rsidP="00AD21D3">
            <w:pPr>
              <w:keepNext/>
              <w:keepLines/>
              <w:spacing w:after="0"/>
              <w:jc w:val="center"/>
              <w:rPr>
                <w:ins w:id="2352" w:author="Suhwan Lim" w:date="2019-04-18T13:37:00Z"/>
                <w:rFonts w:ascii="Arial" w:hAnsi="Arial"/>
                <w:noProof/>
                <w:sz w:val="18"/>
                <w:lang w:eastAsia="zh-CN"/>
              </w:rPr>
            </w:pPr>
            <w:ins w:id="2353"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54" w:author="Suhwan Lim" w:date="2019-04-18T13:37:00Z"/>
                <w:rFonts w:ascii="Arial" w:hAnsi="Arial"/>
                <w:noProof/>
                <w:sz w:val="18"/>
                <w:lang w:eastAsia="zh-CN"/>
              </w:rPr>
            </w:pPr>
            <w:ins w:id="2355"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56" w:author="Suhwan Lim" w:date="2019-04-18T13:37:00Z"/>
                <w:rFonts w:ascii="Arial" w:hAnsi="Arial"/>
                <w:noProof/>
                <w:sz w:val="18"/>
                <w:lang w:eastAsia="zh-CN"/>
              </w:rPr>
            </w:pPr>
            <w:ins w:id="2357"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58" w:author="Suhwan Lim" w:date="2019-04-18T13:37:00Z"/>
                <w:rFonts w:ascii="Arial" w:hAnsi="Arial"/>
                <w:noProof/>
                <w:sz w:val="18"/>
                <w:lang w:eastAsia="zh-CN"/>
              </w:rPr>
            </w:pPr>
            <w:ins w:id="2359" w:author="Suhwan Lim" w:date="2019-04-18T13:37:00Z">
              <w:r w:rsidRPr="001B0F7A">
                <w:rPr>
                  <w:rFonts w:ascii="Arial" w:hAnsi="Arial"/>
                  <w:noProof/>
                  <w:sz w:val="18"/>
                  <w:lang w:eastAsia="zh-CN"/>
                </w:rPr>
                <w:t>CA_n78A-n257I</w:t>
              </w:r>
            </w:ins>
          </w:p>
        </w:tc>
      </w:tr>
      <w:tr w:rsidR="008F27E3" w:rsidRPr="00AE4694" w:rsidTr="00AD21D3">
        <w:trPr>
          <w:trHeight w:val="185"/>
          <w:jc w:val="center"/>
          <w:ins w:id="2360"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61" w:author="Suhwan Lim" w:date="2019-04-18T13:37:00Z"/>
                <w:rFonts w:ascii="Arial" w:hAnsi="Arial"/>
                <w:noProof/>
                <w:sz w:val="18"/>
                <w:lang w:eastAsia="zh-CN"/>
              </w:rPr>
            </w:pPr>
            <w:ins w:id="2362" w:author="Suhwan Lim" w:date="2019-04-18T13:37:00Z">
              <w:r w:rsidRPr="001B0F7A">
                <w:rPr>
                  <w:rFonts w:ascii="Arial" w:hAnsi="Arial"/>
                  <w:noProof/>
                  <w:sz w:val="18"/>
                  <w:lang w:eastAsia="zh-CN"/>
                </w:rPr>
                <w:t>DC_1A_n78A-n257J</w:t>
              </w:r>
            </w:ins>
          </w:p>
        </w:tc>
        <w:tc>
          <w:tcPr>
            <w:tcW w:w="2694" w:type="dxa"/>
            <w:vAlign w:val="center"/>
          </w:tcPr>
          <w:p w:rsidR="008F27E3" w:rsidRPr="001B0F7A" w:rsidRDefault="008F27E3" w:rsidP="00AD21D3">
            <w:pPr>
              <w:keepNext/>
              <w:keepLines/>
              <w:spacing w:after="0"/>
              <w:jc w:val="center"/>
              <w:rPr>
                <w:ins w:id="2363" w:author="Suhwan Lim" w:date="2019-04-18T13:37:00Z"/>
                <w:rFonts w:ascii="Arial" w:hAnsi="Arial"/>
                <w:noProof/>
                <w:sz w:val="18"/>
                <w:lang w:eastAsia="zh-CN"/>
              </w:rPr>
            </w:pPr>
            <w:ins w:id="2364"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65" w:author="Suhwan Lim" w:date="2019-04-18T13:37:00Z"/>
                <w:rFonts w:ascii="Arial" w:hAnsi="Arial"/>
                <w:noProof/>
                <w:sz w:val="18"/>
                <w:lang w:eastAsia="zh-CN"/>
              </w:rPr>
            </w:pPr>
            <w:ins w:id="2366"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67" w:author="Suhwan Lim" w:date="2019-04-18T13:37:00Z"/>
                <w:rFonts w:ascii="Arial" w:hAnsi="Arial"/>
                <w:noProof/>
                <w:sz w:val="18"/>
                <w:lang w:eastAsia="zh-CN"/>
              </w:rPr>
            </w:pPr>
            <w:ins w:id="2368"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69" w:author="Suhwan Lim" w:date="2019-04-18T13:37:00Z"/>
                <w:rFonts w:ascii="Arial" w:hAnsi="Arial"/>
                <w:noProof/>
                <w:sz w:val="18"/>
                <w:lang w:eastAsia="zh-CN"/>
              </w:rPr>
            </w:pPr>
            <w:ins w:id="2370" w:author="Suhwan Lim" w:date="2019-04-18T13:37:00Z">
              <w:r w:rsidRPr="001B0F7A">
                <w:rPr>
                  <w:rFonts w:ascii="Arial" w:hAnsi="Arial"/>
                  <w:noProof/>
                  <w:sz w:val="18"/>
                  <w:lang w:eastAsia="zh-CN"/>
                </w:rPr>
                <w:t>CA_n78A-n257J</w:t>
              </w:r>
            </w:ins>
          </w:p>
        </w:tc>
      </w:tr>
      <w:tr w:rsidR="008F27E3" w:rsidRPr="00AE4694" w:rsidTr="00AD21D3">
        <w:trPr>
          <w:trHeight w:val="185"/>
          <w:jc w:val="center"/>
          <w:ins w:id="2371"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72" w:author="Suhwan Lim" w:date="2019-04-18T13:37:00Z"/>
                <w:rFonts w:ascii="Arial" w:hAnsi="Arial"/>
                <w:noProof/>
                <w:sz w:val="18"/>
                <w:lang w:eastAsia="zh-CN"/>
              </w:rPr>
            </w:pPr>
            <w:ins w:id="2373" w:author="Suhwan Lim" w:date="2019-04-18T13:37:00Z">
              <w:r w:rsidRPr="001B0F7A">
                <w:rPr>
                  <w:rFonts w:ascii="Arial" w:hAnsi="Arial"/>
                  <w:noProof/>
                  <w:sz w:val="18"/>
                  <w:lang w:eastAsia="zh-CN"/>
                </w:rPr>
                <w:t>DC_1A_n78A-n257K</w:t>
              </w:r>
            </w:ins>
          </w:p>
        </w:tc>
        <w:tc>
          <w:tcPr>
            <w:tcW w:w="2694" w:type="dxa"/>
            <w:vAlign w:val="center"/>
          </w:tcPr>
          <w:p w:rsidR="008F27E3" w:rsidRPr="001B0F7A" w:rsidRDefault="008F27E3" w:rsidP="00AD21D3">
            <w:pPr>
              <w:keepNext/>
              <w:keepLines/>
              <w:spacing w:after="0"/>
              <w:jc w:val="center"/>
              <w:rPr>
                <w:ins w:id="2374" w:author="Suhwan Lim" w:date="2019-04-18T13:37:00Z"/>
                <w:rFonts w:ascii="Arial" w:hAnsi="Arial"/>
                <w:noProof/>
                <w:sz w:val="18"/>
                <w:lang w:eastAsia="zh-CN"/>
              </w:rPr>
            </w:pPr>
            <w:ins w:id="2375"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76" w:author="Suhwan Lim" w:date="2019-04-18T13:37:00Z"/>
                <w:rFonts w:ascii="Arial" w:hAnsi="Arial"/>
                <w:noProof/>
                <w:sz w:val="18"/>
                <w:lang w:eastAsia="zh-CN"/>
              </w:rPr>
            </w:pPr>
            <w:ins w:id="2377"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78" w:author="Suhwan Lim" w:date="2019-04-18T13:37:00Z"/>
                <w:rFonts w:ascii="Arial" w:hAnsi="Arial"/>
                <w:noProof/>
                <w:sz w:val="18"/>
                <w:lang w:eastAsia="zh-CN"/>
              </w:rPr>
            </w:pPr>
            <w:ins w:id="2379"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80" w:author="Suhwan Lim" w:date="2019-04-18T13:37:00Z"/>
                <w:rFonts w:ascii="Arial" w:hAnsi="Arial"/>
                <w:noProof/>
                <w:sz w:val="18"/>
                <w:lang w:eastAsia="zh-CN"/>
              </w:rPr>
            </w:pPr>
            <w:ins w:id="2381" w:author="Suhwan Lim" w:date="2019-04-18T13:37:00Z">
              <w:r w:rsidRPr="001B0F7A">
                <w:rPr>
                  <w:rFonts w:ascii="Arial" w:hAnsi="Arial"/>
                  <w:noProof/>
                  <w:sz w:val="18"/>
                  <w:lang w:eastAsia="zh-CN"/>
                </w:rPr>
                <w:t>CA_n78A-n257K</w:t>
              </w:r>
            </w:ins>
          </w:p>
        </w:tc>
      </w:tr>
      <w:tr w:rsidR="008F27E3" w:rsidRPr="00AE4694" w:rsidTr="00AD21D3">
        <w:trPr>
          <w:trHeight w:val="185"/>
          <w:jc w:val="center"/>
          <w:ins w:id="2382"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83" w:author="Suhwan Lim" w:date="2019-04-18T13:37:00Z"/>
                <w:rFonts w:ascii="Arial" w:hAnsi="Arial"/>
                <w:noProof/>
                <w:sz w:val="18"/>
                <w:lang w:eastAsia="zh-CN"/>
              </w:rPr>
            </w:pPr>
            <w:ins w:id="2384" w:author="Suhwan Lim" w:date="2019-04-18T13:37:00Z">
              <w:r w:rsidRPr="001B0F7A">
                <w:rPr>
                  <w:rFonts w:ascii="Arial" w:hAnsi="Arial"/>
                  <w:noProof/>
                  <w:sz w:val="18"/>
                  <w:lang w:eastAsia="zh-CN"/>
                </w:rPr>
                <w:t>DC_1A_n78A-n257L</w:t>
              </w:r>
            </w:ins>
          </w:p>
        </w:tc>
        <w:tc>
          <w:tcPr>
            <w:tcW w:w="2694" w:type="dxa"/>
            <w:vAlign w:val="center"/>
          </w:tcPr>
          <w:p w:rsidR="008F27E3" w:rsidRPr="001B0F7A" w:rsidRDefault="008F27E3" w:rsidP="00AD21D3">
            <w:pPr>
              <w:keepNext/>
              <w:keepLines/>
              <w:spacing w:after="0"/>
              <w:jc w:val="center"/>
              <w:rPr>
                <w:ins w:id="2385" w:author="Suhwan Lim" w:date="2019-04-18T13:37:00Z"/>
                <w:rFonts w:ascii="Arial" w:hAnsi="Arial"/>
                <w:noProof/>
                <w:sz w:val="18"/>
                <w:lang w:eastAsia="zh-CN"/>
              </w:rPr>
            </w:pPr>
            <w:ins w:id="2386"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87" w:author="Suhwan Lim" w:date="2019-04-18T13:37:00Z"/>
                <w:rFonts w:ascii="Arial" w:hAnsi="Arial"/>
                <w:noProof/>
                <w:sz w:val="18"/>
                <w:lang w:eastAsia="zh-CN"/>
              </w:rPr>
            </w:pPr>
            <w:ins w:id="2388"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89" w:author="Suhwan Lim" w:date="2019-04-18T13:37:00Z"/>
                <w:rFonts w:ascii="Arial" w:hAnsi="Arial"/>
                <w:noProof/>
                <w:sz w:val="18"/>
                <w:lang w:eastAsia="zh-CN"/>
              </w:rPr>
            </w:pPr>
            <w:ins w:id="2390"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91" w:author="Suhwan Lim" w:date="2019-04-18T13:37:00Z"/>
                <w:rFonts w:ascii="Arial" w:hAnsi="Arial"/>
                <w:noProof/>
                <w:sz w:val="18"/>
                <w:lang w:eastAsia="zh-CN"/>
              </w:rPr>
            </w:pPr>
            <w:ins w:id="2392" w:author="Suhwan Lim" w:date="2019-04-18T13:37:00Z">
              <w:r w:rsidRPr="001B0F7A">
                <w:rPr>
                  <w:rFonts w:ascii="Arial" w:hAnsi="Arial"/>
                  <w:noProof/>
                  <w:sz w:val="18"/>
                  <w:lang w:eastAsia="zh-CN"/>
                </w:rPr>
                <w:t>CA_n78A-n257L</w:t>
              </w:r>
            </w:ins>
          </w:p>
        </w:tc>
      </w:tr>
      <w:tr w:rsidR="008F27E3" w:rsidRPr="00AE4694" w:rsidTr="00AD21D3">
        <w:trPr>
          <w:trHeight w:val="185"/>
          <w:jc w:val="center"/>
          <w:ins w:id="2393"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94" w:author="Suhwan Lim" w:date="2019-04-18T13:37:00Z"/>
                <w:rFonts w:ascii="Arial" w:hAnsi="Arial"/>
                <w:noProof/>
                <w:sz w:val="18"/>
                <w:lang w:eastAsia="zh-CN"/>
              </w:rPr>
            </w:pPr>
            <w:ins w:id="2395" w:author="Suhwan Lim" w:date="2019-04-18T13:37:00Z">
              <w:r w:rsidRPr="001B0F7A">
                <w:rPr>
                  <w:rFonts w:ascii="Arial" w:hAnsi="Arial"/>
                  <w:noProof/>
                  <w:sz w:val="18"/>
                  <w:lang w:eastAsia="zh-CN"/>
                </w:rPr>
                <w:t>DC_1A_n78A-n257M</w:t>
              </w:r>
            </w:ins>
          </w:p>
        </w:tc>
        <w:tc>
          <w:tcPr>
            <w:tcW w:w="2694" w:type="dxa"/>
            <w:vAlign w:val="center"/>
          </w:tcPr>
          <w:p w:rsidR="008F27E3" w:rsidRPr="001B0F7A" w:rsidRDefault="008F27E3" w:rsidP="00AD21D3">
            <w:pPr>
              <w:keepNext/>
              <w:keepLines/>
              <w:spacing w:after="0"/>
              <w:jc w:val="center"/>
              <w:rPr>
                <w:ins w:id="2396" w:author="Suhwan Lim" w:date="2019-04-18T13:37:00Z"/>
                <w:rFonts w:ascii="Arial" w:hAnsi="Arial"/>
                <w:noProof/>
                <w:sz w:val="18"/>
                <w:lang w:eastAsia="zh-CN"/>
              </w:rPr>
            </w:pPr>
            <w:ins w:id="2397"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98" w:author="Suhwan Lim" w:date="2019-04-18T13:37:00Z"/>
                <w:rFonts w:ascii="Arial" w:hAnsi="Arial"/>
                <w:noProof/>
                <w:sz w:val="18"/>
                <w:lang w:eastAsia="zh-CN"/>
              </w:rPr>
            </w:pPr>
            <w:ins w:id="2399"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400" w:author="Suhwan Lim" w:date="2019-04-18T13:37:00Z"/>
                <w:rFonts w:ascii="Arial" w:hAnsi="Arial"/>
                <w:noProof/>
                <w:sz w:val="18"/>
                <w:lang w:eastAsia="zh-CN"/>
              </w:rPr>
            </w:pPr>
            <w:ins w:id="2401"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402" w:author="Suhwan Lim" w:date="2019-04-18T13:37:00Z"/>
                <w:rFonts w:ascii="Arial" w:hAnsi="Arial"/>
                <w:noProof/>
                <w:sz w:val="18"/>
                <w:lang w:eastAsia="zh-CN"/>
              </w:rPr>
            </w:pPr>
            <w:ins w:id="2403" w:author="Suhwan Lim" w:date="2019-04-18T13:37:00Z">
              <w:r w:rsidRPr="001B0F7A">
                <w:rPr>
                  <w:rFonts w:ascii="Arial" w:hAnsi="Arial"/>
                  <w:noProof/>
                  <w:sz w:val="18"/>
                  <w:lang w:eastAsia="zh-CN"/>
                </w:rPr>
                <w:t>CA_n78A-n257M</w:t>
              </w:r>
            </w:ins>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3456B9" w:rsidRPr="00AE4694" w:rsidTr="00AD21D3">
        <w:trPr>
          <w:trHeight w:val="185"/>
          <w:jc w:val="center"/>
          <w:ins w:id="2404" w:author="Suhwan Lim" w:date="2019-05-21T17:27:00Z"/>
        </w:trPr>
        <w:tc>
          <w:tcPr>
            <w:tcW w:w="0" w:type="auto"/>
            <w:shd w:val="clear" w:color="auto" w:fill="auto"/>
            <w:noWrap/>
            <w:vAlign w:val="center"/>
          </w:tcPr>
          <w:p w:rsidR="003456B9" w:rsidRPr="00AE4694" w:rsidRDefault="003456B9" w:rsidP="003456B9">
            <w:pPr>
              <w:keepNext/>
              <w:keepLines/>
              <w:spacing w:after="0"/>
              <w:jc w:val="center"/>
              <w:rPr>
                <w:ins w:id="2405" w:author="Suhwan Lim" w:date="2019-05-21T17:27:00Z"/>
                <w:rFonts w:ascii="Arial" w:hAnsi="Arial"/>
                <w:noProof/>
                <w:sz w:val="18"/>
                <w:lang w:eastAsia="zh-CN"/>
              </w:rPr>
            </w:pPr>
            <w:ins w:id="2406" w:author="Suhwan Lim" w:date="2019-05-21T17:27:00Z">
              <w:r>
                <w:rPr>
                  <w:rFonts w:ascii="Arial" w:hAnsi="Arial" w:hint="eastAsia"/>
                  <w:noProof/>
                  <w:sz w:val="18"/>
                  <w:lang w:eastAsia="ko-KR"/>
                </w:rPr>
                <w:lastRenderedPageBreak/>
                <w:t>DC_1A_n78A-n258A</w:t>
              </w:r>
            </w:ins>
          </w:p>
        </w:tc>
        <w:tc>
          <w:tcPr>
            <w:tcW w:w="2694" w:type="dxa"/>
            <w:vAlign w:val="center"/>
          </w:tcPr>
          <w:p w:rsidR="003456B9" w:rsidRDefault="003456B9" w:rsidP="003456B9">
            <w:pPr>
              <w:keepNext/>
              <w:keepLines/>
              <w:spacing w:after="0"/>
              <w:jc w:val="center"/>
              <w:rPr>
                <w:ins w:id="2407" w:author="Suhwan Lim" w:date="2019-05-21T17:27:00Z"/>
                <w:rFonts w:ascii="Arial" w:hAnsi="Arial" w:hint="eastAsia"/>
                <w:noProof/>
                <w:sz w:val="18"/>
                <w:lang w:eastAsia="ko-KR"/>
              </w:rPr>
            </w:pPr>
            <w:ins w:id="2408" w:author="Suhwan Lim" w:date="2019-05-21T17:27:00Z">
              <w:r>
                <w:rPr>
                  <w:rFonts w:ascii="Arial" w:hAnsi="Arial" w:hint="eastAsia"/>
                  <w:noProof/>
                  <w:sz w:val="18"/>
                  <w:lang w:eastAsia="ko-KR"/>
                </w:rPr>
                <w:t>DC_1A_n78A</w:t>
              </w:r>
            </w:ins>
          </w:p>
          <w:p w:rsidR="003456B9" w:rsidRPr="00AE4694" w:rsidRDefault="003456B9" w:rsidP="003456B9">
            <w:pPr>
              <w:keepNext/>
              <w:keepLines/>
              <w:spacing w:after="0"/>
              <w:jc w:val="center"/>
              <w:rPr>
                <w:ins w:id="2409" w:author="Suhwan Lim" w:date="2019-05-21T17:27:00Z"/>
                <w:rFonts w:ascii="Arial" w:hAnsi="Arial"/>
                <w:noProof/>
                <w:sz w:val="18"/>
                <w:lang w:eastAsia="zh-CN"/>
              </w:rPr>
            </w:pPr>
            <w:ins w:id="2410" w:author="Suhwan Lim" w:date="2019-05-21T17:27:00Z">
              <w:r>
                <w:rPr>
                  <w:rFonts w:ascii="Arial" w:hAnsi="Arial"/>
                  <w:noProof/>
                  <w:sz w:val="18"/>
                  <w:lang w:eastAsia="ko-KR"/>
                </w:rPr>
                <w:t>DC_1A_n258A</w:t>
              </w:r>
            </w:ins>
          </w:p>
        </w:tc>
        <w:tc>
          <w:tcPr>
            <w:tcW w:w="2230" w:type="dxa"/>
            <w:shd w:val="clear" w:color="auto" w:fill="auto"/>
            <w:noWrap/>
            <w:vAlign w:val="center"/>
          </w:tcPr>
          <w:p w:rsidR="003456B9" w:rsidRPr="00AE4694" w:rsidRDefault="003456B9" w:rsidP="003456B9">
            <w:pPr>
              <w:keepNext/>
              <w:keepLines/>
              <w:spacing w:after="0"/>
              <w:jc w:val="center"/>
              <w:rPr>
                <w:ins w:id="2411" w:author="Suhwan Lim" w:date="2019-05-21T17:27:00Z"/>
                <w:rFonts w:ascii="Arial" w:hAnsi="Arial"/>
                <w:noProof/>
                <w:sz w:val="18"/>
                <w:lang w:eastAsia="zh-CN"/>
              </w:rPr>
            </w:pPr>
            <w:ins w:id="2412" w:author="Suhwan Lim" w:date="2019-05-21T17:27:00Z">
              <w:r>
                <w:rPr>
                  <w:rFonts w:ascii="Arial" w:hAnsi="Arial"/>
                  <w:noProof/>
                  <w:sz w:val="18"/>
                  <w:lang w:eastAsia="zh-CN"/>
                </w:rPr>
                <w:t>1A</w:t>
              </w:r>
            </w:ins>
          </w:p>
        </w:tc>
        <w:tc>
          <w:tcPr>
            <w:tcW w:w="1975" w:type="dxa"/>
            <w:vAlign w:val="center"/>
          </w:tcPr>
          <w:p w:rsidR="003456B9" w:rsidRPr="00AE4694" w:rsidRDefault="003456B9" w:rsidP="003456B9">
            <w:pPr>
              <w:keepNext/>
              <w:keepLines/>
              <w:spacing w:after="0"/>
              <w:jc w:val="center"/>
              <w:rPr>
                <w:ins w:id="2413" w:author="Suhwan Lim" w:date="2019-05-21T17:27:00Z"/>
                <w:rFonts w:ascii="Arial" w:hAnsi="Arial"/>
                <w:noProof/>
                <w:sz w:val="18"/>
                <w:lang w:eastAsia="zh-CN"/>
              </w:rPr>
            </w:pPr>
            <w:ins w:id="2414" w:author="Suhwan Lim" w:date="2019-05-21T17:27:00Z">
              <w:r>
                <w:rPr>
                  <w:rFonts w:ascii="Arial" w:hAnsi="Arial" w:hint="eastAsia"/>
                  <w:noProof/>
                  <w:sz w:val="18"/>
                  <w:lang w:eastAsia="ko-KR"/>
                </w:rPr>
                <w:t>CA_n78A-n258A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3456B9" w:rsidRPr="00AE4694" w:rsidTr="00AD21D3">
        <w:trPr>
          <w:trHeight w:val="185"/>
          <w:jc w:val="center"/>
          <w:ins w:id="2415" w:author="Suhwan Lim" w:date="2019-05-21T17:27:00Z"/>
        </w:trPr>
        <w:tc>
          <w:tcPr>
            <w:tcW w:w="0" w:type="auto"/>
            <w:shd w:val="clear" w:color="auto" w:fill="auto"/>
            <w:noWrap/>
            <w:vAlign w:val="center"/>
          </w:tcPr>
          <w:p w:rsidR="003456B9" w:rsidRPr="00AE4694" w:rsidRDefault="003456B9" w:rsidP="003456B9">
            <w:pPr>
              <w:keepNext/>
              <w:keepLines/>
              <w:spacing w:after="0"/>
              <w:jc w:val="center"/>
              <w:rPr>
                <w:ins w:id="2416" w:author="Suhwan Lim" w:date="2019-05-21T17:27:00Z"/>
                <w:rFonts w:ascii="Arial" w:hAnsi="Arial"/>
                <w:noProof/>
                <w:sz w:val="18"/>
                <w:lang w:eastAsia="zh-CN"/>
              </w:rPr>
            </w:pPr>
            <w:ins w:id="2417" w:author="Suhwan Lim" w:date="2019-05-21T17:27:00Z">
              <w:r>
                <w:rPr>
                  <w:rFonts w:ascii="Arial" w:hAnsi="Arial" w:hint="eastAsia"/>
                  <w:noProof/>
                  <w:sz w:val="18"/>
                  <w:lang w:eastAsia="ko-KR"/>
                </w:rPr>
                <w:t>DC_1A_n79A-n258A</w:t>
              </w:r>
            </w:ins>
          </w:p>
        </w:tc>
        <w:tc>
          <w:tcPr>
            <w:tcW w:w="2694" w:type="dxa"/>
            <w:vAlign w:val="center"/>
          </w:tcPr>
          <w:p w:rsidR="003456B9" w:rsidRDefault="003456B9" w:rsidP="003456B9">
            <w:pPr>
              <w:keepNext/>
              <w:keepLines/>
              <w:spacing w:after="0"/>
              <w:jc w:val="center"/>
              <w:rPr>
                <w:ins w:id="2418" w:author="Suhwan Lim" w:date="2019-05-21T17:27:00Z"/>
                <w:rFonts w:ascii="Arial" w:hAnsi="Arial" w:hint="eastAsia"/>
                <w:noProof/>
                <w:sz w:val="18"/>
                <w:lang w:eastAsia="ko-KR"/>
              </w:rPr>
            </w:pPr>
            <w:ins w:id="2419" w:author="Suhwan Lim" w:date="2019-05-21T17:27:00Z">
              <w:r>
                <w:rPr>
                  <w:rFonts w:ascii="Arial" w:hAnsi="Arial" w:hint="eastAsia"/>
                  <w:noProof/>
                  <w:sz w:val="18"/>
                  <w:lang w:eastAsia="ko-KR"/>
                </w:rPr>
                <w:t>DC_1A_n79A</w:t>
              </w:r>
            </w:ins>
          </w:p>
          <w:p w:rsidR="003456B9" w:rsidRPr="00AE4694" w:rsidRDefault="003456B9" w:rsidP="003456B9">
            <w:pPr>
              <w:keepNext/>
              <w:keepLines/>
              <w:spacing w:after="0"/>
              <w:jc w:val="center"/>
              <w:rPr>
                <w:ins w:id="2420" w:author="Suhwan Lim" w:date="2019-05-21T17:27:00Z"/>
                <w:rFonts w:ascii="Arial" w:hAnsi="Arial"/>
                <w:noProof/>
                <w:sz w:val="18"/>
                <w:lang w:eastAsia="zh-CN"/>
              </w:rPr>
            </w:pPr>
            <w:ins w:id="2421" w:author="Suhwan Lim" w:date="2019-05-21T17:27:00Z">
              <w:r>
                <w:rPr>
                  <w:rFonts w:ascii="Arial" w:hAnsi="Arial"/>
                  <w:noProof/>
                  <w:sz w:val="18"/>
                  <w:lang w:eastAsia="ko-KR"/>
                </w:rPr>
                <w:t>DC_1A_n258A</w:t>
              </w:r>
            </w:ins>
          </w:p>
        </w:tc>
        <w:tc>
          <w:tcPr>
            <w:tcW w:w="2230" w:type="dxa"/>
            <w:shd w:val="clear" w:color="auto" w:fill="auto"/>
            <w:noWrap/>
            <w:vAlign w:val="center"/>
          </w:tcPr>
          <w:p w:rsidR="003456B9" w:rsidRPr="00AE4694" w:rsidRDefault="003456B9" w:rsidP="003456B9">
            <w:pPr>
              <w:keepNext/>
              <w:keepLines/>
              <w:spacing w:after="0"/>
              <w:jc w:val="center"/>
              <w:rPr>
                <w:ins w:id="2422" w:author="Suhwan Lim" w:date="2019-05-21T17:27:00Z"/>
                <w:rFonts w:ascii="Arial" w:hAnsi="Arial"/>
                <w:noProof/>
                <w:sz w:val="18"/>
                <w:lang w:eastAsia="zh-CN"/>
              </w:rPr>
            </w:pPr>
            <w:ins w:id="2423" w:author="Suhwan Lim" w:date="2019-05-21T17:27:00Z">
              <w:r>
                <w:rPr>
                  <w:rFonts w:ascii="Arial" w:hAnsi="Arial"/>
                  <w:noProof/>
                  <w:sz w:val="18"/>
                  <w:lang w:eastAsia="zh-CN"/>
                </w:rPr>
                <w:t>1A</w:t>
              </w:r>
            </w:ins>
          </w:p>
        </w:tc>
        <w:tc>
          <w:tcPr>
            <w:tcW w:w="1975" w:type="dxa"/>
            <w:vAlign w:val="center"/>
          </w:tcPr>
          <w:p w:rsidR="003456B9" w:rsidRPr="00AE4694" w:rsidRDefault="003456B9" w:rsidP="003456B9">
            <w:pPr>
              <w:keepNext/>
              <w:keepLines/>
              <w:spacing w:after="0"/>
              <w:jc w:val="center"/>
              <w:rPr>
                <w:ins w:id="2424" w:author="Suhwan Lim" w:date="2019-05-21T17:27:00Z"/>
                <w:rFonts w:ascii="Arial" w:hAnsi="Arial"/>
                <w:noProof/>
                <w:sz w:val="18"/>
                <w:lang w:eastAsia="zh-CN"/>
              </w:rPr>
            </w:pPr>
            <w:ins w:id="2425" w:author="Suhwan Lim" w:date="2019-05-21T17:27:00Z">
              <w:r>
                <w:rPr>
                  <w:rFonts w:ascii="Arial" w:hAnsi="Arial" w:hint="eastAsia"/>
                  <w:noProof/>
                  <w:sz w:val="18"/>
                  <w:lang w:eastAsia="ko-KR"/>
                </w:rPr>
                <w:t>CA_n79A-n258A</w:t>
              </w:r>
            </w:ins>
          </w:p>
        </w:tc>
      </w:tr>
      <w:tr w:rsidR="003456B9" w:rsidRPr="00AE4694" w:rsidTr="00AD21D3">
        <w:trPr>
          <w:trHeight w:val="185"/>
          <w:jc w:val="center"/>
          <w:ins w:id="2426" w:author="Suhwan Lim" w:date="2019-04-18T14:25:00Z"/>
        </w:trPr>
        <w:tc>
          <w:tcPr>
            <w:tcW w:w="0" w:type="auto"/>
            <w:shd w:val="clear" w:color="auto" w:fill="auto"/>
            <w:noWrap/>
            <w:vAlign w:val="center"/>
          </w:tcPr>
          <w:p w:rsidR="003456B9" w:rsidRPr="002D33EC" w:rsidRDefault="003456B9" w:rsidP="003456B9">
            <w:pPr>
              <w:keepNext/>
              <w:keepLines/>
              <w:spacing w:after="0"/>
              <w:jc w:val="center"/>
              <w:rPr>
                <w:ins w:id="2427" w:author="Suhwan Lim" w:date="2019-04-18T14:25:00Z"/>
                <w:rFonts w:ascii="Arial" w:hAnsi="Arial"/>
                <w:noProof/>
                <w:sz w:val="18"/>
                <w:lang w:eastAsia="ko-KR"/>
              </w:rPr>
            </w:pPr>
            <w:ins w:id="2428" w:author="Suhwan Lim" w:date="2019-04-18T14:25:00Z">
              <w:r>
                <w:rPr>
                  <w:rFonts w:ascii="Arial" w:hAnsi="Arial" w:hint="eastAsia"/>
                  <w:noProof/>
                  <w:sz w:val="18"/>
                  <w:lang w:eastAsia="ko-KR"/>
                </w:rPr>
                <w:t>DC_3A_n1A-n257A</w:t>
              </w:r>
            </w:ins>
          </w:p>
        </w:tc>
        <w:tc>
          <w:tcPr>
            <w:tcW w:w="2694" w:type="dxa"/>
            <w:vAlign w:val="center"/>
          </w:tcPr>
          <w:p w:rsidR="003456B9" w:rsidRDefault="003456B9" w:rsidP="003456B9">
            <w:pPr>
              <w:keepNext/>
              <w:keepLines/>
              <w:spacing w:after="0"/>
              <w:jc w:val="center"/>
              <w:rPr>
                <w:ins w:id="2429" w:author="Suhwan Lim" w:date="2019-04-18T14:25:00Z"/>
                <w:rFonts w:ascii="Arial" w:hAnsi="Arial"/>
                <w:noProof/>
                <w:sz w:val="18"/>
                <w:lang w:eastAsia="ko-KR"/>
              </w:rPr>
            </w:pPr>
            <w:ins w:id="2430" w:author="Suhwan Lim" w:date="2019-04-18T14:25:00Z">
              <w:r>
                <w:rPr>
                  <w:rFonts w:ascii="Arial" w:hAnsi="Arial" w:hint="eastAsia"/>
                  <w:noProof/>
                  <w:sz w:val="18"/>
                  <w:lang w:eastAsia="ko-KR"/>
                </w:rPr>
                <w:t>DC_3A_n1A</w:t>
              </w:r>
            </w:ins>
          </w:p>
          <w:p w:rsidR="003456B9" w:rsidRPr="002D33EC" w:rsidRDefault="003456B9" w:rsidP="003456B9">
            <w:pPr>
              <w:keepNext/>
              <w:keepLines/>
              <w:spacing w:after="0"/>
              <w:jc w:val="center"/>
              <w:rPr>
                <w:ins w:id="2431" w:author="Suhwan Lim" w:date="2019-04-18T14:25:00Z"/>
                <w:rFonts w:ascii="Arial" w:hAnsi="Arial"/>
                <w:noProof/>
                <w:sz w:val="18"/>
                <w:lang w:eastAsia="ko-KR"/>
              </w:rPr>
            </w:pPr>
            <w:ins w:id="2432" w:author="Suhwan Lim" w:date="2019-04-18T14:25:00Z">
              <w:r>
                <w:rPr>
                  <w:rFonts w:ascii="Arial" w:hAnsi="Arial"/>
                  <w:noProof/>
                  <w:sz w:val="18"/>
                  <w:lang w:eastAsia="ko-KR"/>
                </w:rPr>
                <w:t>DC_3A_n257A</w:t>
              </w:r>
            </w:ins>
          </w:p>
        </w:tc>
        <w:tc>
          <w:tcPr>
            <w:tcW w:w="2230" w:type="dxa"/>
            <w:shd w:val="clear" w:color="auto" w:fill="auto"/>
            <w:noWrap/>
            <w:vAlign w:val="center"/>
          </w:tcPr>
          <w:p w:rsidR="003456B9" w:rsidRPr="002D33EC" w:rsidRDefault="003456B9" w:rsidP="003456B9">
            <w:pPr>
              <w:keepNext/>
              <w:keepLines/>
              <w:spacing w:after="0"/>
              <w:jc w:val="center"/>
              <w:rPr>
                <w:ins w:id="2433" w:author="Suhwan Lim" w:date="2019-04-18T14:25:00Z"/>
                <w:rFonts w:ascii="Arial" w:hAnsi="Arial"/>
                <w:noProof/>
                <w:sz w:val="18"/>
                <w:lang w:eastAsia="zh-CN"/>
              </w:rPr>
            </w:pPr>
            <w:ins w:id="2434" w:author="Suhwan Lim" w:date="2019-04-18T14:26:00Z">
              <w:r>
                <w:rPr>
                  <w:rFonts w:ascii="Arial" w:hAnsi="Arial"/>
                  <w:noProof/>
                  <w:sz w:val="18"/>
                  <w:lang w:eastAsia="zh-CN"/>
                </w:rPr>
                <w:t>3A</w:t>
              </w:r>
            </w:ins>
          </w:p>
        </w:tc>
        <w:tc>
          <w:tcPr>
            <w:tcW w:w="1975" w:type="dxa"/>
            <w:vAlign w:val="center"/>
          </w:tcPr>
          <w:p w:rsidR="003456B9" w:rsidRPr="002D33EC" w:rsidRDefault="003456B9" w:rsidP="003456B9">
            <w:pPr>
              <w:keepNext/>
              <w:keepLines/>
              <w:spacing w:after="0"/>
              <w:jc w:val="center"/>
              <w:rPr>
                <w:ins w:id="2435" w:author="Suhwan Lim" w:date="2019-04-18T14:25:00Z"/>
                <w:rFonts w:ascii="Arial" w:hAnsi="Arial"/>
                <w:noProof/>
                <w:sz w:val="18"/>
                <w:lang w:eastAsia="ko-KR"/>
              </w:rPr>
            </w:pPr>
            <w:ins w:id="2436" w:author="Suhwan Lim" w:date="2019-04-18T14:26:00Z">
              <w:r>
                <w:rPr>
                  <w:rFonts w:ascii="Arial" w:hAnsi="Arial" w:hint="eastAsia"/>
                  <w:noProof/>
                  <w:sz w:val="18"/>
                  <w:lang w:eastAsia="ko-KR"/>
                </w:rPr>
                <w:t>CA_n1A-n257A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3456B9" w:rsidRPr="00AE4694" w:rsidTr="00AD21D3">
        <w:trPr>
          <w:trHeight w:val="185"/>
          <w:jc w:val="center"/>
          <w:ins w:id="2437" w:author="Suhwan Lim" w:date="2019-05-21T17:28:00Z"/>
        </w:trPr>
        <w:tc>
          <w:tcPr>
            <w:tcW w:w="0" w:type="auto"/>
            <w:shd w:val="clear" w:color="auto" w:fill="auto"/>
            <w:noWrap/>
            <w:vAlign w:val="center"/>
          </w:tcPr>
          <w:p w:rsidR="003456B9" w:rsidRPr="00AE4694" w:rsidRDefault="003456B9" w:rsidP="003456B9">
            <w:pPr>
              <w:keepNext/>
              <w:keepLines/>
              <w:spacing w:after="0"/>
              <w:jc w:val="center"/>
              <w:rPr>
                <w:ins w:id="2438" w:author="Suhwan Lim" w:date="2019-05-21T17:28:00Z"/>
                <w:rFonts w:ascii="Arial" w:hAnsi="Arial"/>
                <w:noProof/>
                <w:sz w:val="18"/>
                <w:lang w:eastAsia="zh-CN"/>
              </w:rPr>
            </w:pPr>
            <w:ins w:id="2439" w:author="Suhwan Lim" w:date="2019-05-21T17:28:00Z">
              <w:r>
                <w:rPr>
                  <w:rFonts w:ascii="Arial" w:hAnsi="Arial" w:hint="eastAsia"/>
                  <w:noProof/>
                  <w:sz w:val="18"/>
                  <w:lang w:eastAsia="ko-KR"/>
                </w:rPr>
                <w:t>DC_3A_n77A-n258A</w:t>
              </w:r>
            </w:ins>
          </w:p>
        </w:tc>
        <w:tc>
          <w:tcPr>
            <w:tcW w:w="2694" w:type="dxa"/>
            <w:vAlign w:val="center"/>
          </w:tcPr>
          <w:p w:rsidR="003456B9" w:rsidRDefault="003456B9" w:rsidP="003456B9">
            <w:pPr>
              <w:keepNext/>
              <w:keepLines/>
              <w:spacing w:after="0"/>
              <w:jc w:val="center"/>
              <w:rPr>
                <w:ins w:id="2440" w:author="Suhwan Lim" w:date="2019-05-21T17:28:00Z"/>
                <w:rFonts w:ascii="Arial" w:hAnsi="Arial" w:hint="eastAsia"/>
                <w:noProof/>
                <w:sz w:val="18"/>
                <w:lang w:eastAsia="ko-KR"/>
              </w:rPr>
            </w:pPr>
            <w:ins w:id="2441" w:author="Suhwan Lim" w:date="2019-05-21T17:28:00Z">
              <w:r>
                <w:rPr>
                  <w:rFonts w:ascii="Arial" w:hAnsi="Arial" w:hint="eastAsia"/>
                  <w:noProof/>
                  <w:sz w:val="18"/>
                  <w:lang w:eastAsia="ko-KR"/>
                </w:rPr>
                <w:t>DC_3A_n77A</w:t>
              </w:r>
            </w:ins>
          </w:p>
          <w:p w:rsidR="003456B9" w:rsidRPr="00AE4694" w:rsidRDefault="003456B9" w:rsidP="003456B9">
            <w:pPr>
              <w:keepNext/>
              <w:keepLines/>
              <w:spacing w:after="0"/>
              <w:jc w:val="center"/>
              <w:rPr>
                <w:ins w:id="2442" w:author="Suhwan Lim" w:date="2019-05-21T17:28:00Z"/>
                <w:rFonts w:ascii="Arial" w:hAnsi="Arial"/>
                <w:noProof/>
                <w:sz w:val="18"/>
                <w:lang w:eastAsia="zh-CN"/>
              </w:rPr>
            </w:pPr>
            <w:ins w:id="2443" w:author="Suhwan Lim" w:date="2019-05-21T17:28:00Z">
              <w:r>
                <w:rPr>
                  <w:rFonts w:ascii="Arial" w:hAnsi="Arial"/>
                  <w:noProof/>
                  <w:sz w:val="18"/>
                  <w:lang w:eastAsia="ko-KR"/>
                </w:rPr>
                <w:t>DC_3A_n258A</w:t>
              </w:r>
            </w:ins>
          </w:p>
        </w:tc>
        <w:tc>
          <w:tcPr>
            <w:tcW w:w="2230" w:type="dxa"/>
            <w:shd w:val="clear" w:color="auto" w:fill="auto"/>
            <w:noWrap/>
            <w:vAlign w:val="center"/>
          </w:tcPr>
          <w:p w:rsidR="003456B9" w:rsidRPr="00AE4694" w:rsidRDefault="003456B9" w:rsidP="003456B9">
            <w:pPr>
              <w:keepNext/>
              <w:keepLines/>
              <w:spacing w:after="0"/>
              <w:jc w:val="center"/>
              <w:rPr>
                <w:ins w:id="2444" w:author="Suhwan Lim" w:date="2019-05-21T17:28:00Z"/>
                <w:rFonts w:ascii="Arial" w:hAnsi="Arial"/>
                <w:noProof/>
                <w:sz w:val="18"/>
                <w:lang w:eastAsia="zh-CN"/>
              </w:rPr>
            </w:pPr>
            <w:ins w:id="2445" w:author="Suhwan Lim" w:date="2019-05-21T17:28:00Z">
              <w:r>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46" w:author="Suhwan Lim" w:date="2019-05-21T17:28:00Z"/>
                <w:rFonts w:ascii="Arial" w:hAnsi="Arial"/>
                <w:noProof/>
                <w:sz w:val="18"/>
                <w:lang w:eastAsia="zh-CN"/>
              </w:rPr>
            </w:pPr>
            <w:ins w:id="2447" w:author="Suhwan Lim" w:date="2019-05-21T17:28:00Z">
              <w:r>
                <w:rPr>
                  <w:rFonts w:ascii="Arial" w:hAnsi="Arial" w:hint="eastAsia"/>
                  <w:noProof/>
                  <w:sz w:val="18"/>
                  <w:lang w:eastAsia="ko-KR"/>
                </w:rPr>
                <w:t>CA_n77A-n258A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lastRenderedPageBreak/>
              <w:t>DC_3A_n78A-n257E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3456B9" w:rsidRPr="00AE4694" w:rsidTr="00AD21D3">
        <w:trPr>
          <w:trHeight w:val="185"/>
          <w:jc w:val="center"/>
          <w:ins w:id="2448"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49" w:author="Suhwan Lim" w:date="2019-04-18T13:38:00Z"/>
                <w:rFonts w:ascii="Arial" w:hAnsi="Arial"/>
                <w:noProof/>
                <w:sz w:val="18"/>
                <w:lang w:eastAsia="zh-CN"/>
              </w:rPr>
            </w:pPr>
            <w:ins w:id="2450" w:author="Suhwan Lim" w:date="2019-04-18T13:38:00Z">
              <w:r w:rsidRPr="001B0F7A">
                <w:rPr>
                  <w:rFonts w:ascii="Arial" w:hAnsi="Arial"/>
                  <w:noProof/>
                  <w:sz w:val="18"/>
                  <w:lang w:eastAsia="zh-CN"/>
                </w:rPr>
                <w:t>DC_3A_n78A-n257G</w:t>
              </w:r>
            </w:ins>
          </w:p>
        </w:tc>
        <w:tc>
          <w:tcPr>
            <w:tcW w:w="2694" w:type="dxa"/>
            <w:vAlign w:val="center"/>
          </w:tcPr>
          <w:p w:rsidR="003456B9" w:rsidRPr="001B0F7A" w:rsidRDefault="003456B9" w:rsidP="003456B9">
            <w:pPr>
              <w:keepNext/>
              <w:keepLines/>
              <w:spacing w:after="0"/>
              <w:jc w:val="center"/>
              <w:rPr>
                <w:ins w:id="2451" w:author="Suhwan Lim" w:date="2019-04-18T13:38:00Z"/>
                <w:rFonts w:ascii="Arial" w:hAnsi="Arial"/>
                <w:noProof/>
                <w:sz w:val="18"/>
                <w:lang w:eastAsia="zh-CN"/>
              </w:rPr>
            </w:pPr>
            <w:ins w:id="2452"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53" w:author="Suhwan Lim" w:date="2019-04-18T13:38:00Z"/>
                <w:rFonts w:ascii="Arial" w:hAnsi="Arial"/>
                <w:noProof/>
                <w:sz w:val="18"/>
                <w:lang w:eastAsia="zh-CN"/>
              </w:rPr>
            </w:pPr>
            <w:ins w:id="2454"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55" w:author="Suhwan Lim" w:date="2019-04-18T13:38:00Z"/>
                <w:rFonts w:ascii="Arial" w:hAnsi="Arial"/>
                <w:noProof/>
                <w:sz w:val="18"/>
                <w:lang w:eastAsia="zh-CN"/>
              </w:rPr>
            </w:pPr>
            <w:ins w:id="2456"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57" w:author="Suhwan Lim" w:date="2019-04-18T13:38:00Z"/>
                <w:rFonts w:ascii="Arial" w:hAnsi="Arial"/>
                <w:noProof/>
                <w:sz w:val="18"/>
                <w:lang w:eastAsia="zh-CN"/>
              </w:rPr>
            </w:pPr>
            <w:ins w:id="2458" w:author="Suhwan Lim" w:date="2019-04-18T13:38:00Z">
              <w:r w:rsidRPr="001B0F7A">
                <w:rPr>
                  <w:rFonts w:ascii="Arial" w:hAnsi="Arial"/>
                  <w:noProof/>
                  <w:sz w:val="18"/>
                  <w:lang w:eastAsia="zh-CN"/>
                </w:rPr>
                <w:t>CA_n78A-n257G</w:t>
              </w:r>
            </w:ins>
          </w:p>
        </w:tc>
      </w:tr>
      <w:tr w:rsidR="003456B9" w:rsidRPr="00AE4694" w:rsidTr="00AD21D3">
        <w:trPr>
          <w:trHeight w:val="185"/>
          <w:jc w:val="center"/>
          <w:ins w:id="2459"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60" w:author="Suhwan Lim" w:date="2019-04-18T13:38:00Z"/>
                <w:rFonts w:ascii="Arial" w:hAnsi="Arial"/>
                <w:noProof/>
                <w:sz w:val="18"/>
                <w:lang w:eastAsia="zh-CN"/>
              </w:rPr>
            </w:pPr>
            <w:ins w:id="2461" w:author="Suhwan Lim" w:date="2019-04-18T13:38:00Z">
              <w:r w:rsidRPr="001B0F7A">
                <w:rPr>
                  <w:rFonts w:ascii="Arial" w:hAnsi="Arial"/>
                  <w:noProof/>
                  <w:sz w:val="18"/>
                  <w:lang w:eastAsia="zh-CN"/>
                </w:rPr>
                <w:t>DC_3A_n78A-n257H</w:t>
              </w:r>
            </w:ins>
          </w:p>
        </w:tc>
        <w:tc>
          <w:tcPr>
            <w:tcW w:w="2694" w:type="dxa"/>
            <w:vAlign w:val="center"/>
          </w:tcPr>
          <w:p w:rsidR="003456B9" w:rsidRPr="001B0F7A" w:rsidRDefault="003456B9" w:rsidP="003456B9">
            <w:pPr>
              <w:keepNext/>
              <w:keepLines/>
              <w:spacing w:after="0"/>
              <w:jc w:val="center"/>
              <w:rPr>
                <w:ins w:id="2462" w:author="Suhwan Lim" w:date="2019-04-18T13:38:00Z"/>
                <w:rFonts w:ascii="Arial" w:hAnsi="Arial"/>
                <w:noProof/>
                <w:sz w:val="18"/>
                <w:lang w:eastAsia="zh-CN"/>
              </w:rPr>
            </w:pPr>
            <w:ins w:id="2463"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64" w:author="Suhwan Lim" w:date="2019-04-18T13:38:00Z"/>
                <w:rFonts w:ascii="Arial" w:hAnsi="Arial"/>
                <w:noProof/>
                <w:sz w:val="18"/>
                <w:lang w:eastAsia="zh-CN"/>
              </w:rPr>
            </w:pPr>
            <w:ins w:id="2465"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66" w:author="Suhwan Lim" w:date="2019-04-18T13:38:00Z"/>
                <w:rFonts w:ascii="Arial" w:hAnsi="Arial"/>
                <w:noProof/>
                <w:sz w:val="18"/>
                <w:lang w:eastAsia="zh-CN"/>
              </w:rPr>
            </w:pPr>
            <w:ins w:id="2467"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68" w:author="Suhwan Lim" w:date="2019-04-18T13:38:00Z"/>
                <w:rFonts w:ascii="Arial" w:hAnsi="Arial"/>
                <w:noProof/>
                <w:sz w:val="18"/>
                <w:lang w:eastAsia="zh-CN"/>
              </w:rPr>
            </w:pPr>
            <w:ins w:id="2469" w:author="Suhwan Lim" w:date="2019-04-18T13:38:00Z">
              <w:r w:rsidRPr="001B0F7A">
                <w:rPr>
                  <w:rFonts w:ascii="Arial" w:hAnsi="Arial"/>
                  <w:noProof/>
                  <w:sz w:val="18"/>
                  <w:lang w:eastAsia="zh-CN"/>
                </w:rPr>
                <w:t>CA_n78A-n257H</w:t>
              </w:r>
            </w:ins>
          </w:p>
        </w:tc>
      </w:tr>
      <w:tr w:rsidR="003456B9" w:rsidRPr="00AE4694" w:rsidTr="00AD21D3">
        <w:trPr>
          <w:trHeight w:val="185"/>
          <w:jc w:val="center"/>
          <w:ins w:id="2470"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71" w:author="Suhwan Lim" w:date="2019-04-18T13:38:00Z"/>
                <w:rFonts w:ascii="Arial" w:hAnsi="Arial"/>
                <w:noProof/>
                <w:sz w:val="18"/>
                <w:lang w:eastAsia="zh-CN"/>
              </w:rPr>
            </w:pPr>
            <w:ins w:id="2472" w:author="Suhwan Lim" w:date="2019-04-18T13:38:00Z">
              <w:r w:rsidRPr="001B0F7A">
                <w:rPr>
                  <w:rFonts w:ascii="Arial" w:hAnsi="Arial"/>
                  <w:noProof/>
                  <w:sz w:val="18"/>
                  <w:lang w:eastAsia="zh-CN"/>
                </w:rPr>
                <w:t>DC_3A_n78A-n257I</w:t>
              </w:r>
            </w:ins>
          </w:p>
        </w:tc>
        <w:tc>
          <w:tcPr>
            <w:tcW w:w="2694" w:type="dxa"/>
            <w:vAlign w:val="center"/>
          </w:tcPr>
          <w:p w:rsidR="003456B9" w:rsidRPr="001B0F7A" w:rsidRDefault="003456B9" w:rsidP="003456B9">
            <w:pPr>
              <w:keepNext/>
              <w:keepLines/>
              <w:spacing w:after="0"/>
              <w:jc w:val="center"/>
              <w:rPr>
                <w:ins w:id="2473" w:author="Suhwan Lim" w:date="2019-04-18T13:38:00Z"/>
                <w:rFonts w:ascii="Arial" w:hAnsi="Arial"/>
                <w:noProof/>
                <w:sz w:val="18"/>
                <w:lang w:eastAsia="zh-CN"/>
              </w:rPr>
            </w:pPr>
            <w:ins w:id="2474"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75" w:author="Suhwan Lim" w:date="2019-04-18T13:38:00Z"/>
                <w:rFonts w:ascii="Arial" w:hAnsi="Arial"/>
                <w:noProof/>
                <w:sz w:val="18"/>
                <w:lang w:eastAsia="zh-CN"/>
              </w:rPr>
            </w:pPr>
            <w:ins w:id="2476"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77" w:author="Suhwan Lim" w:date="2019-04-18T13:38:00Z"/>
                <w:rFonts w:ascii="Arial" w:hAnsi="Arial"/>
                <w:noProof/>
                <w:sz w:val="18"/>
                <w:lang w:eastAsia="zh-CN"/>
              </w:rPr>
            </w:pPr>
            <w:ins w:id="2478"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79" w:author="Suhwan Lim" w:date="2019-04-18T13:38:00Z"/>
                <w:rFonts w:ascii="Arial" w:hAnsi="Arial"/>
                <w:noProof/>
                <w:sz w:val="18"/>
                <w:lang w:eastAsia="zh-CN"/>
              </w:rPr>
            </w:pPr>
            <w:ins w:id="2480" w:author="Suhwan Lim" w:date="2019-04-18T13:38:00Z">
              <w:r w:rsidRPr="001B0F7A">
                <w:rPr>
                  <w:rFonts w:ascii="Arial" w:hAnsi="Arial"/>
                  <w:noProof/>
                  <w:sz w:val="18"/>
                  <w:lang w:eastAsia="zh-CN"/>
                </w:rPr>
                <w:t>CA_n78A-n257I</w:t>
              </w:r>
            </w:ins>
          </w:p>
        </w:tc>
      </w:tr>
      <w:tr w:rsidR="003456B9" w:rsidRPr="00AE4694" w:rsidTr="00AD21D3">
        <w:trPr>
          <w:trHeight w:val="185"/>
          <w:jc w:val="center"/>
          <w:ins w:id="2481"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82" w:author="Suhwan Lim" w:date="2019-04-18T13:38:00Z"/>
                <w:rFonts w:ascii="Arial" w:hAnsi="Arial"/>
                <w:noProof/>
                <w:sz w:val="18"/>
                <w:lang w:eastAsia="zh-CN"/>
              </w:rPr>
            </w:pPr>
            <w:ins w:id="2483" w:author="Suhwan Lim" w:date="2019-04-18T13:38:00Z">
              <w:r w:rsidRPr="001B0F7A">
                <w:rPr>
                  <w:rFonts w:ascii="Arial" w:hAnsi="Arial"/>
                  <w:noProof/>
                  <w:sz w:val="18"/>
                  <w:lang w:eastAsia="zh-CN"/>
                </w:rPr>
                <w:t>DC_3A_n78A-n257J</w:t>
              </w:r>
            </w:ins>
          </w:p>
        </w:tc>
        <w:tc>
          <w:tcPr>
            <w:tcW w:w="2694" w:type="dxa"/>
            <w:vAlign w:val="center"/>
          </w:tcPr>
          <w:p w:rsidR="003456B9" w:rsidRPr="001B0F7A" w:rsidRDefault="003456B9" w:rsidP="003456B9">
            <w:pPr>
              <w:keepNext/>
              <w:keepLines/>
              <w:spacing w:after="0"/>
              <w:jc w:val="center"/>
              <w:rPr>
                <w:ins w:id="2484" w:author="Suhwan Lim" w:date="2019-04-18T13:38:00Z"/>
                <w:rFonts w:ascii="Arial" w:hAnsi="Arial"/>
                <w:noProof/>
                <w:sz w:val="18"/>
                <w:lang w:eastAsia="zh-CN"/>
              </w:rPr>
            </w:pPr>
            <w:ins w:id="2485"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86" w:author="Suhwan Lim" w:date="2019-04-18T13:38:00Z"/>
                <w:rFonts w:ascii="Arial" w:hAnsi="Arial"/>
                <w:noProof/>
                <w:sz w:val="18"/>
                <w:lang w:eastAsia="zh-CN"/>
              </w:rPr>
            </w:pPr>
            <w:ins w:id="2487"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88" w:author="Suhwan Lim" w:date="2019-04-18T13:38:00Z"/>
                <w:rFonts w:ascii="Arial" w:hAnsi="Arial"/>
                <w:noProof/>
                <w:sz w:val="18"/>
                <w:lang w:eastAsia="zh-CN"/>
              </w:rPr>
            </w:pPr>
            <w:ins w:id="2489"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90" w:author="Suhwan Lim" w:date="2019-04-18T13:38:00Z"/>
                <w:rFonts w:ascii="Arial" w:hAnsi="Arial"/>
                <w:noProof/>
                <w:sz w:val="18"/>
                <w:lang w:eastAsia="zh-CN"/>
              </w:rPr>
            </w:pPr>
            <w:ins w:id="2491" w:author="Suhwan Lim" w:date="2019-04-18T13:38:00Z">
              <w:r w:rsidRPr="001B0F7A">
                <w:rPr>
                  <w:rFonts w:ascii="Arial" w:hAnsi="Arial"/>
                  <w:noProof/>
                  <w:sz w:val="18"/>
                  <w:lang w:eastAsia="zh-CN"/>
                </w:rPr>
                <w:t>CA_n78A-n257J</w:t>
              </w:r>
            </w:ins>
          </w:p>
        </w:tc>
      </w:tr>
      <w:tr w:rsidR="003456B9" w:rsidRPr="00AE4694" w:rsidTr="00AD21D3">
        <w:trPr>
          <w:trHeight w:val="185"/>
          <w:jc w:val="center"/>
          <w:ins w:id="2492"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93" w:author="Suhwan Lim" w:date="2019-04-18T13:38:00Z"/>
                <w:rFonts w:ascii="Arial" w:hAnsi="Arial"/>
                <w:noProof/>
                <w:sz w:val="18"/>
                <w:lang w:eastAsia="zh-CN"/>
              </w:rPr>
            </w:pPr>
            <w:ins w:id="2494" w:author="Suhwan Lim" w:date="2019-04-18T13:38:00Z">
              <w:r w:rsidRPr="001B0F7A">
                <w:rPr>
                  <w:rFonts w:ascii="Arial" w:hAnsi="Arial"/>
                  <w:noProof/>
                  <w:sz w:val="18"/>
                  <w:lang w:eastAsia="zh-CN"/>
                </w:rPr>
                <w:t>DC_3A_n78A-n257K</w:t>
              </w:r>
            </w:ins>
          </w:p>
        </w:tc>
        <w:tc>
          <w:tcPr>
            <w:tcW w:w="2694" w:type="dxa"/>
            <w:vAlign w:val="center"/>
          </w:tcPr>
          <w:p w:rsidR="003456B9" w:rsidRPr="001B0F7A" w:rsidRDefault="003456B9" w:rsidP="003456B9">
            <w:pPr>
              <w:keepNext/>
              <w:keepLines/>
              <w:spacing w:after="0"/>
              <w:jc w:val="center"/>
              <w:rPr>
                <w:ins w:id="2495" w:author="Suhwan Lim" w:date="2019-04-18T13:38:00Z"/>
                <w:rFonts w:ascii="Arial" w:hAnsi="Arial"/>
                <w:noProof/>
                <w:sz w:val="18"/>
                <w:lang w:eastAsia="zh-CN"/>
              </w:rPr>
            </w:pPr>
            <w:ins w:id="2496"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97" w:author="Suhwan Lim" w:date="2019-04-18T13:38:00Z"/>
                <w:rFonts w:ascii="Arial" w:hAnsi="Arial"/>
                <w:noProof/>
                <w:sz w:val="18"/>
                <w:lang w:eastAsia="zh-CN"/>
              </w:rPr>
            </w:pPr>
            <w:ins w:id="2498"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99" w:author="Suhwan Lim" w:date="2019-04-18T13:38:00Z"/>
                <w:rFonts w:ascii="Arial" w:hAnsi="Arial"/>
                <w:noProof/>
                <w:sz w:val="18"/>
                <w:lang w:eastAsia="zh-CN"/>
              </w:rPr>
            </w:pPr>
            <w:ins w:id="2500"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01" w:author="Suhwan Lim" w:date="2019-04-18T13:38:00Z"/>
                <w:rFonts w:ascii="Arial" w:hAnsi="Arial"/>
                <w:noProof/>
                <w:sz w:val="18"/>
                <w:lang w:eastAsia="zh-CN"/>
              </w:rPr>
            </w:pPr>
            <w:ins w:id="2502" w:author="Suhwan Lim" w:date="2019-04-18T13:38:00Z">
              <w:r w:rsidRPr="001B0F7A">
                <w:rPr>
                  <w:rFonts w:ascii="Arial" w:hAnsi="Arial"/>
                  <w:noProof/>
                  <w:sz w:val="18"/>
                  <w:lang w:eastAsia="zh-CN"/>
                </w:rPr>
                <w:t>CA_n78A-n257K</w:t>
              </w:r>
            </w:ins>
          </w:p>
        </w:tc>
      </w:tr>
      <w:tr w:rsidR="003456B9" w:rsidRPr="00AE4694" w:rsidTr="00AD21D3">
        <w:trPr>
          <w:trHeight w:val="185"/>
          <w:jc w:val="center"/>
          <w:ins w:id="2503"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04" w:author="Suhwan Lim" w:date="2019-04-18T13:38:00Z"/>
                <w:rFonts w:ascii="Arial" w:hAnsi="Arial"/>
                <w:noProof/>
                <w:sz w:val="18"/>
                <w:lang w:eastAsia="zh-CN"/>
              </w:rPr>
            </w:pPr>
            <w:ins w:id="2505" w:author="Suhwan Lim" w:date="2019-04-18T13:38:00Z">
              <w:r w:rsidRPr="001B0F7A">
                <w:rPr>
                  <w:rFonts w:ascii="Arial" w:hAnsi="Arial"/>
                  <w:noProof/>
                  <w:sz w:val="18"/>
                  <w:lang w:eastAsia="zh-CN"/>
                </w:rPr>
                <w:t>DC_3A_n78A-n257L</w:t>
              </w:r>
            </w:ins>
          </w:p>
        </w:tc>
        <w:tc>
          <w:tcPr>
            <w:tcW w:w="2694" w:type="dxa"/>
            <w:vAlign w:val="center"/>
          </w:tcPr>
          <w:p w:rsidR="003456B9" w:rsidRPr="001B0F7A" w:rsidRDefault="003456B9" w:rsidP="003456B9">
            <w:pPr>
              <w:keepNext/>
              <w:keepLines/>
              <w:spacing w:after="0"/>
              <w:jc w:val="center"/>
              <w:rPr>
                <w:ins w:id="2506" w:author="Suhwan Lim" w:date="2019-04-18T13:38:00Z"/>
                <w:rFonts w:ascii="Arial" w:hAnsi="Arial"/>
                <w:noProof/>
                <w:sz w:val="18"/>
                <w:lang w:eastAsia="zh-CN"/>
              </w:rPr>
            </w:pPr>
            <w:ins w:id="2507"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508" w:author="Suhwan Lim" w:date="2019-04-18T13:38:00Z"/>
                <w:rFonts w:ascii="Arial" w:hAnsi="Arial"/>
                <w:noProof/>
                <w:sz w:val="18"/>
                <w:lang w:eastAsia="zh-CN"/>
              </w:rPr>
            </w:pPr>
            <w:ins w:id="2509"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510" w:author="Suhwan Lim" w:date="2019-04-18T13:38:00Z"/>
                <w:rFonts w:ascii="Arial" w:hAnsi="Arial"/>
                <w:noProof/>
                <w:sz w:val="18"/>
                <w:lang w:eastAsia="zh-CN"/>
              </w:rPr>
            </w:pPr>
            <w:ins w:id="2511"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12" w:author="Suhwan Lim" w:date="2019-04-18T13:38:00Z"/>
                <w:rFonts w:ascii="Arial" w:hAnsi="Arial"/>
                <w:noProof/>
                <w:sz w:val="18"/>
                <w:lang w:eastAsia="zh-CN"/>
              </w:rPr>
            </w:pPr>
            <w:ins w:id="2513" w:author="Suhwan Lim" w:date="2019-04-18T13:38:00Z">
              <w:r w:rsidRPr="001B0F7A">
                <w:rPr>
                  <w:rFonts w:ascii="Arial" w:hAnsi="Arial"/>
                  <w:noProof/>
                  <w:sz w:val="18"/>
                  <w:lang w:eastAsia="zh-CN"/>
                </w:rPr>
                <w:t>CA_n78A-n257L</w:t>
              </w:r>
            </w:ins>
          </w:p>
        </w:tc>
      </w:tr>
      <w:tr w:rsidR="003456B9" w:rsidRPr="00AE4694" w:rsidTr="00AD21D3">
        <w:trPr>
          <w:trHeight w:val="185"/>
          <w:jc w:val="center"/>
          <w:ins w:id="2514"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15" w:author="Suhwan Lim" w:date="2019-04-18T13:38:00Z"/>
                <w:rFonts w:ascii="Arial" w:hAnsi="Arial"/>
                <w:noProof/>
                <w:sz w:val="18"/>
                <w:lang w:eastAsia="zh-CN"/>
              </w:rPr>
            </w:pPr>
            <w:ins w:id="2516" w:author="Suhwan Lim" w:date="2019-04-18T13:38:00Z">
              <w:r w:rsidRPr="001B0F7A">
                <w:rPr>
                  <w:rFonts w:ascii="Arial" w:hAnsi="Arial"/>
                  <w:noProof/>
                  <w:sz w:val="18"/>
                  <w:lang w:eastAsia="zh-CN"/>
                </w:rPr>
                <w:t>DC_3A_n78A-n257M</w:t>
              </w:r>
            </w:ins>
          </w:p>
        </w:tc>
        <w:tc>
          <w:tcPr>
            <w:tcW w:w="2694" w:type="dxa"/>
            <w:vAlign w:val="center"/>
          </w:tcPr>
          <w:p w:rsidR="003456B9" w:rsidRPr="001B0F7A" w:rsidRDefault="003456B9" w:rsidP="003456B9">
            <w:pPr>
              <w:keepNext/>
              <w:keepLines/>
              <w:spacing w:after="0"/>
              <w:jc w:val="center"/>
              <w:rPr>
                <w:ins w:id="2517" w:author="Suhwan Lim" w:date="2019-04-18T13:38:00Z"/>
                <w:rFonts w:ascii="Arial" w:hAnsi="Arial"/>
                <w:noProof/>
                <w:sz w:val="18"/>
                <w:lang w:eastAsia="zh-CN"/>
              </w:rPr>
            </w:pPr>
            <w:ins w:id="2518"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519" w:author="Suhwan Lim" w:date="2019-04-18T13:38:00Z"/>
                <w:rFonts w:ascii="Arial" w:hAnsi="Arial"/>
                <w:noProof/>
                <w:sz w:val="18"/>
                <w:lang w:eastAsia="zh-CN"/>
              </w:rPr>
            </w:pPr>
            <w:ins w:id="2520"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521" w:author="Suhwan Lim" w:date="2019-04-18T13:38:00Z"/>
                <w:rFonts w:ascii="Arial" w:hAnsi="Arial"/>
                <w:noProof/>
                <w:sz w:val="18"/>
                <w:lang w:eastAsia="zh-CN"/>
              </w:rPr>
            </w:pPr>
            <w:ins w:id="2522"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23" w:author="Suhwan Lim" w:date="2019-04-18T13:38:00Z"/>
                <w:rFonts w:ascii="Arial" w:hAnsi="Arial"/>
                <w:noProof/>
                <w:sz w:val="18"/>
                <w:lang w:eastAsia="zh-CN"/>
              </w:rPr>
            </w:pPr>
            <w:ins w:id="2524" w:author="Suhwan Lim" w:date="2019-04-18T13:38:00Z">
              <w:r w:rsidRPr="001B0F7A">
                <w:rPr>
                  <w:rFonts w:ascii="Arial" w:hAnsi="Arial"/>
                  <w:noProof/>
                  <w:sz w:val="18"/>
                  <w:lang w:eastAsia="zh-CN"/>
                </w:rPr>
                <w:t>CA_n78A-n257M</w:t>
              </w:r>
            </w:ins>
          </w:p>
        </w:tc>
      </w:tr>
      <w:tr w:rsidR="003456B9" w:rsidRPr="00AE4694" w:rsidTr="00AD21D3">
        <w:trPr>
          <w:trHeight w:val="185"/>
          <w:jc w:val="center"/>
          <w:ins w:id="2525" w:author="Suhwan Lim" w:date="2019-05-21T17:30:00Z"/>
        </w:trPr>
        <w:tc>
          <w:tcPr>
            <w:tcW w:w="0" w:type="auto"/>
            <w:shd w:val="clear" w:color="auto" w:fill="auto"/>
            <w:noWrap/>
            <w:vAlign w:val="center"/>
          </w:tcPr>
          <w:p w:rsidR="003456B9" w:rsidRPr="001B0F7A" w:rsidRDefault="003456B9" w:rsidP="003456B9">
            <w:pPr>
              <w:keepNext/>
              <w:keepLines/>
              <w:spacing w:after="0"/>
              <w:jc w:val="center"/>
              <w:rPr>
                <w:ins w:id="2526" w:author="Suhwan Lim" w:date="2019-05-21T17:30:00Z"/>
                <w:rFonts w:ascii="Arial" w:hAnsi="Arial"/>
                <w:noProof/>
                <w:sz w:val="18"/>
                <w:lang w:eastAsia="zh-CN"/>
              </w:rPr>
            </w:pPr>
            <w:ins w:id="2527" w:author="Suhwan Lim" w:date="2019-05-21T17:30:00Z">
              <w:r w:rsidRPr="001B0F7A">
                <w:rPr>
                  <w:rFonts w:ascii="Arial" w:hAnsi="Arial"/>
                  <w:noProof/>
                  <w:sz w:val="18"/>
                  <w:lang w:eastAsia="zh-CN"/>
                </w:rPr>
                <w:t>DC_3A</w:t>
              </w:r>
              <w:r>
                <w:rPr>
                  <w:rFonts w:ascii="Arial" w:hAnsi="Arial"/>
                  <w:noProof/>
                  <w:sz w:val="18"/>
                  <w:lang w:eastAsia="zh-CN"/>
                </w:rPr>
                <w:t>-3A</w:t>
              </w:r>
              <w:r w:rsidRPr="001B0F7A">
                <w:rPr>
                  <w:rFonts w:ascii="Arial" w:hAnsi="Arial"/>
                  <w:noProof/>
                  <w:sz w:val="18"/>
                  <w:lang w:eastAsia="zh-CN"/>
                </w:rPr>
                <w:t>_n78A-n257</w:t>
              </w:r>
              <w:r>
                <w:rPr>
                  <w:rFonts w:ascii="Arial" w:hAnsi="Arial"/>
                  <w:noProof/>
                  <w:sz w:val="18"/>
                  <w:lang w:eastAsia="zh-CN"/>
                </w:rPr>
                <w:t>A</w:t>
              </w:r>
            </w:ins>
          </w:p>
        </w:tc>
        <w:tc>
          <w:tcPr>
            <w:tcW w:w="2694" w:type="dxa"/>
            <w:vAlign w:val="center"/>
          </w:tcPr>
          <w:p w:rsidR="003456B9" w:rsidRPr="001B0F7A" w:rsidRDefault="003456B9" w:rsidP="003456B9">
            <w:pPr>
              <w:keepNext/>
              <w:keepLines/>
              <w:spacing w:after="0"/>
              <w:jc w:val="center"/>
              <w:rPr>
                <w:ins w:id="2528" w:author="Suhwan Lim" w:date="2019-05-21T17:30:00Z"/>
                <w:rFonts w:ascii="Arial" w:hAnsi="Arial"/>
                <w:noProof/>
                <w:sz w:val="18"/>
                <w:lang w:eastAsia="zh-CN"/>
              </w:rPr>
            </w:pPr>
            <w:ins w:id="2529" w:author="Suhwan Lim" w:date="2019-05-21T17:30:00Z">
              <w:r w:rsidRPr="001B0F7A">
                <w:rPr>
                  <w:rFonts w:ascii="Arial" w:hAnsi="Arial"/>
                  <w:noProof/>
                  <w:sz w:val="18"/>
                  <w:lang w:eastAsia="zh-CN"/>
                </w:rPr>
                <w:t>DC_3A_n78A</w:t>
              </w:r>
            </w:ins>
          </w:p>
          <w:p w:rsidR="003456B9" w:rsidRPr="001B0F7A" w:rsidRDefault="003456B9" w:rsidP="003456B9">
            <w:pPr>
              <w:keepNext/>
              <w:keepLines/>
              <w:spacing w:after="0"/>
              <w:jc w:val="center"/>
              <w:rPr>
                <w:ins w:id="2530" w:author="Suhwan Lim" w:date="2019-05-21T17:30:00Z"/>
                <w:rFonts w:ascii="Arial" w:hAnsi="Arial"/>
                <w:noProof/>
                <w:sz w:val="18"/>
                <w:lang w:eastAsia="zh-CN"/>
              </w:rPr>
            </w:pPr>
            <w:ins w:id="2531" w:author="Suhwan Lim" w:date="2019-05-21T17:30:00Z">
              <w:r w:rsidRPr="001B0F7A">
                <w:rPr>
                  <w:rFonts w:ascii="Arial" w:hAnsi="Arial"/>
                  <w:noProof/>
                  <w:sz w:val="18"/>
                  <w:lang w:eastAsia="zh-CN"/>
                </w:rPr>
                <w:t>DC_3A_n257A</w:t>
              </w:r>
            </w:ins>
          </w:p>
        </w:tc>
        <w:tc>
          <w:tcPr>
            <w:tcW w:w="2230" w:type="dxa"/>
            <w:shd w:val="clear" w:color="auto" w:fill="auto"/>
            <w:noWrap/>
            <w:vAlign w:val="center"/>
          </w:tcPr>
          <w:p w:rsidR="003456B9" w:rsidRPr="001B0F7A" w:rsidRDefault="003456B9" w:rsidP="003456B9">
            <w:pPr>
              <w:keepNext/>
              <w:keepLines/>
              <w:spacing w:after="0"/>
              <w:jc w:val="center"/>
              <w:rPr>
                <w:ins w:id="2532" w:author="Suhwan Lim" w:date="2019-05-21T17:30:00Z"/>
                <w:rFonts w:ascii="Arial" w:hAnsi="Arial"/>
                <w:noProof/>
                <w:sz w:val="18"/>
                <w:lang w:eastAsia="zh-CN"/>
              </w:rPr>
            </w:pPr>
            <w:ins w:id="2533" w:author="Suhwan Lim" w:date="2019-05-21T17:30:00Z">
              <w:r>
                <w:rPr>
                  <w:rFonts w:ascii="Arial" w:hAnsi="Arial"/>
                  <w:noProof/>
                  <w:sz w:val="18"/>
                  <w:lang w:eastAsia="zh-CN"/>
                </w:rPr>
                <w:t>CA_</w:t>
              </w:r>
              <w:r w:rsidRPr="001B0F7A">
                <w:rPr>
                  <w:rFonts w:ascii="Arial" w:hAnsi="Arial"/>
                  <w:noProof/>
                  <w:sz w:val="18"/>
                  <w:lang w:eastAsia="zh-CN"/>
                </w:rPr>
                <w:t>3A</w:t>
              </w:r>
              <w:r>
                <w:rPr>
                  <w:rFonts w:ascii="Arial" w:hAnsi="Arial"/>
                  <w:noProof/>
                  <w:sz w:val="18"/>
                  <w:lang w:eastAsia="zh-CN"/>
                </w:rPr>
                <w:t>-3A</w:t>
              </w:r>
            </w:ins>
          </w:p>
        </w:tc>
        <w:tc>
          <w:tcPr>
            <w:tcW w:w="1975" w:type="dxa"/>
            <w:vAlign w:val="center"/>
          </w:tcPr>
          <w:p w:rsidR="003456B9" w:rsidRPr="001B0F7A" w:rsidRDefault="003456B9" w:rsidP="003456B9">
            <w:pPr>
              <w:keepNext/>
              <w:keepLines/>
              <w:spacing w:after="0"/>
              <w:jc w:val="center"/>
              <w:rPr>
                <w:ins w:id="2534" w:author="Suhwan Lim" w:date="2019-05-21T17:30:00Z"/>
                <w:rFonts w:ascii="Arial" w:hAnsi="Arial"/>
                <w:noProof/>
                <w:sz w:val="18"/>
                <w:lang w:eastAsia="zh-CN"/>
              </w:rPr>
            </w:pPr>
            <w:ins w:id="2535" w:author="Suhwan Lim" w:date="2019-05-21T17:30:00Z">
              <w:r w:rsidRPr="001B0F7A">
                <w:rPr>
                  <w:rFonts w:ascii="Arial" w:hAnsi="Arial"/>
                  <w:noProof/>
                  <w:sz w:val="18"/>
                  <w:lang w:eastAsia="zh-CN"/>
                </w:rPr>
                <w:t>CA_n78A-n257</w:t>
              </w:r>
              <w:r>
                <w:rPr>
                  <w:rFonts w:ascii="Arial" w:hAnsi="Arial"/>
                  <w:noProof/>
                  <w:sz w:val="18"/>
                  <w:lang w:eastAsia="zh-CN"/>
                </w:rPr>
                <w:t>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3456B9" w:rsidRPr="00AE4694" w:rsidTr="00AD21D3">
        <w:trPr>
          <w:trHeight w:val="185"/>
          <w:jc w:val="center"/>
          <w:ins w:id="2536" w:author="Suhwan Lim" w:date="2019-05-21T17:28:00Z"/>
        </w:trPr>
        <w:tc>
          <w:tcPr>
            <w:tcW w:w="0" w:type="auto"/>
            <w:shd w:val="clear" w:color="auto" w:fill="auto"/>
            <w:noWrap/>
            <w:vAlign w:val="center"/>
          </w:tcPr>
          <w:p w:rsidR="003456B9" w:rsidRPr="00AE4694" w:rsidRDefault="003456B9" w:rsidP="003456B9">
            <w:pPr>
              <w:keepNext/>
              <w:keepLines/>
              <w:spacing w:after="0"/>
              <w:jc w:val="center"/>
              <w:rPr>
                <w:ins w:id="2537" w:author="Suhwan Lim" w:date="2019-05-21T17:28:00Z"/>
                <w:rFonts w:ascii="Arial" w:hAnsi="Arial"/>
                <w:noProof/>
                <w:sz w:val="18"/>
                <w:lang w:eastAsia="zh-CN"/>
              </w:rPr>
            </w:pPr>
            <w:ins w:id="2538" w:author="Suhwan Lim" w:date="2019-05-21T17:28:00Z">
              <w:r>
                <w:rPr>
                  <w:rFonts w:ascii="Arial" w:hAnsi="Arial" w:hint="eastAsia"/>
                  <w:noProof/>
                  <w:sz w:val="18"/>
                  <w:lang w:eastAsia="ko-KR"/>
                </w:rPr>
                <w:t>DC_3A_n78A-n258A</w:t>
              </w:r>
            </w:ins>
          </w:p>
        </w:tc>
        <w:tc>
          <w:tcPr>
            <w:tcW w:w="2694" w:type="dxa"/>
            <w:vAlign w:val="center"/>
          </w:tcPr>
          <w:p w:rsidR="003456B9" w:rsidRDefault="003456B9" w:rsidP="003456B9">
            <w:pPr>
              <w:keepNext/>
              <w:keepLines/>
              <w:spacing w:after="0"/>
              <w:jc w:val="center"/>
              <w:rPr>
                <w:ins w:id="2539" w:author="Suhwan Lim" w:date="2019-05-21T17:28:00Z"/>
                <w:rFonts w:ascii="Arial" w:hAnsi="Arial" w:hint="eastAsia"/>
                <w:noProof/>
                <w:sz w:val="18"/>
                <w:lang w:eastAsia="ko-KR"/>
              </w:rPr>
            </w:pPr>
            <w:ins w:id="2540" w:author="Suhwan Lim" w:date="2019-05-21T17:28:00Z">
              <w:r>
                <w:rPr>
                  <w:rFonts w:ascii="Arial" w:hAnsi="Arial" w:hint="eastAsia"/>
                  <w:noProof/>
                  <w:sz w:val="18"/>
                  <w:lang w:eastAsia="ko-KR"/>
                </w:rPr>
                <w:t>DC_3A_n78A</w:t>
              </w:r>
            </w:ins>
          </w:p>
          <w:p w:rsidR="003456B9" w:rsidRPr="00AE4694" w:rsidRDefault="003456B9" w:rsidP="003456B9">
            <w:pPr>
              <w:keepNext/>
              <w:keepLines/>
              <w:spacing w:after="0"/>
              <w:jc w:val="center"/>
              <w:rPr>
                <w:ins w:id="2541" w:author="Suhwan Lim" w:date="2019-05-21T17:28:00Z"/>
                <w:rFonts w:ascii="Arial" w:hAnsi="Arial"/>
                <w:noProof/>
                <w:sz w:val="18"/>
                <w:lang w:eastAsia="zh-CN"/>
              </w:rPr>
            </w:pPr>
            <w:ins w:id="2542" w:author="Suhwan Lim" w:date="2019-05-21T17:28:00Z">
              <w:r>
                <w:rPr>
                  <w:rFonts w:ascii="Arial" w:hAnsi="Arial"/>
                  <w:noProof/>
                  <w:sz w:val="18"/>
                  <w:lang w:eastAsia="ko-KR"/>
                </w:rPr>
                <w:t>DC_3A_n258A</w:t>
              </w:r>
            </w:ins>
          </w:p>
        </w:tc>
        <w:tc>
          <w:tcPr>
            <w:tcW w:w="2230" w:type="dxa"/>
            <w:shd w:val="clear" w:color="auto" w:fill="auto"/>
            <w:noWrap/>
            <w:vAlign w:val="center"/>
          </w:tcPr>
          <w:p w:rsidR="003456B9" w:rsidRPr="00AE4694" w:rsidRDefault="003456B9" w:rsidP="003456B9">
            <w:pPr>
              <w:keepNext/>
              <w:keepLines/>
              <w:spacing w:after="0"/>
              <w:jc w:val="center"/>
              <w:rPr>
                <w:ins w:id="2543" w:author="Suhwan Lim" w:date="2019-05-21T17:28:00Z"/>
                <w:rFonts w:ascii="Arial" w:hAnsi="Arial"/>
                <w:noProof/>
                <w:sz w:val="18"/>
                <w:lang w:eastAsia="zh-CN"/>
              </w:rPr>
            </w:pPr>
            <w:ins w:id="2544" w:author="Suhwan Lim" w:date="2019-05-21T17:28:00Z">
              <w:r>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45" w:author="Suhwan Lim" w:date="2019-05-21T17:28:00Z"/>
                <w:rFonts w:ascii="Arial" w:hAnsi="Arial"/>
                <w:noProof/>
                <w:sz w:val="18"/>
                <w:lang w:eastAsia="zh-CN"/>
              </w:rPr>
            </w:pPr>
            <w:ins w:id="2546" w:author="Suhwan Lim" w:date="2019-05-21T17:28:00Z">
              <w:r>
                <w:rPr>
                  <w:rFonts w:ascii="Arial" w:hAnsi="Arial" w:hint="eastAsia"/>
                  <w:noProof/>
                  <w:sz w:val="18"/>
                  <w:lang w:eastAsia="ko-KR"/>
                </w:rPr>
                <w:t>CA_n78A-n258A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3456B9" w:rsidRPr="00AE4694" w:rsidTr="00AD21D3">
        <w:trPr>
          <w:trHeight w:val="185"/>
          <w:jc w:val="center"/>
          <w:ins w:id="2547" w:author="Suhwan Lim" w:date="2019-05-21T17:29:00Z"/>
        </w:trPr>
        <w:tc>
          <w:tcPr>
            <w:tcW w:w="0" w:type="auto"/>
            <w:shd w:val="clear" w:color="auto" w:fill="auto"/>
            <w:noWrap/>
            <w:vAlign w:val="center"/>
          </w:tcPr>
          <w:p w:rsidR="003456B9" w:rsidRPr="00AE4694" w:rsidRDefault="003456B9" w:rsidP="003456B9">
            <w:pPr>
              <w:keepNext/>
              <w:keepLines/>
              <w:spacing w:after="0"/>
              <w:jc w:val="center"/>
              <w:rPr>
                <w:ins w:id="2548" w:author="Suhwan Lim" w:date="2019-05-21T17:29:00Z"/>
                <w:rFonts w:ascii="Arial" w:hAnsi="Arial"/>
                <w:noProof/>
                <w:sz w:val="18"/>
                <w:lang w:eastAsia="zh-CN"/>
              </w:rPr>
            </w:pPr>
            <w:ins w:id="2549" w:author="Suhwan Lim" w:date="2019-05-21T17:29:00Z">
              <w:r>
                <w:rPr>
                  <w:rFonts w:ascii="Arial" w:hAnsi="Arial" w:hint="eastAsia"/>
                  <w:noProof/>
                  <w:sz w:val="18"/>
                  <w:lang w:eastAsia="ko-KR"/>
                </w:rPr>
                <w:t>DC_3A_n79A-n258A</w:t>
              </w:r>
            </w:ins>
          </w:p>
        </w:tc>
        <w:tc>
          <w:tcPr>
            <w:tcW w:w="2694" w:type="dxa"/>
            <w:vAlign w:val="center"/>
          </w:tcPr>
          <w:p w:rsidR="003456B9" w:rsidRDefault="003456B9" w:rsidP="003456B9">
            <w:pPr>
              <w:keepNext/>
              <w:keepLines/>
              <w:spacing w:after="0"/>
              <w:jc w:val="center"/>
              <w:rPr>
                <w:ins w:id="2550" w:author="Suhwan Lim" w:date="2019-05-21T17:29:00Z"/>
                <w:rFonts w:ascii="Arial" w:hAnsi="Arial" w:hint="eastAsia"/>
                <w:noProof/>
                <w:sz w:val="18"/>
                <w:lang w:eastAsia="ko-KR"/>
              </w:rPr>
            </w:pPr>
            <w:ins w:id="2551" w:author="Suhwan Lim" w:date="2019-05-21T17:29:00Z">
              <w:r>
                <w:rPr>
                  <w:rFonts w:ascii="Arial" w:hAnsi="Arial" w:hint="eastAsia"/>
                  <w:noProof/>
                  <w:sz w:val="18"/>
                  <w:lang w:eastAsia="ko-KR"/>
                </w:rPr>
                <w:t>DC_3A_n79A</w:t>
              </w:r>
            </w:ins>
          </w:p>
          <w:p w:rsidR="003456B9" w:rsidRPr="00AE4694" w:rsidRDefault="003456B9" w:rsidP="003456B9">
            <w:pPr>
              <w:keepNext/>
              <w:keepLines/>
              <w:spacing w:after="0"/>
              <w:jc w:val="center"/>
              <w:rPr>
                <w:ins w:id="2552" w:author="Suhwan Lim" w:date="2019-05-21T17:29:00Z"/>
                <w:rFonts w:ascii="Arial" w:hAnsi="Arial"/>
                <w:noProof/>
                <w:sz w:val="18"/>
                <w:lang w:eastAsia="zh-CN"/>
              </w:rPr>
            </w:pPr>
            <w:ins w:id="2553" w:author="Suhwan Lim" w:date="2019-05-21T17:29:00Z">
              <w:r>
                <w:rPr>
                  <w:rFonts w:ascii="Arial" w:hAnsi="Arial"/>
                  <w:noProof/>
                  <w:sz w:val="18"/>
                  <w:lang w:eastAsia="ko-KR"/>
                </w:rPr>
                <w:t>DC_3A_n258A</w:t>
              </w:r>
            </w:ins>
          </w:p>
        </w:tc>
        <w:tc>
          <w:tcPr>
            <w:tcW w:w="2230" w:type="dxa"/>
            <w:shd w:val="clear" w:color="auto" w:fill="auto"/>
            <w:noWrap/>
            <w:vAlign w:val="center"/>
          </w:tcPr>
          <w:p w:rsidR="003456B9" w:rsidRPr="00AE4694" w:rsidRDefault="003456B9" w:rsidP="003456B9">
            <w:pPr>
              <w:keepNext/>
              <w:keepLines/>
              <w:spacing w:after="0"/>
              <w:jc w:val="center"/>
              <w:rPr>
                <w:ins w:id="2554" w:author="Suhwan Lim" w:date="2019-05-21T17:29:00Z"/>
                <w:rFonts w:ascii="Arial" w:hAnsi="Arial"/>
                <w:noProof/>
                <w:sz w:val="18"/>
                <w:lang w:eastAsia="zh-CN"/>
              </w:rPr>
            </w:pPr>
            <w:ins w:id="2555" w:author="Suhwan Lim" w:date="2019-05-21T17:29:00Z">
              <w:r>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56" w:author="Suhwan Lim" w:date="2019-05-21T17:29:00Z"/>
                <w:rFonts w:ascii="Arial" w:hAnsi="Arial"/>
                <w:noProof/>
                <w:sz w:val="18"/>
                <w:lang w:eastAsia="zh-CN"/>
              </w:rPr>
            </w:pPr>
            <w:ins w:id="2557" w:author="Suhwan Lim" w:date="2019-05-21T17:29:00Z">
              <w:r>
                <w:rPr>
                  <w:rFonts w:ascii="Arial" w:hAnsi="Arial" w:hint="eastAsia"/>
                  <w:noProof/>
                  <w:sz w:val="18"/>
                  <w:lang w:eastAsia="ko-KR"/>
                </w:rPr>
                <w:t>CA_n79A-n258A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DC_5A_n78A-n257A</w:t>
            </w:r>
          </w:p>
        </w:tc>
        <w:tc>
          <w:tcPr>
            <w:tcW w:w="2694" w:type="dxa"/>
            <w:vAlign w:val="center"/>
          </w:tcPr>
          <w:p w:rsidR="003456B9" w:rsidRPr="00AE4694" w:rsidRDefault="003456B9" w:rsidP="003456B9">
            <w:pPr>
              <w:pStyle w:val="TAC"/>
              <w:rPr>
                <w:rFonts w:cs="Arial"/>
                <w:noProof/>
                <w:szCs w:val="18"/>
                <w:lang w:eastAsia="zh-CN"/>
              </w:rPr>
            </w:pPr>
            <w:r w:rsidRPr="00AE4694">
              <w:rPr>
                <w:rFonts w:cs="Arial"/>
                <w:noProof/>
                <w:szCs w:val="18"/>
                <w:lang w:eastAsia="zh-CN"/>
              </w:rPr>
              <w:t>DC_5A_n78A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5A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CA_n78A-n257A</w:t>
            </w:r>
          </w:p>
        </w:tc>
      </w:tr>
      <w:tr w:rsidR="003456B9" w:rsidRPr="00AE4694" w:rsidTr="00AD21D3">
        <w:trPr>
          <w:trHeight w:val="185"/>
          <w:jc w:val="center"/>
          <w:ins w:id="2558"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59" w:author="Suhwan Lim" w:date="2019-04-18T13:38:00Z"/>
                <w:rFonts w:ascii="Arial" w:eastAsia="맑은 고딕" w:hAnsi="Arial" w:cs="Arial"/>
                <w:noProof/>
                <w:sz w:val="18"/>
                <w:szCs w:val="18"/>
                <w:lang w:eastAsia="ko-KR"/>
              </w:rPr>
            </w:pPr>
            <w:ins w:id="2560" w:author="Suhwan Lim" w:date="2019-04-18T13:39:00Z">
              <w:r w:rsidRPr="001B0F7A">
                <w:rPr>
                  <w:rFonts w:ascii="Arial" w:hAnsi="Arial"/>
                  <w:noProof/>
                  <w:sz w:val="18"/>
                  <w:lang w:eastAsia="zh-CN"/>
                </w:rPr>
                <w:lastRenderedPageBreak/>
                <w:t>DC_5A_n78A-n257D</w:t>
              </w:r>
            </w:ins>
          </w:p>
        </w:tc>
        <w:tc>
          <w:tcPr>
            <w:tcW w:w="2694" w:type="dxa"/>
          </w:tcPr>
          <w:p w:rsidR="003456B9" w:rsidRPr="001B0F7A" w:rsidRDefault="003456B9" w:rsidP="003456B9">
            <w:pPr>
              <w:pStyle w:val="TAC"/>
              <w:rPr>
                <w:ins w:id="2561" w:author="Suhwan Lim" w:date="2019-04-18T13:39:00Z"/>
                <w:noProof/>
                <w:lang w:eastAsia="zh-CN"/>
              </w:rPr>
            </w:pPr>
            <w:ins w:id="2562" w:author="Suhwan Lim" w:date="2019-04-18T13:39:00Z">
              <w:r w:rsidRPr="001B0F7A">
                <w:rPr>
                  <w:noProof/>
                  <w:lang w:eastAsia="zh-CN"/>
                </w:rPr>
                <w:t>DC_5A_n78A</w:t>
              </w:r>
            </w:ins>
          </w:p>
          <w:p w:rsidR="003456B9" w:rsidRPr="00AE4694" w:rsidRDefault="003456B9" w:rsidP="003456B9">
            <w:pPr>
              <w:pStyle w:val="TAC"/>
              <w:rPr>
                <w:ins w:id="2563" w:author="Suhwan Lim" w:date="2019-04-18T13:38:00Z"/>
                <w:rFonts w:cs="Arial"/>
                <w:noProof/>
                <w:szCs w:val="18"/>
                <w:lang w:eastAsia="zh-CN"/>
              </w:rPr>
            </w:pPr>
            <w:ins w:id="2564"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65" w:author="Suhwan Lim" w:date="2019-04-18T13:38:00Z"/>
                <w:rFonts w:ascii="Arial" w:eastAsia="맑은 고딕" w:hAnsi="Arial" w:cs="Arial"/>
                <w:noProof/>
                <w:sz w:val="18"/>
                <w:szCs w:val="18"/>
                <w:lang w:eastAsia="ko-KR"/>
              </w:rPr>
            </w:pPr>
            <w:ins w:id="2566"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67" w:author="Suhwan Lim" w:date="2019-04-18T13:38:00Z"/>
                <w:rFonts w:ascii="Arial" w:eastAsia="맑은 고딕" w:hAnsi="Arial" w:cs="Arial"/>
                <w:noProof/>
                <w:sz w:val="18"/>
                <w:szCs w:val="18"/>
                <w:lang w:eastAsia="ko-KR"/>
              </w:rPr>
            </w:pPr>
            <w:ins w:id="2568" w:author="Suhwan Lim" w:date="2019-04-18T13:39:00Z">
              <w:r w:rsidRPr="001B0F7A">
                <w:rPr>
                  <w:rFonts w:ascii="Arial" w:hAnsi="Arial"/>
                  <w:noProof/>
                  <w:sz w:val="18"/>
                  <w:lang w:eastAsia="zh-CN"/>
                </w:rPr>
                <w:t>CA_n78A-n257D</w:t>
              </w:r>
            </w:ins>
          </w:p>
        </w:tc>
      </w:tr>
      <w:tr w:rsidR="003456B9" w:rsidRPr="00AE4694" w:rsidTr="00AD21D3">
        <w:trPr>
          <w:trHeight w:val="185"/>
          <w:jc w:val="center"/>
          <w:ins w:id="2569"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70" w:author="Suhwan Lim" w:date="2019-04-18T13:38:00Z"/>
                <w:rFonts w:ascii="Arial" w:eastAsia="맑은 고딕" w:hAnsi="Arial" w:cs="Arial"/>
                <w:noProof/>
                <w:sz w:val="18"/>
                <w:szCs w:val="18"/>
                <w:lang w:eastAsia="ko-KR"/>
              </w:rPr>
            </w:pPr>
            <w:ins w:id="2571" w:author="Suhwan Lim" w:date="2019-04-18T13:39:00Z">
              <w:r w:rsidRPr="001B0F7A">
                <w:rPr>
                  <w:rFonts w:ascii="Arial" w:hAnsi="Arial"/>
                  <w:noProof/>
                  <w:sz w:val="18"/>
                  <w:lang w:eastAsia="zh-CN"/>
                </w:rPr>
                <w:t>DC_5A_n78A-n257E</w:t>
              </w:r>
            </w:ins>
          </w:p>
        </w:tc>
        <w:tc>
          <w:tcPr>
            <w:tcW w:w="2694" w:type="dxa"/>
          </w:tcPr>
          <w:p w:rsidR="003456B9" w:rsidRPr="001B0F7A" w:rsidRDefault="003456B9" w:rsidP="003456B9">
            <w:pPr>
              <w:pStyle w:val="TAC"/>
              <w:rPr>
                <w:ins w:id="2572" w:author="Suhwan Lim" w:date="2019-04-18T13:39:00Z"/>
                <w:noProof/>
                <w:lang w:eastAsia="zh-CN"/>
              </w:rPr>
            </w:pPr>
            <w:ins w:id="2573" w:author="Suhwan Lim" w:date="2019-04-18T13:39:00Z">
              <w:r w:rsidRPr="001B0F7A">
                <w:rPr>
                  <w:noProof/>
                  <w:lang w:eastAsia="zh-CN"/>
                </w:rPr>
                <w:t>DC_5A_n78A</w:t>
              </w:r>
            </w:ins>
          </w:p>
          <w:p w:rsidR="003456B9" w:rsidRPr="00AE4694" w:rsidRDefault="003456B9" w:rsidP="003456B9">
            <w:pPr>
              <w:pStyle w:val="TAC"/>
              <w:rPr>
                <w:ins w:id="2574" w:author="Suhwan Lim" w:date="2019-04-18T13:38:00Z"/>
                <w:rFonts w:cs="Arial"/>
                <w:noProof/>
                <w:szCs w:val="18"/>
                <w:lang w:eastAsia="zh-CN"/>
              </w:rPr>
            </w:pPr>
            <w:ins w:id="2575"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76" w:author="Suhwan Lim" w:date="2019-04-18T13:38:00Z"/>
                <w:rFonts w:ascii="Arial" w:eastAsia="맑은 고딕" w:hAnsi="Arial" w:cs="Arial"/>
                <w:noProof/>
                <w:sz w:val="18"/>
                <w:szCs w:val="18"/>
                <w:lang w:eastAsia="ko-KR"/>
              </w:rPr>
            </w:pPr>
            <w:ins w:id="2577"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78" w:author="Suhwan Lim" w:date="2019-04-18T13:38:00Z"/>
                <w:rFonts w:ascii="Arial" w:eastAsia="맑은 고딕" w:hAnsi="Arial" w:cs="Arial"/>
                <w:noProof/>
                <w:sz w:val="18"/>
                <w:szCs w:val="18"/>
                <w:lang w:eastAsia="ko-KR"/>
              </w:rPr>
            </w:pPr>
            <w:ins w:id="2579" w:author="Suhwan Lim" w:date="2019-04-18T13:39:00Z">
              <w:r w:rsidRPr="001B0F7A">
                <w:rPr>
                  <w:rFonts w:ascii="Arial" w:hAnsi="Arial"/>
                  <w:noProof/>
                  <w:sz w:val="18"/>
                  <w:lang w:eastAsia="zh-CN"/>
                </w:rPr>
                <w:t>CA_n78A-n257E</w:t>
              </w:r>
            </w:ins>
          </w:p>
        </w:tc>
      </w:tr>
      <w:tr w:rsidR="003456B9" w:rsidRPr="00AE4694" w:rsidTr="00AD21D3">
        <w:trPr>
          <w:trHeight w:val="185"/>
          <w:jc w:val="center"/>
          <w:ins w:id="2580"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81" w:author="Suhwan Lim" w:date="2019-04-18T13:38:00Z"/>
                <w:rFonts w:ascii="Arial" w:eastAsia="맑은 고딕" w:hAnsi="Arial" w:cs="Arial"/>
                <w:noProof/>
                <w:sz w:val="18"/>
                <w:szCs w:val="18"/>
                <w:lang w:eastAsia="ko-KR"/>
              </w:rPr>
            </w:pPr>
            <w:ins w:id="2582" w:author="Suhwan Lim" w:date="2019-04-18T13:39:00Z">
              <w:r w:rsidRPr="001B0F7A">
                <w:rPr>
                  <w:rFonts w:ascii="Arial" w:hAnsi="Arial"/>
                  <w:noProof/>
                  <w:sz w:val="18"/>
                  <w:lang w:eastAsia="zh-CN"/>
                </w:rPr>
                <w:t>DC_5A_n78A-n257F</w:t>
              </w:r>
            </w:ins>
          </w:p>
        </w:tc>
        <w:tc>
          <w:tcPr>
            <w:tcW w:w="2694" w:type="dxa"/>
          </w:tcPr>
          <w:p w:rsidR="003456B9" w:rsidRPr="001B0F7A" w:rsidRDefault="003456B9" w:rsidP="003456B9">
            <w:pPr>
              <w:pStyle w:val="TAC"/>
              <w:rPr>
                <w:ins w:id="2583" w:author="Suhwan Lim" w:date="2019-04-18T13:39:00Z"/>
                <w:noProof/>
                <w:lang w:eastAsia="zh-CN"/>
              </w:rPr>
            </w:pPr>
            <w:ins w:id="2584" w:author="Suhwan Lim" w:date="2019-04-18T13:39:00Z">
              <w:r w:rsidRPr="001B0F7A">
                <w:rPr>
                  <w:noProof/>
                  <w:lang w:eastAsia="zh-CN"/>
                </w:rPr>
                <w:t>DC_5A_n78A</w:t>
              </w:r>
            </w:ins>
          </w:p>
          <w:p w:rsidR="003456B9" w:rsidRPr="00AE4694" w:rsidRDefault="003456B9" w:rsidP="003456B9">
            <w:pPr>
              <w:pStyle w:val="TAC"/>
              <w:rPr>
                <w:ins w:id="2585" w:author="Suhwan Lim" w:date="2019-04-18T13:38:00Z"/>
                <w:rFonts w:cs="Arial"/>
                <w:noProof/>
                <w:szCs w:val="18"/>
                <w:lang w:eastAsia="zh-CN"/>
              </w:rPr>
            </w:pPr>
            <w:ins w:id="2586"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87" w:author="Suhwan Lim" w:date="2019-04-18T13:38:00Z"/>
                <w:rFonts w:ascii="Arial" w:eastAsia="맑은 고딕" w:hAnsi="Arial" w:cs="Arial"/>
                <w:noProof/>
                <w:sz w:val="18"/>
                <w:szCs w:val="18"/>
                <w:lang w:eastAsia="ko-KR"/>
              </w:rPr>
            </w:pPr>
            <w:ins w:id="2588"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89" w:author="Suhwan Lim" w:date="2019-04-18T13:38:00Z"/>
                <w:rFonts w:ascii="Arial" w:eastAsia="맑은 고딕" w:hAnsi="Arial" w:cs="Arial"/>
                <w:noProof/>
                <w:sz w:val="18"/>
                <w:szCs w:val="18"/>
                <w:lang w:eastAsia="ko-KR"/>
              </w:rPr>
            </w:pPr>
            <w:ins w:id="2590" w:author="Suhwan Lim" w:date="2019-04-18T13:39:00Z">
              <w:r w:rsidRPr="001B0F7A">
                <w:rPr>
                  <w:rFonts w:ascii="Arial" w:hAnsi="Arial"/>
                  <w:noProof/>
                  <w:sz w:val="18"/>
                  <w:lang w:eastAsia="zh-CN"/>
                </w:rPr>
                <w:t>CA_n78A-n257F</w:t>
              </w:r>
            </w:ins>
          </w:p>
        </w:tc>
      </w:tr>
      <w:tr w:rsidR="003456B9" w:rsidRPr="00AE4694" w:rsidTr="00AD21D3">
        <w:trPr>
          <w:trHeight w:val="185"/>
          <w:jc w:val="center"/>
          <w:ins w:id="2591"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92" w:author="Suhwan Lim" w:date="2019-04-18T13:38:00Z"/>
                <w:rFonts w:ascii="Arial" w:eastAsia="맑은 고딕" w:hAnsi="Arial" w:cs="Arial"/>
                <w:noProof/>
                <w:sz w:val="18"/>
                <w:szCs w:val="18"/>
                <w:lang w:eastAsia="ko-KR"/>
              </w:rPr>
            </w:pPr>
            <w:ins w:id="2593" w:author="Suhwan Lim" w:date="2019-04-18T13:39:00Z">
              <w:r w:rsidRPr="001B0F7A">
                <w:rPr>
                  <w:rFonts w:ascii="Arial" w:hAnsi="Arial"/>
                  <w:noProof/>
                  <w:sz w:val="18"/>
                  <w:lang w:eastAsia="zh-CN"/>
                </w:rPr>
                <w:t>DC_5A_n78A-n257G</w:t>
              </w:r>
            </w:ins>
          </w:p>
        </w:tc>
        <w:tc>
          <w:tcPr>
            <w:tcW w:w="2694" w:type="dxa"/>
            <w:vAlign w:val="center"/>
          </w:tcPr>
          <w:p w:rsidR="003456B9" w:rsidRPr="001B0F7A" w:rsidRDefault="003456B9" w:rsidP="003456B9">
            <w:pPr>
              <w:keepNext/>
              <w:keepLines/>
              <w:spacing w:after="0"/>
              <w:jc w:val="center"/>
              <w:rPr>
                <w:ins w:id="2594" w:author="Suhwan Lim" w:date="2019-04-18T13:39:00Z"/>
                <w:rFonts w:ascii="Arial" w:hAnsi="Arial"/>
                <w:noProof/>
                <w:sz w:val="18"/>
                <w:lang w:eastAsia="zh-CN"/>
              </w:rPr>
            </w:pPr>
            <w:ins w:id="2595" w:author="Suhwan Lim" w:date="2019-04-18T13:39:00Z">
              <w:r w:rsidRPr="001B0F7A">
                <w:rPr>
                  <w:rFonts w:ascii="Arial" w:hAnsi="Arial"/>
                  <w:noProof/>
                  <w:sz w:val="18"/>
                  <w:lang w:eastAsia="zh-CN"/>
                </w:rPr>
                <w:t>DC_5A_n78A</w:t>
              </w:r>
            </w:ins>
          </w:p>
          <w:p w:rsidR="003456B9" w:rsidRPr="00AE4694" w:rsidRDefault="003456B9" w:rsidP="003456B9">
            <w:pPr>
              <w:pStyle w:val="TAC"/>
              <w:rPr>
                <w:ins w:id="2596" w:author="Suhwan Lim" w:date="2019-04-18T13:38:00Z"/>
                <w:rFonts w:cs="Arial"/>
                <w:noProof/>
                <w:szCs w:val="18"/>
                <w:lang w:eastAsia="zh-CN"/>
              </w:rPr>
            </w:pPr>
            <w:ins w:id="2597"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98" w:author="Suhwan Lim" w:date="2019-04-18T13:38:00Z"/>
                <w:rFonts w:ascii="Arial" w:eastAsia="맑은 고딕" w:hAnsi="Arial" w:cs="Arial"/>
                <w:noProof/>
                <w:sz w:val="18"/>
                <w:szCs w:val="18"/>
                <w:lang w:eastAsia="ko-KR"/>
              </w:rPr>
            </w:pPr>
            <w:ins w:id="2599"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00" w:author="Suhwan Lim" w:date="2019-04-18T13:38:00Z"/>
                <w:rFonts w:ascii="Arial" w:eastAsia="맑은 고딕" w:hAnsi="Arial" w:cs="Arial"/>
                <w:noProof/>
                <w:sz w:val="18"/>
                <w:szCs w:val="18"/>
                <w:lang w:eastAsia="ko-KR"/>
              </w:rPr>
            </w:pPr>
            <w:ins w:id="2601" w:author="Suhwan Lim" w:date="2019-04-18T13:39:00Z">
              <w:r w:rsidRPr="001B0F7A">
                <w:rPr>
                  <w:rFonts w:ascii="Arial" w:hAnsi="Arial"/>
                  <w:noProof/>
                  <w:sz w:val="18"/>
                  <w:lang w:eastAsia="zh-CN"/>
                </w:rPr>
                <w:t>CA_n78A-n257G</w:t>
              </w:r>
            </w:ins>
          </w:p>
        </w:tc>
      </w:tr>
      <w:tr w:rsidR="003456B9" w:rsidRPr="00AE4694" w:rsidTr="00AD21D3">
        <w:trPr>
          <w:trHeight w:val="185"/>
          <w:jc w:val="center"/>
          <w:ins w:id="2602"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603" w:author="Suhwan Lim" w:date="2019-04-18T13:38:00Z"/>
                <w:rFonts w:ascii="Arial" w:eastAsia="맑은 고딕" w:hAnsi="Arial" w:cs="Arial"/>
                <w:noProof/>
                <w:sz w:val="18"/>
                <w:szCs w:val="18"/>
                <w:lang w:eastAsia="ko-KR"/>
              </w:rPr>
            </w:pPr>
            <w:ins w:id="2604" w:author="Suhwan Lim" w:date="2019-04-18T13:39:00Z">
              <w:r w:rsidRPr="001B0F7A">
                <w:rPr>
                  <w:rFonts w:ascii="Arial" w:hAnsi="Arial"/>
                  <w:noProof/>
                  <w:sz w:val="18"/>
                  <w:lang w:eastAsia="zh-CN"/>
                </w:rPr>
                <w:t>DC_5A_n78A-n257H</w:t>
              </w:r>
            </w:ins>
          </w:p>
        </w:tc>
        <w:tc>
          <w:tcPr>
            <w:tcW w:w="2694" w:type="dxa"/>
            <w:vAlign w:val="center"/>
          </w:tcPr>
          <w:p w:rsidR="003456B9" w:rsidRPr="001B0F7A" w:rsidRDefault="003456B9" w:rsidP="003456B9">
            <w:pPr>
              <w:keepNext/>
              <w:keepLines/>
              <w:spacing w:after="0"/>
              <w:jc w:val="center"/>
              <w:rPr>
                <w:ins w:id="2605" w:author="Suhwan Lim" w:date="2019-04-18T13:39:00Z"/>
                <w:rFonts w:ascii="Arial" w:hAnsi="Arial"/>
                <w:noProof/>
                <w:sz w:val="18"/>
                <w:lang w:eastAsia="zh-CN"/>
              </w:rPr>
            </w:pPr>
            <w:ins w:id="2606" w:author="Suhwan Lim" w:date="2019-04-18T13:39:00Z">
              <w:r w:rsidRPr="001B0F7A">
                <w:rPr>
                  <w:rFonts w:ascii="Arial" w:hAnsi="Arial"/>
                  <w:noProof/>
                  <w:sz w:val="18"/>
                  <w:lang w:eastAsia="zh-CN"/>
                </w:rPr>
                <w:t>DC_5A_n78A</w:t>
              </w:r>
            </w:ins>
          </w:p>
          <w:p w:rsidR="003456B9" w:rsidRPr="00AE4694" w:rsidRDefault="003456B9" w:rsidP="003456B9">
            <w:pPr>
              <w:pStyle w:val="TAC"/>
              <w:rPr>
                <w:ins w:id="2607" w:author="Suhwan Lim" w:date="2019-04-18T13:38:00Z"/>
                <w:rFonts w:cs="Arial"/>
                <w:noProof/>
                <w:szCs w:val="18"/>
                <w:lang w:eastAsia="zh-CN"/>
              </w:rPr>
            </w:pPr>
            <w:ins w:id="2608"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09" w:author="Suhwan Lim" w:date="2019-04-18T13:38:00Z"/>
                <w:rFonts w:ascii="Arial" w:eastAsia="맑은 고딕" w:hAnsi="Arial" w:cs="Arial"/>
                <w:noProof/>
                <w:sz w:val="18"/>
                <w:szCs w:val="18"/>
                <w:lang w:eastAsia="ko-KR"/>
              </w:rPr>
            </w:pPr>
            <w:ins w:id="2610"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11" w:author="Suhwan Lim" w:date="2019-04-18T13:38:00Z"/>
                <w:rFonts w:ascii="Arial" w:eastAsia="맑은 고딕" w:hAnsi="Arial" w:cs="Arial"/>
                <w:noProof/>
                <w:sz w:val="18"/>
                <w:szCs w:val="18"/>
                <w:lang w:eastAsia="ko-KR"/>
              </w:rPr>
            </w:pPr>
            <w:ins w:id="2612" w:author="Suhwan Lim" w:date="2019-04-18T13:39:00Z">
              <w:r w:rsidRPr="001B0F7A">
                <w:rPr>
                  <w:rFonts w:ascii="Arial" w:hAnsi="Arial"/>
                  <w:noProof/>
                  <w:sz w:val="18"/>
                  <w:lang w:eastAsia="zh-CN"/>
                </w:rPr>
                <w:t>CA_n78A-n257H</w:t>
              </w:r>
            </w:ins>
          </w:p>
        </w:tc>
      </w:tr>
      <w:tr w:rsidR="003456B9" w:rsidRPr="00AE4694" w:rsidTr="00AD21D3">
        <w:trPr>
          <w:trHeight w:val="185"/>
          <w:jc w:val="center"/>
          <w:ins w:id="2613"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614" w:author="Suhwan Lim" w:date="2019-04-18T13:38:00Z"/>
                <w:rFonts w:ascii="Arial" w:eastAsia="맑은 고딕" w:hAnsi="Arial" w:cs="Arial"/>
                <w:noProof/>
                <w:sz w:val="18"/>
                <w:szCs w:val="18"/>
                <w:lang w:eastAsia="ko-KR"/>
              </w:rPr>
            </w:pPr>
            <w:ins w:id="2615" w:author="Suhwan Lim" w:date="2019-04-18T13:39:00Z">
              <w:r w:rsidRPr="001B0F7A">
                <w:rPr>
                  <w:rFonts w:ascii="Arial" w:hAnsi="Arial"/>
                  <w:noProof/>
                  <w:sz w:val="18"/>
                  <w:lang w:eastAsia="zh-CN"/>
                </w:rPr>
                <w:t>DC_5A_n78A-n257I</w:t>
              </w:r>
            </w:ins>
          </w:p>
        </w:tc>
        <w:tc>
          <w:tcPr>
            <w:tcW w:w="2694" w:type="dxa"/>
            <w:vAlign w:val="center"/>
          </w:tcPr>
          <w:p w:rsidR="003456B9" w:rsidRPr="001B0F7A" w:rsidRDefault="003456B9" w:rsidP="003456B9">
            <w:pPr>
              <w:keepNext/>
              <w:keepLines/>
              <w:spacing w:after="0"/>
              <w:jc w:val="center"/>
              <w:rPr>
                <w:ins w:id="2616" w:author="Suhwan Lim" w:date="2019-04-18T13:39:00Z"/>
                <w:rFonts w:ascii="Arial" w:hAnsi="Arial"/>
                <w:noProof/>
                <w:sz w:val="18"/>
                <w:lang w:eastAsia="zh-CN"/>
              </w:rPr>
            </w:pPr>
            <w:ins w:id="2617" w:author="Suhwan Lim" w:date="2019-04-18T13:39:00Z">
              <w:r w:rsidRPr="001B0F7A">
                <w:rPr>
                  <w:rFonts w:ascii="Arial" w:hAnsi="Arial"/>
                  <w:noProof/>
                  <w:sz w:val="18"/>
                  <w:lang w:eastAsia="zh-CN"/>
                </w:rPr>
                <w:t>DC_5A_n78A</w:t>
              </w:r>
            </w:ins>
          </w:p>
          <w:p w:rsidR="003456B9" w:rsidRPr="00AE4694" w:rsidRDefault="003456B9" w:rsidP="003456B9">
            <w:pPr>
              <w:pStyle w:val="TAC"/>
              <w:rPr>
                <w:ins w:id="2618" w:author="Suhwan Lim" w:date="2019-04-18T13:38:00Z"/>
                <w:rFonts w:cs="Arial"/>
                <w:noProof/>
                <w:szCs w:val="18"/>
                <w:lang w:eastAsia="zh-CN"/>
              </w:rPr>
            </w:pPr>
            <w:ins w:id="2619"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20" w:author="Suhwan Lim" w:date="2019-04-18T13:38:00Z"/>
                <w:rFonts w:ascii="Arial" w:eastAsia="맑은 고딕" w:hAnsi="Arial" w:cs="Arial"/>
                <w:noProof/>
                <w:sz w:val="18"/>
                <w:szCs w:val="18"/>
                <w:lang w:eastAsia="ko-KR"/>
              </w:rPr>
            </w:pPr>
            <w:ins w:id="2621"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22" w:author="Suhwan Lim" w:date="2019-04-18T13:38:00Z"/>
                <w:rFonts w:ascii="Arial" w:eastAsia="맑은 고딕" w:hAnsi="Arial" w:cs="Arial"/>
                <w:noProof/>
                <w:sz w:val="18"/>
                <w:szCs w:val="18"/>
                <w:lang w:eastAsia="ko-KR"/>
              </w:rPr>
            </w:pPr>
            <w:ins w:id="2623" w:author="Suhwan Lim" w:date="2019-04-18T13:39:00Z">
              <w:r w:rsidRPr="001B0F7A">
                <w:rPr>
                  <w:rFonts w:ascii="Arial" w:hAnsi="Arial"/>
                  <w:noProof/>
                  <w:sz w:val="18"/>
                  <w:lang w:eastAsia="zh-CN"/>
                </w:rPr>
                <w:t>CA_n78A-n257I</w:t>
              </w:r>
            </w:ins>
          </w:p>
        </w:tc>
      </w:tr>
      <w:tr w:rsidR="003456B9" w:rsidRPr="00AE4694" w:rsidTr="00AD21D3">
        <w:trPr>
          <w:trHeight w:val="185"/>
          <w:jc w:val="center"/>
          <w:ins w:id="2624"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625" w:author="Suhwan Lim" w:date="2019-04-18T13:38:00Z"/>
                <w:rFonts w:ascii="Arial" w:eastAsia="맑은 고딕" w:hAnsi="Arial" w:cs="Arial"/>
                <w:noProof/>
                <w:sz w:val="18"/>
                <w:szCs w:val="18"/>
                <w:lang w:eastAsia="ko-KR"/>
              </w:rPr>
            </w:pPr>
            <w:ins w:id="2626" w:author="Suhwan Lim" w:date="2019-04-18T13:39:00Z">
              <w:r w:rsidRPr="001B0F7A">
                <w:rPr>
                  <w:rFonts w:ascii="Arial" w:hAnsi="Arial"/>
                  <w:noProof/>
                  <w:sz w:val="18"/>
                  <w:lang w:eastAsia="zh-CN"/>
                </w:rPr>
                <w:t>DC_5A_n78A-n257J</w:t>
              </w:r>
            </w:ins>
          </w:p>
        </w:tc>
        <w:tc>
          <w:tcPr>
            <w:tcW w:w="2694" w:type="dxa"/>
            <w:vAlign w:val="center"/>
          </w:tcPr>
          <w:p w:rsidR="003456B9" w:rsidRPr="001B0F7A" w:rsidRDefault="003456B9" w:rsidP="003456B9">
            <w:pPr>
              <w:keepNext/>
              <w:keepLines/>
              <w:spacing w:after="0"/>
              <w:jc w:val="center"/>
              <w:rPr>
                <w:ins w:id="2627" w:author="Suhwan Lim" w:date="2019-04-18T13:39:00Z"/>
                <w:rFonts w:ascii="Arial" w:hAnsi="Arial"/>
                <w:noProof/>
                <w:sz w:val="18"/>
                <w:lang w:eastAsia="zh-CN"/>
              </w:rPr>
            </w:pPr>
            <w:ins w:id="2628" w:author="Suhwan Lim" w:date="2019-04-18T13:39:00Z">
              <w:r w:rsidRPr="001B0F7A">
                <w:rPr>
                  <w:rFonts w:ascii="Arial" w:hAnsi="Arial"/>
                  <w:noProof/>
                  <w:sz w:val="18"/>
                  <w:lang w:eastAsia="zh-CN"/>
                </w:rPr>
                <w:t>DC_5A_n78A</w:t>
              </w:r>
            </w:ins>
          </w:p>
          <w:p w:rsidR="003456B9" w:rsidRPr="00AE4694" w:rsidRDefault="003456B9" w:rsidP="003456B9">
            <w:pPr>
              <w:pStyle w:val="TAC"/>
              <w:rPr>
                <w:ins w:id="2629" w:author="Suhwan Lim" w:date="2019-04-18T13:38:00Z"/>
                <w:rFonts w:cs="Arial"/>
                <w:noProof/>
                <w:szCs w:val="18"/>
                <w:lang w:eastAsia="zh-CN"/>
              </w:rPr>
            </w:pPr>
            <w:ins w:id="2630"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31" w:author="Suhwan Lim" w:date="2019-04-18T13:38:00Z"/>
                <w:rFonts w:ascii="Arial" w:eastAsia="맑은 고딕" w:hAnsi="Arial" w:cs="Arial"/>
                <w:noProof/>
                <w:sz w:val="18"/>
                <w:szCs w:val="18"/>
                <w:lang w:eastAsia="ko-KR"/>
              </w:rPr>
            </w:pPr>
            <w:ins w:id="2632"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33" w:author="Suhwan Lim" w:date="2019-04-18T13:38:00Z"/>
                <w:rFonts w:ascii="Arial" w:eastAsia="맑은 고딕" w:hAnsi="Arial" w:cs="Arial"/>
                <w:noProof/>
                <w:sz w:val="18"/>
                <w:szCs w:val="18"/>
                <w:lang w:eastAsia="ko-KR"/>
              </w:rPr>
            </w:pPr>
            <w:ins w:id="2634" w:author="Suhwan Lim" w:date="2019-04-18T13:39:00Z">
              <w:r w:rsidRPr="001B0F7A">
                <w:rPr>
                  <w:rFonts w:ascii="Arial" w:hAnsi="Arial"/>
                  <w:noProof/>
                  <w:sz w:val="18"/>
                  <w:lang w:eastAsia="zh-CN"/>
                </w:rPr>
                <w:t>CA_n78A-n257J</w:t>
              </w:r>
            </w:ins>
          </w:p>
        </w:tc>
      </w:tr>
      <w:tr w:rsidR="003456B9" w:rsidRPr="00AE4694" w:rsidTr="00AD21D3">
        <w:trPr>
          <w:trHeight w:val="185"/>
          <w:jc w:val="center"/>
          <w:ins w:id="2635"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36" w:author="Suhwan Lim" w:date="2019-04-18T13:39:00Z"/>
                <w:rFonts w:ascii="Arial" w:eastAsia="맑은 고딕" w:hAnsi="Arial" w:cs="Arial"/>
                <w:noProof/>
                <w:sz w:val="18"/>
                <w:szCs w:val="18"/>
                <w:lang w:eastAsia="ko-KR"/>
              </w:rPr>
            </w:pPr>
            <w:ins w:id="2637" w:author="Suhwan Lim" w:date="2019-04-18T13:39:00Z">
              <w:r w:rsidRPr="001B0F7A">
                <w:rPr>
                  <w:rFonts w:ascii="Arial" w:hAnsi="Arial"/>
                  <w:noProof/>
                  <w:sz w:val="18"/>
                  <w:lang w:eastAsia="zh-CN"/>
                </w:rPr>
                <w:t>DC_5A_n78A-n257K</w:t>
              </w:r>
            </w:ins>
          </w:p>
        </w:tc>
        <w:tc>
          <w:tcPr>
            <w:tcW w:w="2694" w:type="dxa"/>
            <w:vAlign w:val="center"/>
          </w:tcPr>
          <w:p w:rsidR="003456B9" w:rsidRPr="001B0F7A" w:rsidRDefault="003456B9" w:rsidP="003456B9">
            <w:pPr>
              <w:keepNext/>
              <w:keepLines/>
              <w:spacing w:after="0"/>
              <w:jc w:val="center"/>
              <w:rPr>
                <w:ins w:id="2638" w:author="Suhwan Lim" w:date="2019-04-18T13:39:00Z"/>
                <w:rFonts w:ascii="Arial" w:hAnsi="Arial"/>
                <w:noProof/>
                <w:sz w:val="18"/>
                <w:lang w:eastAsia="zh-CN"/>
              </w:rPr>
            </w:pPr>
            <w:ins w:id="2639" w:author="Suhwan Lim" w:date="2019-04-18T13:39:00Z">
              <w:r w:rsidRPr="001B0F7A">
                <w:rPr>
                  <w:rFonts w:ascii="Arial" w:hAnsi="Arial"/>
                  <w:noProof/>
                  <w:sz w:val="18"/>
                  <w:lang w:eastAsia="zh-CN"/>
                </w:rPr>
                <w:t>DC_5A_n78A</w:t>
              </w:r>
            </w:ins>
          </w:p>
          <w:p w:rsidR="003456B9" w:rsidRPr="00AE4694" w:rsidRDefault="003456B9" w:rsidP="003456B9">
            <w:pPr>
              <w:pStyle w:val="TAC"/>
              <w:rPr>
                <w:ins w:id="2640" w:author="Suhwan Lim" w:date="2019-04-18T13:39:00Z"/>
                <w:rFonts w:cs="Arial"/>
                <w:noProof/>
                <w:szCs w:val="18"/>
                <w:lang w:eastAsia="zh-CN"/>
              </w:rPr>
            </w:pPr>
            <w:ins w:id="2641"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42" w:author="Suhwan Lim" w:date="2019-04-18T13:39:00Z"/>
                <w:rFonts w:ascii="Arial" w:eastAsia="맑은 고딕" w:hAnsi="Arial" w:cs="Arial"/>
                <w:noProof/>
                <w:sz w:val="18"/>
                <w:szCs w:val="18"/>
                <w:lang w:eastAsia="ko-KR"/>
              </w:rPr>
            </w:pPr>
            <w:ins w:id="2643"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44" w:author="Suhwan Lim" w:date="2019-04-18T13:39:00Z"/>
                <w:rFonts w:ascii="Arial" w:eastAsia="맑은 고딕" w:hAnsi="Arial" w:cs="Arial"/>
                <w:noProof/>
                <w:sz w:val="18"/>
                <w:szCs w:val="18"/>
                <w:lang w:eastAsia="ko-KR"/>
              </w:rPr>
            </w:pPr>
            <w:ins w:id="2645" w:author="Suhwan Lim" w:date="2019-04-18T13:39:00Z">
              <w:r w:rsidRPr="001B0F7A">
                <w:rPr>
                  <w:rFonts w:ascii="Arial" w:hAnsi="Arial"/>
                  <w:noProof/>
                  <w:sz w:val="18"/>
                  <w:lang w:eastAsia="zh-CN"/>
                </w:rPr>
                <w:t>CA_n78A-n257K</w:t>
              </w:r>
            </w:ins>
          </w:p>
        </w:tc>
      </w:tr>
      <w:tr w:rsidR="003456B9" w:rsidRPr="00AE4694" w:rsidTr="00AD21D3">
        <w:trPr>
          <w:trHeight w:val="185"/>
          <w:jc w:val="center"/>
          <w:ins w:id="2646"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47" w:author="Suhwan Lim" w:date="2019-04-18T13:39:00Z"/>
                <w:rFonts w:ascii="Arial" w:eastAsia="맑은 고딕" w:hAnsi="Arial" w:cs="Arial"/>
                <w:noProof/>
                <w:sz w:val="18"/>
                <w:szCs w:val="18"/>
                <w:lang w:eastAsia="ko-KR"/>
              </w:rPr>
            </w:pPr>
            <w:ins w:id="2648" w:author="Suhwan Lim" w:date="2019-04-18T13:39:00Z">
              <w:r w:rsidRPr="001B0F7A">
                <w:rPr>
                  <w:rFonts w:ascii="Arial" w:hAnsi="Arial"/>
                  <w:noProof/>
                  <w:sz w:val="18"/>
                  <w:lang w:eastAsia="zh-CN"/>
                </w:rPr>
                <w:t>DC_5A_n78A-n257L</w:t>
              </w:r>
            </w:ins>
          </w:p>
        </w:tc>
        <w:tc>
          <w:tcPr>
            <w:tcW w:w="2694" w:type="dxa"/>
            <w:vAlign w:val="center"/>
          </w:tcPr>
          <w:p w:rsidR="003456B9" w:rsidRPr="001B0F7A" w:rsidRDefault="003456B9" w:rsidP="003456B9">
            <w:pPr>
              <w:keepNext/>
              <w:keepLines/>
              <w:spacing w:after="0"/>
              <w:jc w:val="center"/>
              <w:rPr>
                <w:ins w:id="2649" w:author="Suhwan Lim" w:date="2019-04-18T13:39:00Z"/>
                <w:rFonts w:ascii="Arial" w:hAnsi="Arial"/>
                <w:noProof/>
                <w:sz w:val="18"/>
                <w:lang w:eastAsia="zh-CN"/>
              </w:rPr>
            </w:pPr>
            <w:ins w:id="2650" w:author="Suhwan Lim" w:date="2019-04-18T13:39:00Z">
              <w:r w:rsidRPr="001B0F7A">
                <w:rPr>
                  <w:rFonts w:ascii="Arial" w:hAnsi="Arial"/>
                  <w:noProof/>
                  <w:sz w:val="18"/>
                  <w:lang w:eastAsia="zh-CN"/>
                </w:rPr>
                <w:t>DC_5A_n78A</w:t>
              </w:r>
            </w:ins>
          </w:p>
          <w:p w:rsidR="003456B9" w:rsidRPr="00AE4694" w:rsidRDefault="003456B9" w:rsidP="003456B9">
            <w:pPr>
              <w:pStyle w:val="TAC"/>
              <w:rPr>
                <w:ins w:id="2651" w:author="Suhwan Lim" w:date="2019-04-18T13:39:00Z"/>
                <w:rFonts w:cs="Arial"/>
                <w:noProof/>
                <w:szCs w:val="18"/>
                <w:lang w:eastAsia="zh-CN"/>
              </w:rPr>
            </w:pPr>
            <w:ins w:id="2652"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53" w:author="Suhwan Lim" w:date="2019-04-18T13:39:00Z"/>
                <w:rFonts w:ascii="Arial" w:eastAsia="맑은 고딕" w:hAnsi="Arial" w:cs="Arial"/>
                <w:noProof/>
                <w:sz w:val="18"/>
                <w:szCs w:val="18"/>
                <w:lang w:eastAsia="ko-KR"/>
              </w:rPr>
            </w:pPr>
            <w:ins w:id="2654"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55" w:author="Suhwan Lim" w:date="2019-04-18T13:39:00Z"/>
                <w:rFonts w:ascii="Arial" w:eastAsia="맑은 고딕" w:hAnsi="Arial" w:cs="Arial"/>
                <w:noProof/>
                <w:sz w:val="18"/>
                <w:szCs w:val="18"/>
                <w:lang w:eastAsia="ko-KR"/>
              </w:rPr>
            </w:pPr>
            <w:ins w:id="2656" w:author="Suhwan Lim" w:date="2019-04-18T13:39:00Z">
              <w:r w:rsidRPr="001B0F7A">
                <w:rPr>
                  <w:rFonts w:ascii="Arial" w:hAnsi="Arial"/>
                  <w:noProof/>
                  <w:sz w:val="18"/>
                  <w:lang w:eastAsia="zh-CN"/>
                </w:rPr>
                <w:t>CA_n78A-n257L</w:t>
              </w:r>
            </w:ins>
          </w:p>
        </w:tc>
      </w:tr>
      <w:tr w:rsidR="003456B9" w:rsidRPr="00AE4694" w:rsidTr="00AD21D3">
        <w:trPr>
          <w:trHeight w:val="185"/>
          <w:jc w:val="center"/>
          <w:ins w:id="2657"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58" w:author="Suhwan Lim" w:date="2019-04-18T13:39:00Z"/>
                <w:rFonts w:ascii="Arial" w:eastAsia="맑은 고딕" w:hAnsi="Arial" w:cs="Arial"/>
                <w:noProof/>
                <w:sz w:val="18"/>
                <w:szCs w:val="18"/>
                <w:lang w:eastAsia="ko-KR"/>
              </w:rPr>
            </w:pPr>
            <w:ins w:id="2659" w:author="Suhwan Lim" w:date="2019-04-18T13:39:00Z">
              <w:r w:rsidRPr="001B0F7A">
                <w:rPr>
                  <w:rFonts w:ascii="Arial" w:hAnsi="Arial"/>
                  <w:noProof/>
                  <w:sz w:val="18"/>
                  <w:lang w:eastAsia="zh-CN"/>
                </w:rPr>
                <w:t>DC_5A_n78A-n257M</w:t>
              </w:r>
            </w:ins>
          </w:p>
        </w:tc>
        <w:tc>
          <w:tcPr>
            <w:tcW w:w="2694" w:type="dxa"/>
            <w:vAlign w:val="center"/>
          </w:tcPr>
          <w:p w:rsidR="003456B9" w:rsidRPr="001B0F7A" w:rsidRDefault="003456B9" w:rsidP="003456B9">
            <w:pPr>
              <w:keepNext/>
              <w:keepLines/>
              <w:spacing w:after="0"/>
              <w:jc w:val="center"/>
              <w:rPr>
                <w:ins w:id="2660" w:author="Suhwan Lim" w:date="2019-04-18T13:39:00Z"/>
                <w:rFonts w:ascii="Arial" w:hAnsi="Arial"/>
                <w:noProof/>
                <w:sz w:val="18"/>
                <w:lang w:eastAsia="zh-CN"/>
              </w:rPr>
            </w:pPr>
            <w:ins w:id="2661" w:author="Suhwan Lim" w:date="2019-04-18T13:39:00Z">
              <w:r w:rsidRPr="001B0F7A">
                <w:rPr>
                  <w:rFonts w:ascii="Arial" w:hAnsi="Arial"/>
                  <w:noProof/>
                  <w:sz w:val="18"/>
                  <w:lang w:eastAsia="zh-CN"/>
                </w:rPr>
                <w:t>DC_5A_n78A</w:t>
              </w:r>
            </w:ins>
          </w:p>
          <w:p w:rsidR="003456B9" w:rsidRPr="00AE4694" w:rsidRDefault="003456B9" w:rsidP="003456B9">
            <w:pPr>
              <w:pStyle w:val="TAC"/>
              <w:rPr>
                <w:ins w:id="2662" w:author="Suhwan Lim" w:date="2019-04-18T13:39:00Z"/>
                <w:rFonts w:cs="Arial"/>
                <w:noProof/>
                <w:szCs w:val="18"/>
                <w:lang w:eastAsia="zh-CN"/>
              </w:rPr>
            </w:pPr>
            <w:ins w:id="2663"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64" w:author="Suhwan Lim" w:date="2019-04-18T13:39:00Z"/>
                <w:rFonts w:ascii="Arial" w:eastAsia="맑은 고딕" w:hAnsi="Arial" w:cs="Arial"/>
                <w:noProof/>
                <w:sz w:val="18"/>
                <w:szCs w:val="18"/>
                <w:lang w:eastAsia="ko-KR"/>
              </w:rPr>
            </w:pPr>
            <w:ins w:id="2665"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66" w:author="Suhwan Lim" w:date="2019-04-18T13:39:00Z"/>
                <w:rFonts w:ascii="Arial" w:eastAsia="맑은 고딕" w:hAnsi="Arial" w:cs="Arial"/>
                <w:noProof/>
                <w:sz w:val="18"/>
                <w:szCs w:val="18"/>
                <w:lang w:eastAsia="ko-KR"/>
              </w:rPr>
            </w:pPr>
            <w:ins w:id="2667" w:author="Suhwan Lim" w:date="2019-04-18T13:39:00Z">
              <w:r w:rsidRPr="001B0F7A">
                <w:rPr>
                  <w:rFonts w:ascii="Arial" w:hAnsi="Arial"/>
                  <w:noProof/>
                  <w:sz w:val="18"/>
                  <w:lang w:eastAsia="zh-CN"/>
                </w:rPr>
                <w:t>CA_n78A-n257M</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DC_7A_n78A-n257A</w:t>
            </w:r>
          </w:p>
        </w:tc>
        <w:tc>
          <w:tcPr>
            <w:tcW w:w="2694" w:type="dxa"/>
            <w:vAlign w:val="center"/>
          </w:tcPr>
          <w:p w:rsidR="003456B9" w:rsidRPr="00AE4694" w:rsidRDefault="003456B9" w:rsidP="003456B9">
            <w:pPr>
              <w:pStyle w:val="TAC"/>
              <w:rPr>
                <w:rFonts w:cs="Arial"/>
                <w:noProof/>
                <w:szCs w:val="18"/>
                <w:lang w:eastAsia="zh-CN"/>
              </w:rPr>
            </w:pPr>
            <w:r w:rsidRPr="00AE4694">
              <w:rPr>
                <w:rFonts w:cs="Arial"/>
                <w:noProof/>
                <w:szCs w:val="18"/>
                <w:lang w:eastAsia="zh-CN"/>
              </w:rPr>
              <w:t>DC_7A_n78A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7A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CA_n78A-n257A</w:t>
            </w:r>
          </w:p>
        </w:tc>
      </w:tr>
      <w:tr w:rsidR="003456B9" w:rsidRPr="00AE4694" w:rsidTr="00AD21D3">
        <w:trPr>
          <w:trHeight w:val="185"/>
          <w:jc w:val="center"/>
          <w:ins w:id="2668"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69" w:author="Suhwan Lim" w:date="2019-04-18T13:39:00Z"/>
                <w:rFonts w:ascii="Arial" w:eastAsia="맑은 고딕" w:hAnsi="Arial" w:cs="Arial"/>
                <w:noProof/>
                <w:sz w:val="18"/>
                <w:szCs w:val="18"/>
                <w:lang w:eastAsia="ko-KR"/>
              </w:rPr>
            </w:pPr>
            <w:ins w:id="2670" w:author="Suhwan Lim" w:date="2019-04-18T13:39:00Z">
              <w:r w:rsidRPr="001B0F7A">
                <w:rPr>
                  <w:rFonts w:ascii="Arial" w:hAnsi="Arial"/>
                  <w:noProof/>
                  <w:sz w:val="18"/>
                  <w:lang w:eastAsia="zh-CN"/>
                </w:rPr>
                <w:t>DC_7A_n78A-n257D</w:t>
              </w:r>
            </w:ins>
          </w:p>
        </w:tc>
        <w:tc>
          <w:tcPr>
            <w:tcW w:w="2694" w:type="dxa"/>
          </w:tcPr>
          <w:p w:rsidR="003456B9" w:rsidRPr="001B0F7A" w:rsidRDefault="003456B9" w:rsidP="003456B9">
            <w:pPr>
              <w:pStyle w:val="TAC"/>
              <w:rPr>
                <w:ins w:id="2671" w:author="Suhwan Lim" w:date="2019-04-18T13:39:00Z"/>
                <w:noProof/>
                <w:lang w:eastAsia="zh-CN"/>
              </w:rPr>
            </w:pPr>
            <w:ins w:id="2672" w:author="Suhwan Lim" w:date="2019-04-18T13:39:00Z">
              <w:r w:rsidRPr="001B0F7A">
                <w:rPr>
                  <w:noProof/>
                  <w:lang w:eastAsia="zh-CN"/>
                </w:rPr>
                <w:t>DC_7A_n78A</w:t>
              </w:r>
            </w:ins>
          </w:p>
          <w:p w:rsidR="003456B9" w:rsidRPr="00AE4694" w:rsidRDefault="003456B9" w:rsidP="003456B9">
            <w:pPr>
              <w:pStyle w:val="TAC"/>
              <w:rPr>
                <w:ins w:id="2673" w:author="Suhwan Lim" w:date="2019-04-18T13:39:00Z"/>
                <w:rFonts w:cs="Arial"/>
                <w:noProof/>
                <w:szCs w:val="18"/>
                <w:lang w:eastAsia="zh-CN"/>
              </w:rPr>
            </w:pPr>
            <w:ins w:id="2674"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675" w:author="Suhwan Lim" w:date="2019-04-18T13:39:00Z"/>
                <w:rFonts w:ascii="Arial" w:eastAsia="맑은 고딕" w:hAnsi="Arial" w:cs="Arial"/>
                <w:noProof/>
                <w:sz w:val="18"/>
                <w:szCs w:val="18"/>
                <w:lang w:eastAsia="ko-KR"/>
              </w:rPr>
            </w:pPr>
            <w:ins w:id="2676"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677" w:author="Suhwan Lim" w:date="2019-04-18T13:39:00Z"/>
                <w:rFonts w:ascii="Arial" w:eastAsia="맑은 고딕" w:hAnsi="Arial" w:cs="Arial"/>
                <w:noProof/>
                <w:sz w:val="18"/>
                <w:szCs w:val="18"/>
                <w:lang w:eastAsia="ko-KR"/>
              </w:rPr>
            </w:pPr>
            <w:ins w:id="2678" w:author="Suhwan Lim" w:date="2019-04-18T13:39:00Z">
              <w:r w:rsidRPr="001B0F7A">
                <w:rPr>
                  <w:rFonts w:ascii="Arial" w:hAnsi="Arial"/>
                  <w:noProof/>
                  <w:sz w:val="18"/>
                  <w:lang w:eastAsia="zh-CN"/>
                </w:rPr>
                <w:t>CA_n78A-n257D</w:t>
              </w:r>
            </w:ins>
          </w:p>
        </w:tc>
      </w:tr>
      <w:tr w:rsidR="003456B9" w:rsidRPr="00AE4694" w:rsidTr="00AD21D3">
        <w:trPr>
          <w:trHeight w:val="185"/>
          <w:jc w:val="center"/>
          <w:ins w:id="2679"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80" w:author="Suhwan Lim" w:date="2019-04-18T13:39:00Z"/>
                <w:rFonts w:ascii="Arial" w:eastAsia="맑은 고딕" w:hAnsi="Arial" w:cs="Arial"/>
                <w:noProof/>
                <w:sz w:val="18"/>
                <w:szCs w:val="18"/>
                <w:lang w:eastAsia="ko-KR"/>
              </w:rPr>
            </w:pPr>
            <w:ins w:id="2681" w:author="Suhwan Lim" w:date="2019-04-18T13:39:00Z">
              <w:r w:rsidRPr="001B0F7A">
                <w:rPr>
                  <w:rFonts w:ascii="Arial" w:hAnsi="Arial"/>
                  <w:noProof/>
                  <w:sz w:val="18"/>
                  <w:lang w:eastAsia="zh-CN"/>
                </w:rPr>
                <w:t>DC_7A_n78A-n257E</w:t>
              </w:r>
            </w:ins>
          </w:p>
        </w:tc>
        <w:tc>
          <w:tcPr>
            <w:tcW w:w="2694" w:type="dxa"/>
          </w:tcPr>
          <w:p w:rsidR="003456B9" w:rsidRPr="001B0F7A" w:rsidRDefault="003456B9" w:rsidP="003456B9">
            <w:pPr>
              <w:pStyle w:val="TAC"/>
              <w:rPr>
                <w:ins w:id="2682" w:author="Suhwan Lim" w:date="2019-04-18T13:39:00Z"/>
                <w:noProof/>
                <w:lang w:eastAsia="zh-CN"/>
              </w:rPr>
            </w:pPr>
            <w:ins w:id="2683" w:author="Suhwan Lim" w:date="2019-04-18T13:39:00Z">
              <w:r w:rsidRPr="001B0F7A">
                <w:rPr>
                  <w:noProof/>
                  <w:lang w:eastAsia="zh-CN"/>
                </w:rPr>
                <w:t>DC_7A_n78A</w:t>
              </w:r>
            </w:ins>
          </w:p>
          <w:p w:rsidR="003456B9" w:rsidRPr="00AE4694" w:rsidRDefault="003456B9" w:rsidP="003456B9">
            <w:pPr>
              <w:pStyle w:val="TAC"/>
              <w:rPr>
                <w:ins w:id="2684" w:author="Suhwan Lim" w:date="2019-04-18T13:39:00Z"/>
                <w:rFonts w:cs="Arial"/>
                <w:noProof/>
                <w:szCs w:val="18"/>
                <w:lang w:eastAsia="zh-CN"/>
              </w:rPr>
            </w:pPr>
            <w:ins w:id="2685"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686" w:author="Suhwan Lim" w:date="2019-04-18T13:39:00Z"/>
                <w:rFonts w:ascii="Arial" w:eastAsia="맑은 고딕" w:hAnsi="Arial" w:cs="Arial"/>
                <w:noProof/>
                <w:sz w:val="18"/>
                <w:szCs w:val="18"/>
                <w:lang w:eastAsia="ko-KR"/>
              </w:rPr>
            </w:pPr>
            <w:ins w:id="2687"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688" w:author="Suhwan Lim" w:date="2019-04-18T13:39:00Z"/>
                <w:rFonts w:ascii="Arial" w:eastAsia="맑은 고딕" w:hAnsi="Arial" w:cs="Arial"/>
                <w:noProof/>
                <w:sz w:val="18"/>
                <w:szCs w:val="18"/>
                <w:lang w:eastAsia="ko-KR"/>
              </w:rPr>
            </w:pPr>
            <w:ins w:id="2689" w:author="Suhwan Lim" w:date="2019-04-18T13:39:00Z">
              <w:r w:rsidRPr="001B0F7A">
                <w:rPr>
                  <w:rFonts w:ascii="Arial" w:hAnsi="Arial"/>
                  <w:noProof/>
                  <w:sz w:val="18"/>
                  <w:lang w:eastAsia="zh-CN"/>
                </w:rPr>
                <w:t>CA_n78A-n257E</w:t>
              </w:r>
            </w:ins>
          </w:p>
        </w:tc>
      </w:tr>
      <w:tr w:rsidR="003456B9" w:rsidRPr="00AE4694" w:rsidTr="00AD21D3">
        <w:trPr>
          <w:trHeight w:val="185"/>
          <w:jc w:val="center"/>
          <w:ins w:id="2690"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91" w:author="Suhwan Lim" w:date="2019-04-18T13:39:00Z"/>
                <w:rFonts w:ascii="Arial" w:eastAsia="맑은 고딕" w:hAnsi="Arial" w:cs="Arial"/>
                <w:noProof/>
                <w:sz w:val="18"/>
                <w:szCs w:val="18"/>
                <w:lang w:eastAsia="ko-KR"/>
              </w:rPr>
            </w:pPr>
            <w:ins w:id="2692" w:author="Suhwan Lim" w:date="2019-04-18T13:39:00Z">
              <w:r w:rsidRPr="001B0F7A">
                <w:rPr>
                  <w:rFonts w:ascii="Arial" w:hAnsi="Arial"/>
                  <w:noProof/>
                  <w:sz w:val="18"/>
                  <w:lang w:eastAsia="zh-CN"/>
                </w:rPr>
                <w:t>DC_7A_n78A-n257F</w:t>
              </w:r>
            </w:ins>
          </w:p>
        </w:tc>
        <w:tc>
          <w:tcPr>
            <w:tcW w:w="2694" w:type="dxa"/>
          </w:tcPr>
          <w:p w:rsidR="003456B9" w:rsidRPr="001B0F7A" w:rsidRDefault="003456B9" w:rsidP="003456B9">
            <w:pPr>
              <w:pStyle w:val="TAC"/>
              <w:rPr>
                <w:ins w:id="2693" w:author="Suhwan Lim" w:date="2019-04-18T13:39:00Z"/>
                <w:noProof/>
                <w:lang w:eastAsia="zh-CN"/>
              </w:rPr>
            </w:pPr>
            <w:ins w:id="2694" w:author="Suhwan Lim" w:date="2019-04-18T13:39:00Z">
              <w:r w:rsidRPr="001B0F7A">
                <w:rPr>
                  <w:noProof/>
                  <w:lang w:eastAsia="zh-CN"/>
                </w:rPr>
                <w:t>DC_7A_n78A</w:t>
              </w:r>
            </w:ins>
          </w:p>
          <w:p w:rsidR="003456B9" w:rsidRPr="00AE4694" w:rsidRDefault="003456B9" w:rsidP="003456B9">
            <w:pPr>
              <w:pStyle w:val="TAC"/>
              <w:rPr>
                <w:ins w:id="2695" w:author="Suhwan Lim" w:date="2019-04-18T13:39:00Z"/>
                <w:rFonts w:cs="Arial"/>
                <w:noProof/>
                <w:szCs w:val="18"/>
                <w:lang w:eastAsia="zh-CN"/>
              </w:rPr>
            </w:pPr>
            <w:ins w:id="2696"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697" w:author="Suhwan Lim" w:date="2019-04-18T13:39:00Z"/>
                <w:rFonts w:ascii="Arial" w:eastAsia="맑은 고딕" w:hAnsi="Arial" w:cs="Arial"/>
                <w:noProof/>
                <w:sz w:val="18"/>
                <w:szCs w:val="18"/>
                <w:lang w:eastAsia="ko-KR"/>
              </w:rPr>
            </w:pPr>
            <w:ins w:id="2698"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699" w:author="Suhwan Lim" w:date="2019-04-18T13:39:00Z"/>
                <w:rFonts w:ascii="Arial" w:eastAsia="맑은 고딕" w:hAnsi="Arial" w:cs="Arial"/>
                <w:noProof/>
                <w:sz w:val="18"/>
                <w:szCs w:val="18"/>
                <w:lang w:eastAsia="ko-KR"/>
              </w:rPr>
            </w:pPr>
            <w:ins w:id="2700" w:author="Suhwan Lim" w:date="2019-04-18T13:39:00Z">
              <w:r w:rsidRPr="001B0F7A">
                <w:rPr>
                  <w:rFonts w:ascii="Arial" w:hAnsi="Arial"/>
                  <w:noProof/>
                  <w:sz w:val="18"/>
                  <w:lang w:eastAsia="zh-CN"/>
                </w:rPr>
                <w:t>CA_n78A-n257F</w:t>
              </w:r>
            </w:ins>
          </w:p>
        </w:tc>
      </w:tr>
      <w:tr w:rsidR="003456B9" w:rsidRPr="00AE4694" w:rsidTr="00AD21D3">
        <w:trPr>
          <w:trHeight w:val="185"/>
          <w:jc w:val="center"/>
          <w:ins w:id="2701"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02" w:author="Suhwan Lim" w:date="2019-04-18T13:39:00Z"/>
                <w:rFonts w:ascii="Arial" w:eastAsia="맑은 고딕" w:hAnsi="Arial" w:cs="Arial"/>
                <w:noProof/>
                <w:sz w:val="18"/>
                <w:szCs w:val="18"/>
                <w:lang w:eastAsia="ko-KR"/>
              </w:rPr>
            </w:pPr>
            <w:ins w:id="2703" w:author="Suhwan Lim" w:date="2019-04-18T13:39:00Z">
              <w:r w:rsidRPr="001B0F7A">
                <w:rPr>
                  <w:rFonts w:ascii="Arial" w:hAnsi="Arial"/>
                  <w:noProof/>
                  <w:sz w:val="18"/>
                  <w:lang w:eastAsia="zh-CN"/>
                </w:rPr>
                <w:t>DC_7A_n78A-n257G</w:t>
              </w:r>
            </w:ins>
          </w:p>
        </w:tc>
        <w:tc>
          <w:tcPr>
            <w:tcW w:w="2694" w:type="dxa"/>
            <w:vAlign w:val="center"/>
          </w:tcPr>
          <w:p w:rsidR="003456B9" w:rsidRPr="001B0F7A" w:rsidRDefault="003456B9" w:rsidP="003456B9">
            <w:pPr>
              <w:pStyle w:val="TAC"/>
              <w:rPr>
                <w:ins w:id="2704" w:author="Suhwan Lim" w:date="2019-04-18T13:39:00Z"/>
                <w:noProof/>
                <w:lang w:eastAsia="zh-CN"/>
              </w:rPr>
            </w:pPr>
            <w:ins w:id="2705" w:author="Suhwan Lim" w:date="2019-04-18T13:39:00Z">
              <w:r w:rsidRPr="001B0F7A">
                <w:rPr>
                  <w:noProof/>
                  <w:lang w:eastAsia="zh-CN"/>
                </w:rPr>
                <w:t>DC_7A_n78A</w:t>
              </w:r>
            </w:ins>
          </w:p>
          <w:p w:rsidR="003456B9" w:rsidRPr="00AE4694" w:rsidRDefault="003456B9" w:rsidP="003456B9">
            <w:pPr>
              <w:pStyle w:val="TAC"/>
              <w:rPr>
                <w:ins w:id="2706" w:author="Suhwan Lim" w:date="2019-04-18T13:39:00Z"/>
                <w:rFonts w:cs="Arial"/>
                <w:noProof/>
                <w:szCs w:val="18"/>
                <w:lang w:eastAsia="zh-CN"/>
              </w:rPr>
            </w:pPr>
            <w:ins w:id="2707"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08" w:author="Suhwan Lim" w:date="2019-04-18T13:39:00Z"/>
                <w:rFonts w:ascii="Arial" w:eastAsia="맑은 고딕" w:hAnsi="Arial" w:cs="Arial"/>
                <w:noProof/>
                <w:sz w:val="18"/>
                <w:szCs w:val="18"/>
                <w:lang w:eastAsia="ko-KR"/>
              </w:rPr>
            </w:pPr>
            <w:ins w:id="2709"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10" w:author="Suhwan Lim" w:date="2019-04-18T13:39:00Z"/>
                <w:rFonts w:ascii="Arial" w:eastAsia="맑은 고딕" w:hAnsi="Arial" w:cs="Arial"/>
                <w:noProof/>
                <w:sz w:val="18"/>
                <w:szCs w:val="18"/>
                <w:lang w:eastAsia="ko-KR"/>
              </w:rPr>
            </w:pPr>
            <w:ins w:id="2711" w:author="Suhwan Lim" w:date="2019-04-18T13:39:00Z">
              <w:r w:rsidRPr="001B0F7A">
                <w:rPr>
                  <w:rFonts w:ascii="Arial" w:hAnsi="Arial"/>
                  <w:noProof/>
                  <w:sz w:val="18"/>
                  <w:lang w:eastAsia="zh-CN"/>
                </w:rPr>
                <w:t>CA_n78A-n257G</w:t>
              </w:r>
            </w:ins>
          </w:p>
        </w:tc>
      </w:tr>
      <w:tr w:rsidR="003456B9" w:rsidRPr="00AE4694" w:rsidTr="00AD21D3">
        <w:trPr>
          <w:trHeight w:val="185"/>
          <w:jc w:val="center"/>
          <w:ins w:id="2712"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13" w:author="Suhwan Lim" w:date="2019-04-18T13:39:00Z"/>
                <w:rFonts w:ascii="Arial" w:eastAsia="맑은 고딕" w:hAnsi="Arial" w:cs="Arial"/>
                <w:noProof/>
                <w:sz w:val="18"/>
                <w:szCs w:val="18"/>
                <w:lang w:eastAsia="ko-KR"/>
              </w:rPr>
            </w:pPr>
            <w:ins w:id="2714" w:author="Suhwan Lim" w:date="2019-04-18T13:39:00Z">
              <w:r w:rsidRPr="001B0F7A">
                <w:rPr>
                  <w:rFonts w:ascii="Arial" w:hAnsi="Arial"/>
                  <w:noProof/>
                  <w:sz w:val="18"/>
                  <w:lang w:eastAsia="zh-CN"/>
                </w:rPr>
                <w:t>DC_7A_n78A-n257H</w:t>
              </w:r>
            </w:ins>
          </w:p>
        </w:tc>
        <w:tc>
          <w:tcPr>
            <w:tcW w:w="2694" w:type="dxa"/>
            <w:vAlign w:val="center"/>
          </w:tcPr>
          <w:p w:rsidR="003456B9" w:rsidRPr="001B0F7A" w:rsidRDefault="003456B9" w:rsidP="003456B9">
            <w:pPr>
              <w:pStyle w:val="TAC"/>
              <w:rPr>
                <w:ins w:id="2715" w:author="Suhwan Lim" w:date="2019-04-18T13:39:00Z"/>
                <w:noProof/>
                <w:lang w:eastAsia="zh-CN"/>
              </w:rPr>
            </w:pPr>
            <w:ins w:id="2716" w:author="Suhwan Lim" w:date="2019-04-18T13:39:00Z">
              <w:r w:rsidRPr="001B0F7A">
                <w:rPr>
                  <w:noProof/>
                  <w:lang w:eastAsia="zh-CN"/>
                </w:rPr>
                <w:t>DC_7A_n78A</w:t>
              </w:r>
            </w:ins>
          </w:p>
          <w:p w:rsidR="003456B9" w:rsidRPr="00AE4694" w:rsidRDefault="003456B9" w:rsidP="003456B9">
            <w:pPr>
              <w:pStyle w:val="TAC"/>
              <w:rPr>
                <w:ins w:id="2717" w:author="Suhwan Lim" w:date="2019-04-18T13:39:00Z"/>
                <w:rFonts w:cs="Arial"/>
                <w:noProof/>
                <w:szCs w:val="18"/>
                <w:lang w:eastAsia="zh-CN"/>
              </w:rPr>
            </w:pPr>
            <w:ins w:id="2718"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19" w:author="Suhwan Lim" w:date="2019-04-18T13:39:00Z"/>
                <w:rFonts w:ascii="Arial" w:eastAsia="맑은 고딕" w:hAnsi="Arial" w:cs="Arial"/>
                <w:noProof/>
                <w:sz w:val="18"/>
                <w:szCs w:val="18"/>
                <w:lang w:eastAsia="ko-KR"/>
              </w:rPr>
            </w:pPr>
            <w:ins w:id="2720"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21" w:author="Suhwan Lim" w:date="2019-04-18T13:39:00Z"/>
                <w:rFonts w:ascii="Arial" w:eastAsia="맑은 고딕" w:hAnsi="Arial" w:cs="Arial"/>
                <w:noProof/>
                <w:sz w:val="18"/>
                <w:szCs w:val="18"/>
                <w:lang w:eastAsia="ko-KR"/>
              </w:rPr>
            </w:pPr>
            <w:ins w:id="2722" w:author="Suhwan Lim" w:date="2019-04-18T13:39:00Z">
              <w:r w:rsidRPr="001B0F7A">
                <w:rPr>
                  <w:rFonts w:ascii="Arial" w:hAnsi="Arial"/>
                  <w:noProof/>
                  <w:sz w:val="18"/>
                  <w:lang w:eastAsia="zh-CN"/>
                </w:rPr>
                <w:t>CA_n78A-n257H</w:t>
              </w:r>
            </w:ins>
          </w:p>
        </w:tc>
      </w:tr>
      <w:tr w:rsidR="003456B9" w:rsidRPr="00AE4694" w:rsidTr="00AD21D3">
        <w:trPr>
          <w:trHeight w:val="185"/>
          <w:jc w:val="center"/>
          <w:ins w:id="2723"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24" w:author="Suhwan Lim" w:date="2019-04-18T13:39:00Z"/>
                <w:rFonts w:ascii="Arial" w:eastAsia="맑은 고딕" w:hAnsi="Arial" w:cs="Arial"/>
                <w:noProof/>
                <w:sz w:val="18"/>
                <w:szCs w:val="18"/>
                <w:lang w:eastAsia="ko-KR"/>
              </w:rPr>
            </w:pPr>
            <w:ins w:id="2725" w:author="Suhwan Lim" w:date="2019-04-18T13:39:00Z">
              <w:r w:rsidRPr="001B0F7A">
                <w:rPr>
                  <w:rFonts w:ascii="Arial" w:hAnsi="Arial"/>
                  <w:noProof/>
                  <w:sz w:val="18"/>
                  <w:lang w:eastAsia="zh-CN"/>
                </w:rPr>
                <w:t>DC_7A_n78A-n257I</w:t>
              </w:r>
            </w:ins>
          </w:p>
        </w:tc>
        <w:tc>
          <w:tcPr>
            <w:tcW w:w="2694" w:type="dxa"/>
            <w:vAlign w:val="center"/>
          </w:tcPr>
          <w:p w:rsidR="003456B9" w:rsidRPr="001B0F7A" w:rsidRDefault="003456B9" w:rsidP="003456B9">
            <w:pPr>
              <w:pStyle w:val="TAC"/>
              <w:rPr>
                <w:ins w:id="2726" w:author="Suhwan Lim" w:date="2019-04-18T13:39:00Z"/>
                <w:noProof/>
                <w:lang w:eastAsia="zh-CN"/>
              </w:rPr>
            </w:pPr>
            <w:ins w:id="2727" w:author="Suhwan Lim" w:date="2019-04-18T13:39:00Z">
              <w:r w:rsidRPr="001B0F7A">
                <w:rPr>
                  <w:noProof/>
                  <w:lang w:eastAsia="zh-CN"/>
                </w:rPr>
                <w:t>DC_7A_n78A</w:t>
              </w:r>
            </w:ins>
          </w:p>
          <w:p w:rsidR="003456B9" w:rsidRPr="00AE4694" w:rsidRDefault="003456B9" w:rsidP="003456B9">
            <w:pPr>
              <w:pStyle w:val="TAC"/>
              <w:rPr>
                <w:ins w:id="2728" w:author="Suhwan Lim" w:date="2019-04-18T13:39:00Z"/>
                <w:rFonts w:cs="Arial"/>
                <w:noProof/>
                <w:szCs w:val="18"/>
                <w:lang w:eastAsia="zh-CN"/>
              </w:rPr>
            </w:pPr>
            <w:ins w:id="2729"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30" w:author="Suhwan Lim" w:date="2019-04-18T13:39:00Z"/>
                <w:rFonts w:ascii="Arial" w:eastAsia="맑은 고딕" w:hAnsi="Arial" w:cs="Arial"/>
                <w:noProof/>
                <w:sz w:val="18"/>
                <w:szCs w:val="18"/>
                <w:lang w:eastAsia="ko-KR"/>
              </w:rPr>
            </w:pPr>
            <w:ins w:id="2731"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32" w:author="Suhwan Lim" w:date="2019-04-18T13:39:00Z"/>
                <w:rFonts w:ascii="Arial" w:eastAsia="맑은 고딕" w:hAnsi="Arial" w:cs="Arial"/>
                <w:noProof/>
                <w:sz w:val="18"/>
                <w:szCs w:val="18"/>
                <w:lang w:eastAsia="ko-KR"/>
              </w:rPr>
            </w:pPr>
            <w:ins w:id="2733" w:author="Suhwan Lim" w:date="2019-04-18T13:39:00Z">
              <w:r w:rsidRPr="001B0F7A">
                <w:rPr>
                  <w:rFonts w:ascii="Arial" w:hAnsi="Arial"/>
                  <w:noProof/>
                  <w:sz w:val="18"/>
                  <w:lang w:eastAsia="zh-CN"/>
                </w:rPr>
                <w:t>CA_n78A-n257I</w:t>
              </w:r>
            </w:ins>
          </w:p>
        </w:tc>
      </w:tr>
      <w:tr w:rsidR="003456B9" w:rsidRPr="00AE4694" w:rsidTr="00AD21D3">
        <w:trPr>
          <w:trHeight w:val="185"/>
          <w:jc w:val="center"/>
          <w:ins w:id="2734"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35" w:author="Suhwan Lim" w:date="2019-04-18T13:39:00Z"/>
                <w:rFonts w:ascii="Arial" w:eastAsia="맑은 고딕" w:hAnsi="Arial" w:cs="Arial"/>
                <w:noProof/>
                <w:sz w:val="18"/>
                <w:szCs w:val="18"/>
                <w:lang w:eastAsia="ko-KR"/>
              </w:rPr>
            </w:pPr>
            <w:ins w:id="2736" w:author="Suhwan Lim" w:date="2019-04-18T13:39:00Z">
              <w:r w:rsidRPr="001B0F7A">
                <w:rPr>
                  <w:rFonts w:ascii="Arial" w:hAnsi="Arial"/>
                  <w:noProof/>
                  <w:sz w:val="18"/>
                  <w:lang w:eastAsia="zh-CN"/>
                </w:rPr>
                <w:t>DC_7A_n78A-n257J</w:t>
              </w:r>
            </w:ins>
          </w:p>
        </w:tc>
        <w:tc>
          <w:tcPr>
            <w:tcW w:w="2694" w:type="dxa"/>
            <w:vAlign w:val="center"/>
          </w:tcPr>
          <w:p w:rsidR="003456B9" w:rsidRPr="001B0F7A" w:rsidRDefault="003456B9" w:rsidP="003456B9">
            <w:pPr>
              <w:pStyle w:val="TAC"/>
              <w:rPr>
                <w:ins w:id="2737" w:author="Suhwan Lim" w:date="2019-04-18T13:39:00Z"/>
                <w:noProof/>
                <w:lang w:eastAsia="zh-CN"/>
              </w:rPr>
            </w:pPr>
            <w:ins w:id="2738" w:author="Suhwan Lim" w:date="2019-04-18T13:39:00Z">
              <w:r w:rsidRPr="001B0F7A">
                <w:rPr>
                  <w:noProof/>
                  <w:lang w:eastAsia="zh-CN"/>
                </w:rPr>
                <w:t>DC_7A_n78A</w:t>
              </w:r>
            </w:ins>
          </w:p>
          <w:p w:rsidR="003456B9" w:rsidRPr="00AE4694" w:rsidRDefault="003456B9" w:rsidP="003456B9">
            <w:pPr>
              <w:pStyle w:val="TAC"/>
              <w:rPr>
                <w:ins w:id="2739" w:author="Suhwan Lim" w:date="2019-04-18T13:39:00Z"/>
                <w:rFonts w:cs="Arial"/>
                <w:noProof/>
                <w:szCs w:val="18"/>
                <w:lang w:eastAsia="zh-CN"/>
              </w:rPr>
            </w:pPr>
            <w:ins w:id="2740"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41" w:author="Suhwan Lim" w:date="2019-04-18T13:39:00Z"/>
                <w:rFonts w:ascii="Arial" w:eastAsia="맑은 고딕" w:hAnsi="Arial" w:cs="Arial"/>
                <w:noProof/>
                <w:sz w:val="18"/>
                <w:szCs w:val="18"/>
                <w:lang w:eastAsia="ko-KR"/>
              </w:rPr>
            </w:pPr>
            <w:ins w:id="2742"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43" w:author="Suhwan Lim" w:date="2019-04-18T13:39:00Z"/>
                <w:rFonts w:ascii="Arial" w:eastAsia="맑은 고딕" w:hAnsi="Arial" w:cs="Arial"/>
                <w:noProof/>
                <w:sz w:val="18"/>
                <w:szCs w:val="18"/>
                <w:lang w:eastAsia="ko-KR"/>
              </w:rPr>
            </w:pPr>
            <w:ins w:id="2744" w:author="Suhwan Lim" w:date="2019-04-18T13:39:00Z">
              <w:r w:rsidRPr="001B0F7A">
                <w:rPr>
                  <w:rFonts w:ascii="Arial" w:hAnsi="Arial"/>
                  <w:noProof/>
                  <w:sz w:val="18"/>
                  <w:lang w:eastAsia="zh-CN"/>
                </w:rPr>
                <w:t>CA_n78A-n257J</w:t>
              </w:r>
            </w:ins>
          </w:p>
        </w:tc>
      </w:tr>
      <w:tr w:rsidR="003456B9" w:rsidRPr="00AE4694" w:rsidTr="00AD21D3">
        <w:trPr>
          <w:trHeight w:val="185"/>
          <w:jc w:val="center"/>
          <w:ins w:id="2745"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46" w:author="Suhwan Lim" w:date="2019-04-18T13:39:00Z"/>
                <w:rFonts w:ascii="Arial" w:eastAsia="맑은 고딕" w:hAnsi="Arial" w:cs="Arial"/>
                <w:noProof/>
                <w:sz w:val="18"/>
                <w:szCs w:val="18"/>
                <w:lang w:eastAsia="ko-KR"/>
              </w:rPr>
            </w:pPr>
            <w:ins w:id="2747" w:author="Suhwan Lim" w:date="2019-04-18T13:39:00Z">
              <w:r w:rsidRPr="001B0F7A">
                <w:rPr>
                  <w:rFonts w:ascii="Arial" w:hAnsi="Arial"/>
                  <w:noProof/>
                  <w:sz w:val="18"/>
                  <w:lang w:eastAsia="zh-CN"/>
                </w:rPr>
                <w:t>DC_7A_n78A-n257K</w:t>
              </w:r>
            </w:ins>
          </w:p>
        </w:tc>
        <w:tc>
          <w:tcPr>
            <w:tcW w:w="2694" w:type="dxa"/>
            <w:vAlign w:val="center"/>
          </w:tcPr>
          <w:p w:rsidR="003456B9" w:rsidRPr="001B0F7A" w:rsidRDefault="003456B9" w:rsidP="003456B9">
            <w:pPr>
              <w:pStyle w:val="TAC"/>
              <w:rPr>
                <w:ins w:id="2748" w:author="Suhwan Lim" w:date="2019-04-18T13:39:00Z"/>
                <w:noProof/>
                <w:lang w:eastAsia="zh-CN"/>
              </w:rPr>
            </w:pPr>
            <w:ins w:id="2749" w:author="Suhwan Lim" w:date="2019-04-18T13:39:00Z">
              <w:r w:rsidRPr="001B0F7A">
                <w:rPr>
                  <w:noProof/>
                  <w:lang w:eastAsia="zh-CN"/>
                </w:rPr>
                <w:t>DC_7A_n78A</w:t>
              </w:r>
            </w:ins>
          </w:p>
          <w:p w:rsidR="003456B9" w:rsidRPr="00AE4694" w:rsidRDefault="003456B9" w:rsidP="003456B9">
            <w:pPr>
              <w:pStyle w:val="TAC"/>
              <w:rPr>
                <w:ins w:id="2750" w:author="Suhwan Lim" w:date="2019-04-18T13:39:00Z"/>
                <w:rFonts w:cs="Arial"/>
                <w:noProof/>
                <w:szCs w:val="18"/>
                <w:lang w:eastAsia="zh-CN"/>
              </w:rPr>
            </w:pPr>
            <w:ins w:id="2751"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52" w:author="Suhwan Lim" w:date="2019-04-18T13:39:00Z"/>
                <w:rFonts w:ascii="Arial" w:eastAsia="맑은 고딕" w:hAnsi="Arial" w:cs="Arial"/>
                <w:noProof/>
                <w:sz w:val="18"/>
                <w:szCs w:val="18"/>
                <w:lang w:eastAsia="ko-KR"/>
              </w:rPr>
            </w:pPr>
            <w:ins w:id="2753"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54" w:author="Suhwan Lim" w:date="2019-04-18T13:39:00Z"/>
                <w:rFonts w:ascii="Arial" w:eastAsia="맑은 고딕" w:hAnsi="Arial" w:cs="Arial"/>
                <w:noProof/>
                <w:sz w:val="18"/>
                <w:szCs w:val="18"/>
                <w:lang w:eastAsia="ko-KR"/>
              </w:rPr>
            </w:pPr>
            <w:ins w:id="2755" w:author="Suhwan Lim" w:date="2019-04-18T13:39:00Z">
              <w:r w:rsidRPr="001B0F7A">
                <w:rPr>
                  <w:rFonts w:ascii="Arial" w:hAnsi="Arial"/>
                  <w:noProof/>
                  <w:sz w:val="18"/>
                  <w:lang w:eastAsia="zh-CN"/>
                </w:rPr>
                <w:t>CA_n78A-n257K</w:t>
              </w:r>
            </w:ins>
          </w:p>
        </w:tc>
      </w:tr>
      <w:tr w:rsidR="003456B9" w:rsidRPr="00AE4694" w:rsidTr="00AD21D3">
        <w:trPr>
          <w:trHeight w:val="185"/>
          <w:jc w:val="center"/>
          <w:ins w:id="2756"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57" w:author="Suhwan Lim" w:date="2019-04-18T13:39:00Z"/>
                <w:rFonts w:ascii="Arial" w:eastAsia="맑은 고딕" w:hAnsi="Arial" w:cs="Arial"/>
                <w:noProof/>
                <w:sz w:val="18"/>
                <w:szCs w:val="18"/>
                <w:lang w:eastAsia="ko-KR"/>
              </w:rPr>
            </w:pPr>
            <w:ins w:id="2758" w:author="Suhwan Lim" w:date="2019-04-18T13:39:00Z">
              <w:r w:rsidRPr="001B0F7A">
                <w:rPr>
                  <w:rFonts w:ascii="Arial" w:hAnsi="Arial"/>
                  <w:noProof/>
                  <w:sz w:val="18"/>
                  <w:lang w:eastAsia="zh-CN"/>
                </w:rPr>
                <w:t>DC_7A_n78A-n257L</w:t>
              </w:r>
            </w:ins>
          </w:p>
        </w:tc>
        <w:tc>
          <w:tcPr>
            <w:tcW w:w="2694" w:type="dxa"/>
            <w:vAlign w:val="center"/>
          </w:tcPr>
          <w:p w:rsidR="003456B9" w:rsidRPr="001B0F7A" w:rsidRDefault="003456B9" w:rsidP="003456B9">
            <w:pPr>
              <w:pStyle w:val="TAC"/>
              <w:rPr>
                <w:ins w:id="2759" w:author="Suhwan Lim" w:date="2019-04-18T13:39:00Z"/>
                <w:noProof/>
                <w:lang w:eastAsia="zh-CN"/>
              </w:rPr>
            </w:pPr>
            <w:ins w:id="2760" w:author="Suhwan Lim" w:date="2019-04-18T13:39:00Z">
              <w:r w:rsidRPr="001B0F7A">
                <w:rPr>
                  <w:noProof/>
                  <w:lang w:eastAsia="zh-CN"/>
                </w:rPr>
                <w:t>DC_7A_n78A</w:t>
              </w:r>
            </w:ins>
          </w:p>
          <w:p w:rsidR="003456B9" w:rsidRPr="00AE4694" w:rsidRDefault="003456B9" w:rsidP="003456B9">
            <w:pPr>
              <w:pStyle w:val="TAC"/>
              <w:rPr>
                <w:ins w:id="2761" w:author="Suhwan Lim" w:date="2019-04-18T13:39:00Z"/>
                <w:rFonts w:cs="Arial"/>
                <w:noProof/>
                <w:szCs w:val="18"/>
                <w:lang w:eastAsia="zh-CN"/>
              </w:rPr>
            </w:pPr>
            <w:ins w:id="2762"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63" w:author="Suhwan Lim" w:date="2019-04-18T13:39:00Z"/>
                <w:rFonts w:ascii="Arial" w:eastAsia="맑은 고딕" w:hAnsi="Arial" w:cs="Arial"/>
                <w:noProof/>
                <w:sz w:val="18"/>
                <w:szCs w:val="18"/>
                <w:lang w:eastAsia="ko-KR"/>
              </w:rPr>
            </w:pPr>
            <w:ins w:id="2764"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65" w:author="Suhwan Lim" w:date="2019-04-18T13:39:00Z"/>
                <w:rFonts w:ascii="Arial" w:eastAsia="맑은 고딕" w:hAnsi="Arial" w:cs="Arial"/>
                <w:noProof/>
                <w:sz w:val="18"/>
                <w:szCs w:val="18"/>
                <w:lang w:eastAsia="ko-KR"/>
              </w:rPr>
            </w:pPr>
            <w:ins w:id="2766" w:author="Suhwan Lim" w:date="2019-04-18T13:39:00Z">
              <w:r w:rsidRPr="001B0F7A">
                <w:rPr>
                  <w:rFonts w:ascii="Arial" w:hAnsi="Arial"/>
                  <w:noProof/>
                  <w:sz w:val="18"/>
                  <w:lang w:eastAsia="zh-CN"/>
                </w:rPr>
                <w:t>CA_n78A-n257L</w:t>
              </w:r>
            </w:ins>
          </w:p>
        </w:tc>
      </w:tr>
      <w:tr w:rsidR="003456B9" w:rsidRPr="00AE4694" w:rsidTr="00AD21D3">
        <w:trPr>
          <w:trHeight w:val="185"/>
          <w:jc w:val="center"/>
          <w:ins w:id="2767"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68" w:author="Suhwan Lim" w:date="2019-04-18T13:39:00Z"/>
                <w:rFonts w:ascii="Arial" w:eastAsia="맑은 고딕" w:hAnsi="Arial" w:cs="Arial"/>
                <w:noProof/>
                <w:sz w:val="18"/>
                <w:szCs w:val="18"/>
                <w:lang w:eastAsia="ko-KR"/>
              </w:rPr>
            </w:pPr>
            <w:ins w:id="2769" w:author="Suhwan Lim" w:date="2019-04-18T13:39:00Z">
              <w:r w:rsidRPr="001B0F7A">
                <w:rPr>
                  <w:rFonts w:ascii="Arial" w:hAnsi="Arial"/>
                  <w:noProof/>
                  <w:sz w:val="18"/>
                  <w:lang w:eastAsia="zh-CN"/>
                </w:rPr>
                <w:t>DC_7A_n78A-n257M</w:t>
              </w:r>
            </w:ins>
          </w:p>
        </w:tc>
        <w:tc>
          <w:tcPr>
            <w:tcW w:w="2694" w:type="dxa"/>
            <w:vAlign w:val="center"/>
          </w:tcPr>
          <w:p w:rsidR="003456B9" w:rsidRPr="001B0F7A" w:rsidRDefault="003456B9" w:rsidP="003456B9">
            <w:pPr>
              <w:pStyle w:val="TAC"/>
              <w:rPr>
                <w:ins w:id="2770" w:author="Suhwan Lim" w:date="2019-04-18T13:39:00Z"/>
                <w:noProof/>
                <w:lang w:eastAsia="zh-CN"/>
              </w:rPr>
            </w:pPr>
            <w:ins w:id="2771" w:author="Suhwan Lim" w:date="2019-04-18T13:39:00Z">
              <w:r w:rsidRPr="001B0F7A">
                <w:rPr>
                  <w:noProof/>
                  <w:lang w:eastAsia="zh-CN"/>
                </w:rPr>
                <w:t>DC_7A_n78A</w:t>
              </w:r>
            </w:ins>
          </w:p>
          <w:p w:rsidR="003456B9" w:rsidRPr="00AE4694" w:rsidRDefault="003456B9" w:rsidP="003456B9">
            <w:pPr>
              <w:pStyle w:val="TAC"/>
              <w:rPr>
                <w:ins w:id="2772" w:author="Suhwan Lim" w:date="2019-04-18T13:39:00Z"/>
                <w:rFonts w:cs="Arial"/>
                <w:noProof/>
                <w:szCs w:val="18"/>
                <w:lang w:eastAsia="zh-CN"/>
              </w:rPr>
            </w:pPr>
            <w:ins w:id="2773"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74" w:author="Suhwan Lim" w:date="2019-04-18T13:39:00Z"/>
                <w:rFonts w:ascii="Arial" w:eastAsia="맑은 고딕" w:hAnsi="Arial" w:cs="Arial"/>
                <w:noProof/>
                <w:sz w:val="18"/>
                <w:szCs w:val="18"/>
                <w:lang w:eastAsia="ko-KR"/>
              </w:rPr>
            </w:pPr>
            <w:ins w:id="2775"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76" w:author="Suhwan Lim" w:date="2019-04-18T13:39:00Z"/>
                <w:rFonts w:ascii="Arial" w:eastAsia="맑은 고딕" w:hAnsi="Arial" w:cs="Arial"/>
                <w:noProof/>
                <w:sz w:val="18"/>
                <w:szCs w:val="18"/>
                <w:lang w:eastAsia="ko-KR"/>
              </w:rPr>
            </w:pPr>
            <w:ins w:id="2777" w:author="Suhwan Lim" w:date="2019-04-18T13:39:00Z">
              <w:r w:rsidRPr="001B0F7A">
                <w:rPr>
                  <w:rFonts w:ascii="Arial" w:hAnsi="Arial"/>
                  <w:noProof/>
                  <w:sz w:val="18"/>
                  <w:lang w:eastAsia="zh-CN"/>
                </w:rPr>
                <w:t>CA_n78A-n257M</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3456B9" w:rsidRPr="00AE4694" w:rsidTr="00AD21D3">
        <w:trPr>
          <w:trHeight w:val="185"/>
          <w:jc w:val="center"/>
          <w:ins w:id="2778"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79" w:author="Suhwan Lim" w:date="2019-04-18T13:39:00Z"/>
                <w:rFonts w:ascii="Arial" w:hAnsi="Arial"/>
                <w:noProof/>
                <w:sz w:val="18"/>
                <w:lang w:eastAsia="zh-CN"/>
              </w:rPr>
            </w:pPr>
            <w:ins w:id="2780" w:author="Suhwan Lim" w:date="2019-04-18T13:40:00Z">
              <w:r w:rsidRPr="001B0F7A">
                <w:rPr>
                  <w:rFonts w:ascii="Arial" w:hAnsi="Arial"/>
                  <w:noProof/>
                  <w:sz w:val="18"/>
                  <w:lang w:eastAsia="zh-CN"/>
                </w:rPr>
                <w:t>DC_7A-7A_n78A-n257D</w:t>
              </w:r>
            </w:ins>
          </w:p>
        </w:tc>
        <w:tc>
          <w:tcPr>
            <w:tcW w:w="2694" w:type="dxa"/>
          </w:tcPr>
          <w:p w:rsidR="003456B9" w:rsidRPr="001B0F7A" w:rsidRDefault="003456B9" w:rsidP="003456B9">
            <w:pPr>
              <w:pStyle w:val="TAC"/>
              <w:rPr>
                <w:ins w:id="2781" w:author="Suhwan Lim" w:date="2019-04-18T13:40:00Z"/>
                <w:noProof/>
                <w:lang w:eastAsia="zh-CN"/>
              </w:rPr>
            </w:pPr>
            <w:ins w:id="2782" w:author="Suhwan Lim" w:date="2019-04-18T13:40:00Z">
              <w:r w:rsidRPr="001B0F7A">
                <w:rPr>
                  <w:noProof/>
                  <w:lang w:eastAsia="zh-CN"/>
                </w:rPr>
                <w:t>DC_7A_n78A</w:t>
              </w:r>
            </w:ins>
          </w:p>
          <w:p w:rsidR="003456B9" w:rsidRPr="00AE4694" w:rsidRDefault="003456B9" w:rsidP="003456B9">
            <w:pPr>
              <w:keepNext/>
              <w:keepLines/>
              <w:spacing w:after="0"/>
              <w:jc w:val="center"/>
              <w:rPr>
                <w:ins w:id="2783" w:author="Suhwan Lim" w:date="2019-04-18T13:39:00Z"/>
                <w:rFonts w:ascii="Arial" w:hAnsi="Arial"/>
                <w:noProof/>
                <w:sz w:val="18"/>
                <w:lang w:eastAsia="zh-CN"/>
              </w:rPr>
            </w:pPr>
            <w:ins w:id="2784"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85" w:author="Suhwan Lim" w:date="2019-04-18T13:39:00Z"/>
                <w:rFonts w:ascii="Arial" w:hAnsi="Arial"/>
                <w:noProof/>
                <w:sz w:val="18"/>
                <w:lang w:eastAsia="zh-CN"/>
              </w:rPr>
            </w:pPr>
            <w:ins w:id="2786"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787" w:author="Suhwan Lim" w:date="2019-04-18T13:39:00Z"/>
                <w:rFonts w:ascii="Arial" w:hAnsi="Arial"/>
                <w:noProof/>
                <w:sz w:val="18"/>
                <w:lang w:eastAsia="zh-CN"/>
              </w:rPr>
            </w:pPr>
            <w:ins w:id="2788" w:author="Suhwan Lim" w:date="2019-04-18T13:40:00Z">
              <w:r w:rsidRPr="001B0F7A">
                <w:rPr>
                  <w:rFonts w:ascii="Arial" w:hAnsi="Arial"/>
                  <w:noProof/>
                  <w:sz w:val="18"/>
                  <w:lang w:eastAsia="zh-CN"/>
                </w:rPr>
                <w:t>CA_n78A-n257D</w:t>
              </w:r>
            </w:ins>
          </w:p>
        </w:tc>
      </w:tr>
      <w:tr w:rsidR="003456B9" w:rsidRPr="00AE4694" w:rsidTr="00AD21D3">
        <w:trPr>
          <w:trHeight w:val="185"/>
          <w:jc w:val="center"/>
          <w:ins w:id="2789"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90" w:author="Suhwan Lim" w:date="2019-04-18T13:39:00Z"/>
                <w:rFonts w:ascii="Arial" w:hAnsi="Arial"/>
                <w:noProof/>
                <w:sz w:val="18"/>
                <w:lang w:eastAsia="zh-CN"/>
              </w:rPr>
            </w:pPr>
            <w:ins w:id="2791" w:author="Suhwan Lim" w:date="2019-04-18T13:40:00Z">
              <w:r w:rsidRPr="001B0F7A">
                <w:rPr>
                  <w:rFonts w:ascii="Arial" w:hAnsi="Arial"/>
                  <w:noProof/>
                  <w:sz w:val="18"/>
                  <w:lang w:eastAsia="zh-CN"/>
                </w:rPr>
                <w:t>DC_7A-7A_n78A-n257E</w:t>
              </w:r>
            </w:ins>
          </w:p>
        </w:tc>
        <w:tc>
          <w:tcPr>
            <w:tcW w:w="2694" w:type="dxa"/>
          </w:tcPr>
          <w:p w:rsidR="003456B9" w:rsidRPr="001B0F7A" w:rsidRDefault="003456B9" w:rsidP="003456B9">
            <w:pPr>
              <w:pStyle w:val="TAC"/>
              <w:rPr>
                <w:ins w:id="2792" w:author="Suhwan Lim" w:date="2019-04-18T13:40:00Z"/>
                <w:noProof/>
                <w:lang w:eastAsia="zh-CN"/>
              </w:rPr>
            </w:pPr>
            <w:ins w:id="2793" w:author="Suhwan Lim" w:date="2019-04-18T13:40:00Z">
              <w:r w:rsidRPr="001B0F7A">
                <w:rPr>
                  <w:noProof/>
                  <w:lang w:eastAsia="zh-CN"/>
                </w:rPr>
                <w:t>DC_7A_n78A</w:t>
              </w:r>
            </w:ins>
          </w:p>
          <w:p w:rsidR="003456B9" w:rsidRPr="00AE4694" w:rsidRDefault="003456B9" w:rsidP="003456B9">
            <w:pPr>
              <w:keepNext/>
              <w:keepLines/>
              <w:spacing w:after="0"/>
              <w:jc w:val="center"/>
              <w:rPr>
                <w:ins w:id="2794" w:author="Suhwan Lim" w:date="2019-04-18T13:39:00Z"/>
                <w:rFonts w:ascii="Arial" w:hAnsi="Arial"/>
                <w:noProof/>
                <w:sz w:val="18"/>
                <w:lang w:eastAsia="zh-CN"/>
              </w:rPr>
            </w:pPr>
            <w:ins w:id="2795"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96" w:author="Suhwan Lim" w:date="2019-04-18T13:39:00Z"/>
                <w:rFonts w:ascii="Arial" w:hAnsi="Arial"/>
                <w:noProof/>
                <w:sz w:val="18"/>
                <w:lang w:eastAsia="zh-CN"/>
              </w:rPr>
            </w:pPr>
            <w:ins w:id="2797"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798" w:author="Suhwan Lim" w:date="2019-04-18T13:39:00Z"/>
                <w:rFonts w:ascii="Arial" w:hAnsi="Arial"/>
                <w:noProof/>
                <w:sz w:val="18"/>
                <w:lang w:eastAsia="zh-CN"/>
              </w:rPr>
            </w:pPr>
            <w:ins w:id="2799" w:author="Suhwan Lim" w:date="2019-04-18T13:40:00Z">
              <w:r w:rsidRPr="001B0F7A">
                <w:rPr>
                  <w:rFonts w:ascii="Arial" w:hAnsi="Arial"/>
                  <w:noProof/>
                  <w:sz w:val="18"/>
                  <w:lang w:eastAsia="zh-CN"/>
                </w:rPr>
                <w:t>CA_n78A-n257E</w:t>
              </w:r>
            </w:ins>
          </w:p>
        </w:tc>
      </w:tr>
      <w:tr w:rsidR="003456B9" w:rsidRPr="00AE4694" w:rsidTr="00AD21D3">
        <w:trPr>
          <w:trHeight w:val="185"/>
          <w:jc w:val="center"/>
          <w:ins w:id="2800"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01" w:author="Suhwan Lim" w:date="2019-04-18T13:39:00Z"/>
                <w:rFonts w:ascii="Arial" w:hAnsi="Arial"/>
                <w:noProof/>
                <w:sz w:val="18"/>
                <w:lang w:eastAsia="zh-CN"/>
              </w:rPr>
            </w:pPr>
            <w:ins w:id="2802" w:author="Suhwan Lim" w:date="2019-04-18T13:40:00Z">
              <w:r w:rsidRPr="001B0F7A">
                <w:rPr>
                  <w:rFonts w:ascii="Arial" w:hAnsi="Arial"/>
                  <w:noProof/>
                  <w:sz w:val="18"/>
                  <w:lang w:eastAsia="zh-CN"/>
                </w:rPr>
                <w:t>DC_7A-7A_n78A-n257F</w:t>
              </w:r>
            </w:ins>
          </w:p>
        </w:tc>
        <w:tc>
          <w:tcPr>
            <w:tcW w:w="2694" w:type="dxa"/>
          </w:tcPr>
          <w:p w:rsidR="003456B9" w:rsidRPr="001B0F7A" w:rsidRDefault="003456B9" w:rsidP="003456B9">
            <w:pPr>
              <w:pStyle w:val="TAC"/>
              <w:rPr>
                <w:ins w:id="2803" w:author="Suhwan Lim" w:date="2019-04-18T13:40:00Z"/>
                <w:noProof/>
                <w:lang w:eastAsia="zh-CN"/>
              </w:rPr>
            </w:pPr>
            <w:ins w:id="2804" w:author="Suhwan Lim" w:date="2019-04-18T13:40:00Z">
              <w:r w:rsidRPr="001B0F7A">
                <w:rPr>
                  <w:noProof/>
                  <w:lang w:eastAsia="zh-CN"/>
                </w:rPr>
                <w:t>DC_7A_n78A</w:t>
              </w:r>
            </w:ins>
          </w:p>
          <w:p w:rsidR="003456B9" w:rsidRPr="00AE4694" w:rsidRDefault="003456B9" w:rsidP="003456B9">
            <w:pPr>
              <w:keepNext/>
              <w:keepLines/>
              <w:spacing w:after="0"/>
              <w:jc w:val="center"/>
              <w:rPr>
                <w:ins w:id="2805" w:author="Suhwan Lim" w:date="2019-04-18T13:39:00Z"/>
                <w:rFonts w:ascii="Arial" w:hAnsi="Arial"/>
                <w:noProof/>
                <w:sz w:val="18"/>
                <w:lang w:eastAsia="zh-CN"/>
              </w:rPr>
            </w:pPr>
            <w:ins w:id="2806"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07" w:author="Suhwan Lim" w:date="2019-04-18T13:39:00Z"/>
                <w:rFonts w:ascii="Arial" w:hAnsi="Arial"/>
                <w:noProof/>
                <w:sz w:val="18"/>
                <w:lang w:eastAsia="zh-CN"/>
              </w:rPr>
            </w:pPr>
            <w:ins w:id="2808"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09" w:author="Suhwan Lim" w:date="2019-04-18T13:39:00Z"/>
                <w:rFonts w:ascii="Arial" w:hAnsi="Arial"/>
                <w:noProof/>
                <w:sz w:val="18"/>
                <w:lang w:eastAsia="zh-CN"/>
              </w:rPr>
            </w:pPr>
            <w:ins w:id="2810" w:author="Suhwan Lim" w:date="2019-04-18T13:40:00Z">
              <w:r w:rsidRPr="001B0F7A">
                <w:rPr>
                  <w:rFonts w:ascii="Arial" w:hAnsi="Arial"/>
                  <w:noProof/>
                  <w:sz w:val="18"/>
                  <w:lang w:eastAsia="zh-CN"/>
                </w:rPr>
                <w:t>CA_n78A-n257F</w:t>
              </w:r>
            </w:ins>
          </w:p>
        </w:tc>
      </w:tr>
      <w:tr w:rsidR="003456B9" w:rsidRPr="00AE4694" w:rsidTr="00AD21D3">
        <w:trPr>
          <w:trHeight w:val="185"/>
          <w:jc w:val="center"/>
          <w:ins w:id="2811"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12" w:author="Suhwan Lim" w:date="2019-04-18T13:39:00Z"/>
                <w:rFonts w:ascii="Arial" w:hAnsi="Arial"/>
                <w:noProof/>
                <w:sz w:val="18"/>
                <w:lang w:eastAsia="zh-CN"/>
              </w:rPr>
            </w:pPr>
            <w:ins w:id="2813" w:author="Suhwan Lim" w:date="2019-04-18T13:40:00Z">
              <w:r w:rsidRPr="001B0F7A">
                <w:rPr>
                  <w:rFonts w:ascii="Arial" w:hAnsi="Arial"/>
                  <w:noProof/>
                  <w:sz w:val="18"/>
                  <w:lang w:eastAsia="zh-CN"/>
                </w:rPr>
                <w:t>DC_7A-7A_n78A-n257G</w:t>
              </w:r>
            </w:ins>
          </w:p>
        </w:tc>
        <w:tc>
          <w:tcPr>
            <w:tcW w:w="2694" w:type="dxa"/>
            <w:vAlign w:val="center"/>
          </w:tcPr>
          <w:p w:rsidR="003456B9" w:rsidRPr="001B0F7A" w:rsidRDefault="003456B9" w:rsidP="003456B9">
            <w:pPr>
              <w:pStyle w:val="TAC"/>
              <w:rPr>
                <w:ins w:id="2814" w:author="Suhwan Lim" w:date="2019-04-18T13:40:00Z"/>
                <w:noProof/>
                <w:lang w:eastAsia="zh-CN"/>
              </w:rPr>
            </w:pPr>
            <w:ins w:id="2815" w:author="Suhwan Lim" w:date="2019-04-18T13:40:00Z">
              <w:r w:rsidRPr="001B0F7A">
                <w:rPr>
                  <w:noProof/>
                  <w:lang w:eastAsia="zh-CN"/>
                </w:rPr>
                <w:t>DC_7A_n78A</w:t>
              </w:r>
            </w:ins>
          </w:p>
          <w:p w:rsidR="003456B9" w:rsidRPr="00AE4694" w:rsidRDefault="003456B9" w:rsidP="003456B9">
            <w:pPr>
              <w:keepNext/>
              <w:keepLines/>
              <w:spacing w:after="0"/>
              <w:jc w:val="center"/>
              <w:rPr>
                <w:ins w:id="2816" w:author="Suhwan Lim" w:date="2019-04-18T13:39:00Z"/>
                <w:rFonts w:ascii="Arial" w:hAnsi="Arial"/>
                <w:noProof/>
                <w:sz w:val="18"/>
                <w:lang w:eastAsia="zh-CN"/>
              </w:rPr>
            </w:pPr>
            <w:ins w:id="2817"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18" w:author="Suhwan Lim" w:date="2019-04-18T13:39:00Z"/>
                <w:rFonts w:ascii="Arial" w:hAnsi="Arial"/>
                <w:noProof/>
                <w:sz w:val="18"/>
                <w:lang w:eastAsia="zh-CN"/>
              </w:rPr>
            </w:pPr>
            <w:ins w:id="2819"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20" w:author="Suhwan Lim" w:date="2019-04-18T13:39:00Z"/>
                <w:rFonts w:ascii="Arial" w:hAnsi="Arial"/>
                <w:noProof/>
                <w:sz w:val="18"/>
                <w:lang w:eastAsia="zh-CN"/>
              </w:rPr>
            </w:pPr>
            <w:ins w:id="2821" w:author="Suhwan Lim" w:date="2019-04-18T13:40:00Z">
              <w:r w:rsidRPr="001B0F7A">
                <w:rPr>
                  <w:rFonts w:ascii="Arial" w:hAnsi="Arial"/>
                  <w:noProof/>
                  <w:sz w:val="18"/>
                  <w:lang w:eastAsia="zh-CN"/>
                </w:rPr>
                <w:t>CA_n78A-n257G</w:t>
              </w:r>
            </w:ins>
          </w:p>
        </w:tc>
      </w:tr>
      <w:tr w:rsidR="003456B9" w:rsidRPr="00AE4694" w:rsidTr="00AD21D3">
        <w:trPr>
          <w:trHeight w:val="185"/>
          <w:jc w:val="center"/>
          <w:ins w:id="2822"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23" w:author="Suhwan Lim" w:date="2019-04-18T13:39:00Z"/>
                <w:rFonts w:ascii="Arial" w:hAnsi="Arial"/>
                <w:noProof/>
                <w:sz w:val="18"/>
                <w:lang w:eastAsia="zh-CN"/>
              </w:rPr>
            </w:pPr>
            <w:ins w:id="2824" w:author="Suhwan Lim" w:date="2019-04-18T13:40:00Z">
              <w:r w:rsidRPr="001B0F7A">
                <w:rPr>
                  <w:rFonts w:ascii="Arial" w:hAnsi="Arial"/>
                  <w:noProof/>
                  <w:sz w:val="18"/>
                  <w:lang w:eastAsia="zh-CN"/>
                </w:rPr>
                <w:t>DC_7A-7A_n78A-n257H</w:t>
              </w:r>
            </w:ins>
          </w:p>
        </w:tc>
        <w:tc>
          <w:tcPr>
            <w:tcW w:w="2694" w:type="dxa"/>
            <w:vAlign w:val="center"/>
          </w:tcPr>
          <w:p w:rsidR="003456B9" w:rsidRPr="001B0F7A" w:rsidRDefault="003456B9" w:rsidP="003456B9">
            <w:pPr>
              <w:pStyle w:val="TAC"/>
              <w:rPr>
                <w:ins w:id="2825" w:author="Suhwan Lim" w:date="2019-04-18T13:40:00Z"/>
                <w:noProof/>
                <w:lang w:eastAsia="zh-CN"/>
              </w:rPr>
            </w:pPr>
            <w:ins w:id="2826" w:author="Suhwan Lim" w:date="2019-04-18T13:40:00Z">
              <w:r w:rsidRPr="001B0F7A">
                <w:rPr>
                  <w:noProof/>
                  <w:lang w:eastAsia="zh-CN"/>
                </w:rPr>
                <w:t>DC_7A_n78A</w:t>
              </w:r>
            </w:ins>
          </w:p>
          <w:p w:rsidR="003456B9" w:rsidRPr="00AE4694" w:rsidRDefault="003456B9" w:rsidP="003456B9">
            <w:pPr>
              <w:keepNext/>
              <w:keepLines/>
              <w:spacing w:after="0"/>
              <w:jc w:val="center"/>
              <w:rPr>
                <w:ins w:id="2827" w:author="Suhwan Lim" w:date="2019-04-18T13:39:00Z"/>
                <w:rFonts w:ascii="Arial" w:hAnsi="Arial"/>
                <w:noProof/>
                <w:sz w:val="18"/>
                <w:lang w:eastAsia="zh-CN"/>
              </w:rPr>
            </w:pPr>
            <w:ins w:id="2828"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29" w:author="Suhwan Lim" w:date="2019-04-18T13:39:00Z"/>
                <w:rFonts w:ascii="Arial" w:hAnsi="Arial"/>
                <w:noProof/>
                <w:sz w:val="18"/>
                <w:lang w:eastAsia="zh-CN"/>
              </w:rPr>
            </w:pPr>
            <w:ins w:id="2830"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31" w:author="Suhwan Lim" w:date="2019-04-18T13:39:00Z"/>
                <w:rFonts w:ascii="Arial" w:hAnsi="Arial"/>
                <w:noProof/>
                <w:sz w:val="18"/>
                <w:lang w:eastAsia="zh-CN"/>
              </w:rPr>
            </w:pPr>
            <w:ins w:id="2832" w:author="Suhwan Lim" w:date="2019-04-18T13:40:00Z">
              <w:r w:rsidRPr="001B0F7A">
                <w:rPr>
                  <w:rFonts w:ascii="Arial" w:hAnsi="Arial"/>
                  <w:noProof/>
                  <w:sz w:val="18"/>
                  <w:lang w:eastAsia="zh-CN"/>
                </w:rPr>
                <w:t>CA_n78A-n257H</w:t>
              </w:r>
            </w:ins>
          </w:p>
        </w:tc>
      </w:tr>
      <w:tr w:rsidR="003456B9" w:rsidRPr="00AE4694" w:rsidTr="00AD21D3">
        <w:trPr>
          <w:trHeight w:val="185"/>
          <w:jc w:val="center"/>
          <w:ins w:id="2833"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34" w:author="Suhwan Lim" w:date="2019-04-18T13:39:00Z"/>
                <w:rFonts w:ascii="Arial" w:hAnsi="Arial"/>
                <w:noProof/>
                <w:sz w:val="18"/>
                <w:lang w:eastAsia="zh-CN"/>
              </w:rPr>
            </w:pPr>
            <w:ins w:id="2835" w:author="Suhwan Lim" w:date="2019-04-18T13:40:00Z">
              <w:r w:rsidRPr="001B0F7A">
                <w:rPr>
                  <w:rFonts w:ascii="Arial" w:hAnsi="Arial"/>
                  <w:noProof/>
                  <w:sz w:val="18"/>
                  <w:lang w:eastAsia="zh-CN"/>
                </w:rPr>
                <w:t>DC_7A-7A_n78A-n257I</w:t>
              </w:r>
            </w:ins>
          </w:p>
        </w:tc>
        <w:tc>
          <w:tcPr>
            <w:tcW w:w="2694" w:type="dxa"/>
            <w:vAlign w:val="center"/>
          </w:tcPr>
          <w:p w:rsidR="003456B9" w:rsidRPr="001B0F7A" w:rsidRDefault="003456B9" w:rsidP="003456B9">
            <w:pPr>
              <w:pStyle w:val="TAC"/>
              <w:rPr>
                <w:ins w:id="2836" w:author="Suhwan Lim" w:date="2019-04-18T13:40:00Z"/>
                <w:noProof/>
                <w:lang w:eastAsia="zh-CN"/>
              </w:rPr>
            </w:pPr>
            <w:ins w:id="2837" w:author="Suhwan Lim" w:date="2019-04-18T13:40:00Z">
              <w:r w:rsidRPr="001B0F7A">
                <w:rPr>
                  <w:noProof/>
                  <w:lang w:eastAsia="zh-CN"/>
                </w:rPr>
                <w:t>DC_7A_n78A</w:t>
              </w:r>
            </w:ins>
          </w:p>
          <w:p w:rsidR="003456B9" w:rsidRPr="00AE4694" w:rsidRDefault="003456B9" w:rsidP="003456B9">
            <w:pPr>
              <w:keepNext/>
              <w:keepLines/>
              <w:spacing w:after="0"/>
              <w:jc w:val="center"/>
              <w:rPr>
                <w:ins w:id="2838" w:author="Suhwan Lim" w:date="2019-04-18T13:39:00Z"/>
                <w:rFonts w:ascii="Arial" w:hAnsi="Arial"/>
                <w:noProof/>
                <w:sz w:val="18"/>
                <w:lang w:eastAsia="zh-CN"/>
              </w:rPr>
            </w:pPr>
            <w:ins w:id="2839"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40" w:author="Suhwan Lim" w:date="2019-04-18T13:39:00Z"/>
                <w:rFonts w:ascii="Arial" w:hAnsi="Arial"/>
                <w:noProof/>
                <w:sz w:val="18"/>
                <w:lang w:eastAsia="zh-CN"/>
              </w:rPr>
            </w:pPr>
            <w:ins w:id="2841"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42" w:author="Suhwan Lim" w:date="2019-04-18T13:39:00Z"/>
                <w:rFonts w:ascii="Arial" w:hAnsi="Arial"/>
                <w:noProof/>
                <w:sz w:val="18"/>
                <w:lang w:eastAsia="zh-CN"/>
              </w:rPr>
            </w:pPr>
            <w:ins w:id="2843" w:author="Suhwan Lim" w:date="2019-04-18T13:40:00Z">
              <w:r w:rsidRPr="001B0F7A">
                <w:rPr>
                  <w:rFonts w:ascii="Arial" w:hAnsi="Arial"/>
                  <w:noProof/>
                  <w:sz w:val="18"/>
                  <w:lang w:eastAsia="zh-CN"/>
                </w:rPr>
                <w:t>CA_n78A-n257I</w:t>
              </w:r>
            </w:ins>
          </w:p>
        </w:tc>
      </w:tr>
      <w:tr w:rsidR="003456B9" w:rsidRPr="00AE4694" w:rsidTr="00AD21D3">
        <w:trPr>
          <w:trHeight w:val="185"/>
          <w:jc w:val="center"/>
          <w:ins w:id="2844"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45" w:author="Suhwan Lim" w:date="2019-04-18T13:39:00Z"/>
                <w:rFonts w:ascii="Arial" w:hAnsi="Arial"/>
                <w:noProof/>
                <w:sz w:val="18"/>
                <w:lang w:eastAsia="zh-CN"/>
              </w:rPr>
            </w:pPr>
            <w:ins w:id="2846" w:author="Suhwan Lim" w:date="2019-04-18T13:40:00Z">
              <w:r w:rsidRPr="001B0F7A">
                <w:rPr>
                  <w:rFonts w:ascii="Arial" w:hAnsi="Arial"/>
                  <w:noProof/>
                  <w:sz w:val="18"/>
                  <w:lang w:eastAsia="zh-CN"/>
                </w:rPr>
                <w:t>DC_7A-7A_n78A-n257J</w:t>
              </w:r>
            </w:ins>
          </w:p>
        </w:tc>
        <w:tc>
          <w:tcPr>
            <w:tcW w:w="2694" w:type="dxa"/>
            <w:vAlign w:val="center"/>
          </w:tcPr>
          <w:p w:rsidR="003456B9" w:rsidRPr="001B0F7A" w:rsidRDefault="003456B9" w:rsidP="003456B9">
            <w:pPr>
              <w:pStyle w:val="TAC"/>
              <w:rPr>
                <w:ins w:id="2847" w:author="Suhwan Lim" w:date="2019-04-18T13:40:00Z"/>
                <w:noProof/>
                <w:lang w:eastAsia="zh-CN"/>
              </w:rPr>
            </w:pPr>
            <w:ins w:id="2848" w:author="Suhwan Lim" w:date="2019-04-18T13:40:00Z">
              <w:r w:rsidRPr="001B0F7A">
                <w:rPr>
                  <w:noProof/>
                  <w:lang w:eastAsia="zh-CN"/>
                </w:rPr>
                <w:t>DC_7A_n78A</w:t>
              </w:r>
            </w:ins>
          </w:p>
          <w:p w:rsidR="003456B9" w:rsidRPr="00AE4694" w:rsidRDefault="003456B9" w:rsidP="003456B9">
            <w:pPr>
              <w:keepNext/>
              <w:keepLines/>
              <w:spacing w:after="0"/>
              <w:jc w:val="center"/>
              <w:rPr>
                <w:ins w:id="2849" w:author="Suhwan Lim" w:date="2019-04-18T13:39:00Z"/>
                <w:rFonts w:ascii="Arial" w:hAnsi="Arial"/>
                <w:noProof/>
                <w:sz w:val="18"/>
                <w:lang w:eastAsia="zh-CN"/>
              </w:rPr>
            </w:pPr>
            <w:ins w:id="2850"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51" w:author="Suhwan Lim" w:date="2019-04-18T13:39:00Z"/>
                <w:rFonts w:ascii="Arial" w:hAnsi="Arial"/>
                <w:noProof/>
                <w:sz w:val="18"/>
                <w:lang w:eastAsia="zh-CN"/>
              </w:rPr>
            </w:pPr>
            <w:ins w:id="2852"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53" w:author="Suhwan Lim" w:date="2019-04-18T13:39:00Z"/>
                <w:rFonts w:ascii="Arial" w:hAnsi="Arial"/>
                <w:noProof/>
                <w:sz w:val="18"/>
                <w:lang w:eastAsia="zh-CN"/>
              </w:rPr>
            </w:pPr>
            <w:ins w:id="2854" w:author="Suhwan Lim" w:date="2019-04-18T13:40:00Z">
              <w:r w:rsidRPr="001B0F7A">
                <w:rPr>
                  <w:rFonts w:ascii="Arial" w:hAnsi="Arial"/>
                  <w:noProof/>
                  <w:sz w:val="18"/>
                  <w:lang w:eastAsia="zh-CN"/>
                </w:rPr>
                <w:t>CA_n78A-n257J</w:t>
              </w:r>
            </w:ins>
          </w:p>
        </w:tc>
      </w:tr>
      <w:tr w:rsidR="003456B9" w:rsidRPr="00AE4694" w:rsidTr="00AD21D3">
        <w:trPr>
          <w:trHeight w:val="185"/>
          <w:jc w:val="center"/>
          <w:ins w:id="2855"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56" w:author="Suhwan Lim" w:date="2019-04-18T13:39:00Z"/>
                <w:rFonts w:ascii="Arial" w:hAnsi="Arial"/>
                <w:noProof/>
                <w:sz w:val="18"/>
                <w:lang w:eastAsia="zh-CN"/>
              </w:rPr>
            </w:pPr>
            <w:ins w:id="2857" w:author="Suhwan Lim" w:date="2019-04-18T13:40:00Z">
              <w:r w:rsidRPr="001B0F7A">
                <w:rPr>
                  <w:rFonts w:ascii="Arial" w:hAnsi="Arial"/>
                  <w:noProof/>
                  <w:sz w:val="18"/>
                  <w:lang w:eastAsia="zh-CN"/>
                </w:rPr>
                <w:t>DC_7A-7A_n78A-n257K</w:t>
              </w:r>
            </w:ins>
          </w:p>
        </w:tc>
        <w:tc>
          <w:tcPr>
            <w:tcW w:w="2694" w:type="dxa"/>
            <w:vAlign w:val="center"/>
          </w:tcPr>
          <w:p w:rsidR="003456B9" w:rsidRPr="001B0F7A" w:rsidRDefault="003456B9" w:rsidP="003456B9">
            <w:pPr>
              <w:pStyle w:val="TAC"/>
              <w:rPr>
                <w:ins w:id="2858" w:author="Suhwan Lim" w:date="2019-04-18T13:40:00Z"/>
                <w:noProof/>
                <w:lang w:eastAsia="zh-CN"/>
              </w:rPr>
            </w:pPr>
            <w:ins w:id="2859" w:author="Suhwan Lim" w:date="2019-04-18T13:40:00Z">
              <w:r w:rsidRPr="001B0F7A">
                <w:rPr>
                  <w:noProof/>
                  <w:lang w:eastAsia="zh-CN"/>
                </w:rPr>
                <w:t>DC_7A_n78A</w:t>
              </w:r>
            </w:ins>
          </w:p>
          <w:p w:rsidR="003456B9" w:rsidRPr="00AE4694" w:rsidRDefault="003456B9" w:rsidP="003456B9">
            <w:pPr>
              <w:keepNext/>
              <w:keepLines/>
              <w:spacing w:after="0"/>
              <w:jc w:val="center"/>
              <w:rPr>
                <w:ins w:id="2860" w:author="Suhwan Lim" w:date="2019-04-18T13:39:00Z"/>
                <w:rFonts w:ascii="Arial" w:hAnsi="Arial"/>
                <w:noProof/>
                <w:sz w:val="18"/>
                <w:lang w:eastAsia="zh-CN"/>
              </w:rPr>
            </w:pPr>
            <w:ins w:id="2861"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62" w:author="Suhwan Lim" w:date="2019-04-18T13:39:00Z"/>
                <w:rFonts w:ascii="Arial" w:hAnsi="Arial"/>
                <w:noProof/>
                <w:sz w:val="18"/>
                <w:lang w:eastAsia="zh-CN"/>
              </w:rPr>
            </w:pPr>
            <w:ins w:id="2863"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64" w:author="Suhwan Lim" w:date="2019-04-18T13:39:00Z"/>
                <w:rFonts w:ascii="Arial" w:hAnsi="Arial"/>
                <w:noProof/>
                <w:sz w:val="18"/>
                <w:lang w:eastAsia="zh-CN"/>
              </w:rPr>
            </w:pPr>
            <w:ins w:id="2865" w:author="Suhwan Lim" w:date="2019-04-18T13:40:00Z">
              <w:r w:rsidRPr="001B0F7A">
                <w:rPr>
                  <w:rFonts w:ascii="Arial" w:hAnsi="Arial"/>
                  <w:noProof/>
                  <w:sz w:val="18"/>
                  <w:lang w:eastAsia="zh-CN"/>
                </w:rPr>
                <w:t>CA_n78A-n257K</w:t>
              </w:r>
            </w:ins>
          </w:p>
        </w:tc>
      </w:tr>
      <w:tr w:rsidR="003456B9" w:rsidRPr="00AE4694" w:rsidTr="00AD21D3">
        <w:trPr>
          <w:trHeight w:val="185"/>
          <w:jc w:val="center"/>
          <w:ins w:id="2866"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67" w:author="Suhwan Lim" w:date="2019-04-18T13:39:00Z"/>
                <w:rFonts w:ascii="Arial" w:hAnsi="Arial"/>
                <w:noProof/>
                <w:sz w:val="18"/>
                <w:lang w:eastAsia="zh-CN"/>
              </w:rPr>
            </w:pPr>
            <w:ins w:id="2868" w:author="Suhwan Lim" w:date="2019-04-18T13:40:00Z">
              <w:r w:rsidRPr="001B0F7A">
                <w:rPr>
                  <w:rFonts w:ascii="Arial" w:hAnsi="Arial"/>
                  <w:noProof/>
                  <w:sz w:val="18"/>
                  <w:lang w:eastAsia="zh-CN"/>
                </w:rPr>
                <w:t>DC_7A-7A_n78A-n257L</w:t>
              </w:r>
            </w:ins>
          </w:p>
        </w:tc>
        <w:tc>
          <w:tcPr>
            <w:tcW w:w="2694" w:type="dxa"/>
            <w:vAlign w:val="center"/>
          </w:tcPr>
          <w:p w:rsidR="003456B9" w:rsidRPr="001B0F7A" w:rsidRDefault="003456B9" w:rsidP="003456B9">
            <w:pPr>
              <w:pStyle w:val="TAC"/>
              <w:rPr>
                <w:ins w:id="2869" w:author="Suhwan Lim" w:date="2019-04-18T13:40:00Z"/>
                <w:noProof/>
                <w:lang w:eastAsia="zh-CN"/>
              </w:rPr>
            </w:pPr>
            <w:ins w:id="2870" w:author="Suhwan Lim" w:date="2019-04-18T13:40:00Z">
              <w:r w:rsidRPr="001B0F7A">
                <w:rPr>
                  <w:noProof/>
                  <w:lang w:eastAsia="zh-CN"/>
                </w:rPr>
                <w:t>DC_7A_n78A</w:t>
              </w:r>
            </w:ins>
          </w:p>
          <w:p w:rsidR="003456B9" w:rsidRPr="00AE4694" w:rsidRDefault="003456B9" w:rsidP="003456B9">
            <w:pPr>
              <w:keepNext/>
              <w:keepLines/>
              <w:spacing w:after="0"/>
              <w:jc w:val="center"/>
              <w:rPr>
                <w:ins w:id="2871" w:author="Suhwan Lim" w:date="2019-04-18T13:39:00Z"/>
                <w:rFonts w:ascii="Arial" w:hAnsi="Arial"/>
                <w:noProof/>
                <w:sz w:val="18"/>
                <w:lang w:eastAsia="zh-CN"/>
              </w:rPr>
            </w:pPr>
            <w:ins w:id="2872"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73" w:author="Suhwan Lim" w:date="2019-04-18T13:39:00Z"/>
                <w:rFonts w:ascii="Arial" w:hAnsi="Arial"/>
                <w:noProof/>
                <w:sz w:val="18"/>
                <w:lang w:eastAsia="zh-CN"/>
              </w:rPr>
            </w:pPr>
            <w:ins w:id="2874"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75" w:author="Suhwan Lim" w:date="2019-04-18T13:39:00Z"/>
                <w:rFonts w:ascii="Arial" w:hAnsi="Arial"/>
                <w:noProof/>
                <w:sz w:val="18"/>
                <w:lang w:eastAsia="zh-CN"/>
              </w:rPr>
            </w:pPr>
            <w:ins w:id="2876" w:author="Suhwan Lim" w:date="2019-04-18T13:40:00Z">
              <w:r w:rsidRPr="001B0F7A">
                <w:rPr>
                  <w:rFonts w:ascii="Arial" w:hAnsi="Arial"/>
                  <w:noProof/>
                  <w:sz w:val="18"/>
                  <w:lang w:eastAsia="zh-CN"/>
                </w:rPr>
                <w:t>CA_n78A-n257L</w:t>
              </w:r>
            </w:ins>
          </w:p>
        </w:tc>
      </w:tr>
      <w:tr w:rsidR="003456B9" w:rsidRPr="00AE4694" w:rsidTr="00AD21D3">
        <w:trPr>
          <w:trHeight w:val="185"/>
          <w:jc w:val="center"/>
          <w:ins w:id="2877"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78" w:author="Suhwan Lim" w:date="2019-04-18T13:39:00Z"/>
                <w:rFonts w:ascii="Arial" w:hAnsi="Arial"/>
                <w:noProof/>
                <w:sz w:val="18"/>
                <w:lang w:eastAsia="zh-CN"/>
              </w:rPr>
            </w:pPr>
            <w:ins w:id="2879" w:author="Suhwan Lim" w:date="2019-04-18T13:40:00Z">
              <w:r w:rsidRPr="001B0F7A">
                <w:rPr>
                  <w:rFonts w:ascii="Arial" w:hAnsi="Arial"/>
                  <w:noProof/>
                  <w:sz w:val="18"/>
                  <w:lang w:eastAsia="zh-CN"/>
                </w:rPr>
                <w:lastRenderedPageBreak/>
                <w:t>DC_7A-7A_n78A-n257M</w:t>
              </w:r>
            </w:ins>
          </w:p>
        </w:tc>
        <w:tc>
          <w:tcPr>
            <w:tcW w:w="2694" w:type="dxa"/>
            <w:vAlign w:val="center"/>
          </w:tcPr>
          <w:p w:rsidR="003456B9" w:rsidRPr="001B0F7A" w:rsidRDefault="003456B9" w:rsidP="003456B9">
            <w:pPr>
              <w:pStyle w:val="TAC"/>
              <w:rPr>
                <w:ins w:id="2880" w:author="Suhwan Lim" w:date="2019-04-18T13:40:00Z"/>
                <w:noProof/>
                <w:lang w:eastAsia="zh-CN"/>
              </w:rPr>
            </w:pPr>
            <w:ins w:id="2881" w:author="Suhwan Lim" w:date="2019-04-18T13:40:00Z">
              <w:r w:rsidRPr="001B0F7A">
                <w:rPr>
                  <w:noProof/>
                  <w:lang w:eastAsia="zh-CN"/>
                </w:rPr>
                <w:t>DC_7A_n78A</w:t>
              </w:r>
            </w:ins>
          </w:p>
          <w:p w:rsidR="003456B9" w:rsidRPr="00AE4694" w:rsidRDefault="003456B9" w:rsidP="003456B9">
            <w:pPr>
              <w:keepNext/>
              <w:keepLines/>
              <w:spacing w:after="0"/>
              <w:jc w:val="center"/>
              <w:rPr>
                <w:ins w:id="2882" w:author="Suhwan Lim" w:date="2019-04-18T13:39:00Z"/>
                <w:rFonts w:ascii="Arial" w:hAnsi="Arial"/>
                <w:noProof/>
                <w:sz w:val="18"/>
                <w:lang w:eastAsia="zh-CN"/>
              </w:rPr>
            </w:pPr>
            <w:ins w:id="2883"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84" w:author="Suhwan Lim" w:date="2019-04-18T13:39:00Z"/>
                <w:rFonts w:ascii="Arial" w:hAnsi="Arial"/>
                <w:noProof/>
                <w:sz w:val="18"/>
                <w:lang w:eastAsia="zh-CN"/>
              </w:rPr>
            </w:pPr>
            <w:ins w:id="2885"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86" w:author="Suhwan Lim" w:date="2019-04-18T13:39:00Z"/>
                <w:rFonts w:ascii="Arial" w:hAnsi="Arial"/>
                <w:noProof/>
                <w:sz w:val="18"/>
                <w:lang w:eastAsia="zh-CN"/>
              </w:rPr>
            </w:pPr>
            <w:ins w:id="2887" w:author="Suhwan Lim" w:date="2019-04-18T13:40:00Z">
              <w:r w:rsidRPr="001B0F7A">
                <w:rPr>
                  <w:rFonts w:ascii="Arial" w:hAnsi="Arial"/>
                  <w:noProof/>
                  <w:sz w:val="18"/>
                  <w:lang w:eastAsia="zh-CN"/>
                </w:rPr>
                <w:t>CA_n78A-n257M</w:t>
              </w:r>
            </w:ins>
          </w:p>
        </w:tc>
      </w:tr>
      <w:tr w:rsidR="003456B9" w:rsidRPr="00AE4694" w:rsidTr="00AD21D3">
        <w:trPr>
          <w:trHeight w:val="185"/>
          <w:jc w:val="center"/>
          <w:ins w:id="2888" w:author="Suhwan Lim" w:date="2019-04-18T14:23:00Z"/>
        </w:trPr>
        <w:tc>
          <w:tcPr>
            <w:tcW w:w="0" w:type="auto"/>
            <w:shd w:val="clear" w:color="auto" w:fill="auto"/>
            <w:noWrap/>
            <w:vAlign w:val="center"/>
          </w:tcPr>
          <w:p w:rsidR="003456B9" w:rsidRPr="002D33EC" w:rsidRDefault="003456B9" w:rsidP="003456B9">
            <w:pPr>
              <w:keepNext/>
              <w:keepLines/>
              <w:spacing w:after="0"/>
              <w:jc w:val="center"/>
              <w:rPr>
                <w:ins w:id="2889" w:author="Suhwan Lim" w:date="2019-04-18T14:23:00Z"/>
                <w:rFonts w:ascii="Arial" w:hAnsi="Arial"/>
                <w:noProof/>
                <w:sz w:val="18"/>
                <w:lang w:eastAsia="ko-KR"/>
              </w:rPr>
            </w:pPr>
            <w:ins w:id="2890" w:author="Suhwan Lim" w:date="2019-04-18T14:23:00Z">
              <w:r>
                <w:rPr>
                  <w:rFonts w:ascii="Arial" w:hAnsi="Arial" w:hint="eastAsia"/>
                  <w:noProof/>
                  <w:sz w:val="18"/>
                  <w:lang w:eastAsia="ko-KR"/>
                </w:rPr>
                <w:t>DC_8A_n77A-n257A</w:t>
              </w:r>
            </w:ins>
          </w:p>
        </w:tc>
        <w:tc>
          <w:tcPr>
            <w:tcW w:w="2694" w:type="dxa"/>
            <w:vAlign w:val="center"/>
          </w:tcPr>
          <w:p w:rsidR="003456B9" w:rsidRDefault="003456B9" w:rsidP="003456B9">
            <w:pPr>
              <w:pStyle w:val="TAC"/>
              <w:rPr>
                <w:ins w:id="2891" w:author="Suhwan Lim" w:date="2019-04-18T14:24:00Z"/>
                <w:noProof/>
                <w:lang w:eastAsia="ko-KR"/>
              </w:rPr>
            </w:pPr>
            <w:ins w:id="2892" w:author="Suhwan Lim" w:date="2019-04-18T14:24:00Z">
              <w:r>
                <w:rPr>
                  <w:rFonts w:hint="eastAsia"/>
                  <w:noProof/>
                  <w:lang w:eastAsia="ko-KR"/>
                </w:rPr>
                <w:t>DC_8A_n77A</w:t>
              </w:r>
            </w:ins>
          </w:p>
          <w:p w:rsidR="003456B9" w:rsidRPr="002D33EC" w:rsidRDefault="003456B9" w:rsidP="003456B9">
            <w:pPr>
              <w:pStyle w:val="TAC"/>
              <w:rPr>
                <w:ins w:id="2893" w:author="Suhwan Lim" w:date="2019-04-18T14:23:00Z"/>
                <w:noProof/>
                <w:lang w:eastAsia="ko-KR"/>
              </w:rPr>
            </w:pPr>
            <w:ins w:id="2894" w:author="Suhwan Lim" w:date="2019-04-18T14:24:00Z">
              <w:r>
                <w:rPr>
                  <w:noProof/>
                  <w:lang w:eastAsia="ko-KR"/>
                </w:rPr>
                <w:t>DC_8A_n257A</w:t>
              </w:r>
            </w:ins>
          </w:p>
        </w:tc>
        <w:tc>
          <w:tcPr>
            <w:tcW w:w="2230" w:type="dxa"/>
            <w:shd w:val="clear" w:color="auto" w:fill="auto"/>
            <w:noWrap/>
            <w:vAlign w:val="center"/>
          </w:tcPr>
          <w:p w:rsidR="003456B9" w:rsidRPr="002D33EC" w:rsidRDefault="003456B9" w:rsidP="003456B9">
            <w:pPr>
              <w:keepNext/>
              <w:keepLines/>
              <w:spacing w:after="0"/>
              <w:jc w:val="center"/>
              <w:rPr>
                <w:ins w:id="2895" w:author="Suhwan Lim" w:date="2019-04-18T14:23:00Z"/>
                <w:rFonts w:ascii="Arial" w:hAnsi="Arial"/>
                <w:noProof/>
                <w:sz w:val="18"/>
                <w:lang w:eastAsia="zh-CN"/>
              </w:rPr>
            </w:pPr>
            <w:ins w:id="2896" w:author="Suhwan Lim" w:date="2019-04-18T14:24:00Z">
              <w:r>
                <w:rPr>
                  <w:rFonts w:ascii="Arial" w:hAnsi="Arial"/>
                  <w:noProof/>
                  <w:sz w:val="18"/>
                  <w:lang w:eastAsia="zh-CN"/>
                </w:rPr>
                <w:t>8A</w:t>
              </w:r>
            </w:ins>
          </w:p>
        </w:tc>
        <w:tc>
          <w:tcPr>
            <w:tcW w:w="1975" w:type="dxa"/>
            <w:vAlign w:val="center"/>
          </w:tcPr>
          <w:p w:rsidR="003456B9" w:rsidRPr="002D33EC" w:rsidRDefault="003456B9" w:rsidP="003456B9">
            <w:pPr>
              <w:keepNext/>
              <w:keepLines/>
              <w:spacing w:after="0"/>
              <w:jc w:val="center"/>
              <w:rPr>
                <w:ins w:id="2897" w:author="Suhwan Lim" w:date="2019-04-18T14:23:00Z"/>
                <w:rFonts w:ascii="Arial" w:hAnsi="Arial"/>
                <w:noProof/>
                <w:sz w:val="18"/>
                <w:lang w:eastAsia="ko-KR"/>
              </w:rPr>
            </w:pPr>
            <w:ins w:id="2898" w:author="Suhwan Lim" w:date="2019-04-18T14:24:00Z">
              <w:r>
                <w:rPr>
                  <w:rFonts w:ascii="Arial" w:hAnsi="Arial" w:hint="eastAsia"/>
                  <w:noProof/>
                  <w:sz w:val="18"/>
                  <w:lang w:eastAsia="ko-KR"/>
                </w:rPr>
                <w:t>CA_n77A-n257A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lastRenderedPageBreak/>
              <w:t>DC_19A_n79C-n257A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DC_21A_n77A-n257A</w:t>
            </w:r>
          </w:p>
        </w:tc>
        <w:tc>
          <w:tcPr>
            <w:tcW w:w="2694" w:type="dxa"/>
            <w:vAlign w:val="center"/>
          </w:tcPr>
          <w:p w:rsidR="003456B9" w:rsidRPr="00AE4694" w:rsidRDefault="003456B9" w:rsidP="003456B9">
            <w:pPr>
              <w:pStyle w:val="TAC"/>
              <w:rPr>
                <w:rFonts w:eastAsia="맑은 고딕" w:cs="Arial"/>
                <w:szCs w:val="18"/>
                <w:lang w:eastAsia="ko-KR"/>
              </w:rPr>
            </w:pPr>
            <w:r w:rsidRPr="00AE4694">
              <w:rPr>
                <w:rFonts w:eastAsia="맑은 고딕" w:cs="Arial"/>
                <w:szCs w:val="18"/>
                <w:lang w:eastAsia="ko-KR"/>
              </w:rPr>
              <w:t>DC_21A_n77A</w:t>
            </w:r>
          </w:p>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21A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CA_n77A-n257A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DC_21A_n78A-n257A</w:t>
            </w:r>
          </w:p>
        </w:tc>
        <w:tc>
          <w:tcPr>
            <w:tcW w:w="2694" w:type="dxa"/>
            <w:vAlign w:val="center"/>
          </w:tcPr>
          <w:p w:rsidR="003456B9" w:rsidRPr="00AE4694" w:rsidRDefault="003456B9" w:rsidP="003456B9">
            <w:pPr>
              <w:pStyle w:val="TAC"/>
              <w:rPr>
                <w:rFonts w:eastAsia="맑은 고딕" w:cs="Arial"/>
                <w:szCs w:val="18"/>
                <w:lang w:eastAsia="ko-KR"/>
              </w:rPr>
            </w:pPr>
            <w:r w:rsidRPr="00AE4694">
              <w:rPr>
                <w:rFonts w:eastAsia="맑은 고딕" w:cs="Arial"/>
                <w:szCs w:val="18"/>
                <w:lang w:eastAsia="ko-KR"/>
              </w:rPr>
              <w:t>DC_21A_n78A</w:t>
            </w:r>
          </w:p>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21A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CA_n78A-n257A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DC_21A_n79A-n257A</w:t>
            </w:r>
          </w:p>
        </w:tc>
        <w:tc>
          <w:tcPr>
            <w:tcW w:w="2694" w:type="dxa"/>
            <w:vAlign w:val="center"/>
          </w:tcPr>
          <w:p w:rsidR="003456B9" w:rsidRPr="00AE4694" w:rsidRDefault="003456B9" w:rsidP="003456B9">
            <w:pPr>
              <w:pStyle w:val="TAC"/>
              <w:rPr>
                <w:rFonts w:eastAsia="맑은 고딕" w:cs="Arial"/>
                <w:szCs w:val="18"/>
                <w:lang w:eastAsia="ko-KR"/>
              </w:rPr>
            </w:pPr>
            <w:r w:rsidRPr="00AE4694">
              <w:rPr>
                <w:rFonts w:eastAsia="맑은 고딕" w:cs="Arial"/>
                <w:szCs w:val="18"/>
                <w:lang w:eastAsia="ko-KR"/>
              </w:rPr>
              <w:t>DC_21A_n79A</w:t>
            </w:r>
          </w:p>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21A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CA_n79A-n257A</w:t>
            </w:r>
          </w:p>
        </w:tc>
      </w:tr>
      <w:tr w:rsidR="003456B9" w:rsidRPr="00AE4694" w:rsidTr="00AD21D3">
        <w:trPr>
          <w:trHeight w:val="185"/>
          <w:jc w:val="center"/>
          <w:ins w:id="2899"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00" w:author="Suhwan Lim" w:date="2019-04-18T13:40:00Z"/>
                <w:rFonts w:ascii="Arial" w:eastAsia="맑은 고딕" w:hAnsi="Arial" w:cs="Arial"/>
                <w:sz w:val="18"/>
                <w:szCs w:val="18"/>
                <w:lang w:eastAsia="ko-KR"/>
              </w:rPr>
            </w:pPr>
            <w:ins w:id="2901" w:author="Suhwan Lim" w:date="2019-04-18T13:40:00Z">
              <w:r>
                <w:rPr>
                  <w:rFonts w:ascii="Arial" w:eastAsia="맑은 고딕" w:hAnsi="Arial" w:cs="Arial" w:hint="eastAsia"/>
                  <w:sz w:val="18"/>
                  <w:szCs w:val="18"/>
                  <w:lang w:eastAsia="ko-KR"/>
                </w:rPr>
                <w:t>DC_28A_n8A-n258A</w:t>
              </w:r>
            </w:ins>
          </w:p>
        </w:tc>
        <w:tc>
          <w:tcPr>
            <w:tcW w:w="2694" w:type="dxa"/>
            <w:vAlign w:val="center"/>
          </w:tcPr>
          <w:p w:rsidR="003456B9" w:rsidRDefault="003456B9" w:rsidP="003456B9">
            <w:pPr>
              <w:pStyle w:val="TAC"/>
              <w:rPr>
                <w:ins w:id="2902" w:author="Suhwan Lim" w:date="2019-04-18T13:40:00Z"/>
                <w:rFonts w:eastAsia="맑은 고딕" w:cs="Arial"/>
                <w:szCs w:val="18"/>
                <w:lang w:eastAsia="ko-KR"/>
              </w:rPr>
            </w:pPr>
            <w:ins w:id="2903" w:author="Suhwan Lim" w:date="2019-04-18T13:40:00Z">
              <w:r>
                <w:rPr>
                  <w:rFonts w:eastAsia="맑은 고딕" w:cs="Arial" w:hint="eastAsia"/>
                  <w:szCs w:val="18"/>
                  <w:lang w:eastAsia="ko-KR"/>
                </w:rPr>
                <w:t>DC_28A_n8A</w:t>
              </w:r>
            </w:ins>
          </w:p>
          <w:p w:rsidR="003456B9" w:rsidRPr="00AE4694" w:rsidRDefault="003456B9" w:rsidP="003456B9">
            <w:pPr>
              <w:pStyle w:val="TAC"/>
              <w:rPr>
                <w:ins w:id="2904" w:author="Suhwan Lim" w:date="2019-04-18T13:40:00Z"/>
                <w:rFonts w:eastAsia="맑은 고딕" w:cs="Arial"/>
                <w:szCs w:val="18"/>
                <w:lang w:eastAsia="ko-KR"/>
              </w:rPr>
            </w:pPr>
            <w:ins w:id="2905" w:author="Suhwan Lim" w:date="2019-04-18T13:40:00Z">
              <w:r>
                <w:rPr>
                  <w:rFonts w:eastAsia="맑은 고딕" w:cs="Arial"/>
                  <w:szCs w:val="18"/>
                  <w:lang w:eastAsia="ko-KR"/>
                </w:rPr>
                <w:t>DC_28A_n258A</w:t>
              </w:r>
            </w:ins>
          </w:p>
        </w:tc>
        <w:tc>
          <w:tcPr>
            <w:tcW w:w="2230" w:type="dxa"/>
            <w:shd w:val="clear" w:color="auto" w:fill="auto"/>
            <w:noWrap/>
            <w:vAlign w:val="center"/>
          </w:tcPr>
          <w:p w:rsidR="003456B9" w:rsidRPr="00AE4694" w:rsidRDefault="003456B9" w:rsidP="003456B9">
            <w:pPr>
              <w:keepNext/>
              <w:keepLines/>
              <w:spacing w:after="0"/>
              <w:jc w:val="center"/>
              <w:rPr>
                <w:ins w:id="2906" w:author="Suhwan Lim" w:date="2019-04-18T13:40:00Z"/>
                <w:rFonts w:ascii="Arial" w:eastAsia="맑은 고딕" w:hAnsi="Arial" w:cs="Arial"/>
                <w:sz w:val="18"/>
                <w:szCs w:val="18"/>
                <w:lang w:eastAsia="ko-KR"/>
              </w:rPr>
            </w:pPr>
            <w:ins w:id="2907" w:author="Suhwan Lim" w:date="2019-04-18T13:40:00Z">
              <w:r>
                <w:rPr>
                  <w:rFonts w:ascii="Arial" w:eastAsia="맑은 고딕" w:hAnsi="Arial" w:cs="Arial"/>
                  <w:sz w:val="18"/>
                  <w:szCs w:val="18"/>
                  <w:lang w:eastAsia="ko-KR"/>
                </w:rPr>
                <w:t>28A</w:t>
              </w:r>
            </w:ins>
          </w:p>
        </w:tc>
        <w:tc>
          <w:tcPr>
            <w:tcW w:w="1975" w:type="dxa"/>
            <w:vAlign w:val="center"/>
          </w:tcPr>
          <w:p w:rsidR="003456B9" w:rsidRPr="00AE4694" w:rsidRDefault="003456B9" w:rsidP="003456B9">
            <w:pPr>
              <w:keepNext/>
              <w:keepLines/>
              <w:spacing w:after="0"/>
              <w:jc w:val="center"/>
              <w:rPr>
                <w:ins w:id="2908" w:author="Suhwan Lim" w:date="2019-04-18T13:40:00Z"/>
                <w:rFonts w:ascii="Arial" w:eastAsia="맑은 고딕" w:hAnsi="Arial" w:cs="Arial"/>
                <w:sz w:val="18"/>
                <w:szCs w:val="18"/>
                <w:lang w:eastAsia="ko-KR"/>
              </w:rPr>
            </w:pPr>
            <w:ins w:id="2909" w:author="Suhwan Lim" w:date="2019-04-18T13:40:00Z">
              <w:r>
                <w:rPr>
                  <w:rFonts w:ascii="Arial" w:eastAsia="맑은 고딕" w:hAnsi="Arial" w:cs="Arial" w:hint="eastAsia"/>
                  <w:sz w:val="18"/>
                  <w:szCs w:val="18"/>
                  <w:lang w:eastAsia="ko-KR"/>
                </w:rPr>
                <w:t>CA_n8A-n258A</w:t>
              </w:r>
            </w:ins>
          </w:p>
        </w:tc>
      </w:tr>
      <w:tr w:rsidR="003456B9" w:rsidRPr="00AE4694" w:rsidTr="00AD21D3">
        <w:trPr>
          <w:trHeight w:val="185"/>
          <w:jc w:val="center"/>
          <w:ins w:id="2910"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11" w:author="Suhwan Lim" w:date="2019-04-18T13:40:00Z"/>
                <w:rFonts w:ascii="Arial" w:eastAsia="맑은 고딕" w:hAnsi="Arial" w:cs="Arial"/>
                <w:sz w:val="18"/>
                <w:szCs w:val="18"/>
                <w:lang w:eastAsia="ko-KR"/>
              </w:rPr>
            </w:pPr>
            <w:ins w:id="2912" w:author="Suhwan Lim" w:date="2019-04-18T13:40:00Z">
              <w:r>
                <w:rPr>
                  <w:rFonts w:ascii="Arial" w:eastAsia="맑은 고딕" w:hAnsi="Arial" w:cs="Arial" w:hint="eastAsia"/>
                  <w:sz w:val="18"/>
                  <w:szCs w:val="18"/>
                  <w:lang w:eastAsia="ko-KR"/>
                </w:rPr>
                <w:t>DC_66A_n5A-n260A</w:t>
              </w:r>
            </w:ins>
          </w:p>
        </w:tc>
        <w:tc>
          <w:tcPr>
            <w:tcW w:w="2694" w:type="dxa"/>
            <w:vAlign w:val="center"/>
          </w:tcPr>
          <w:p w:rsidR="003456B9" w:rsidRDefault="003456B9" w:rsidP="003456B9">
            <w:pPr>
              <w:pStyle w:val="TAC"/>
              <w:rPr>
                <w:ins w:id="2913" w:author="Suhwan Lim" w:date="2019-04-18T13:40:00Z"/>
                <w:rFonts w:eastAsia="맑은 고딕" w:cs="Arial"/>
                <w:szCs w:val="18"/>
                <w:lang w:eastAsia="ko-KR"/>
              </w:rPr>
            </w:pPr>
            <w:ins w:id="2914" w:author="Suhwan Lim" w:date="2019-04-18T13:40:00Z">
              <w:r>
                <w:rPr>
                  <w:rFonts w:eastAsia="맑은 고딕" w:cs="Arial" w:hint="eastAsia"/>
                  <w:szCs w:val="18"/>
                  <w:lang w:eastAsia="ko-KR"/>
                </w:rPr>
                <w:t>DC_66A_n5A</w:t>
              </w:r>
            </w:ins>
          </w:p>
          <w:p w:rsidR="003456B9" w:rsidRPr="00AE4694" w:rsidRDefault="003456B9" w:rsidP="003456B9">
            <w:pPr>
              <w:pStyle w:val="TAC"/>
              <w:rPr>
                <w:ins w:id="2915" w:author="Suhwan Lim" w:date="2019-04-18T13:40:00Z"/>
                <w:rFonts w:eastAsia="맑은 고딕" w:cs="Arial"/>
                <w:szCs w:val="18"/>
                <w:lang w:eastAsia="ko-KR"/>
              </w:rPr>
            </w:pPr>
            <w:ins w:id="2916" w:author="Suhwan Lim" w:date="2019-04-18T13:40:00Z">
              <w:r>
                <w:rPr>
                  <w:rFonts w:eastAsia="맑은 고딕" w:cs="Arial"/>
                  <w:szCs w:val="18"/>
                  <w:lang w:eastAsia="ko-KR"/>
                </w:rPr>
                <w:t>DC_66A_n260A</w:t>
              </w:r>
            </w:ins>
          </w:p>
        </w:tc>
        <w:tc>
          <w:tcPr>
            <w:tcW w:w="2230" w:type="dxa"/>
            <w:shd w:val="clear" w:color="auto" w:fill="auto"/>
            <w:noWrap/>
            <w:vAlign w:val="center"/>
          </w:tcPr>
          <w:p w:rsidR="003456B9" w:rsidRPr="00AE4694" w:rsidRDefault="003456B9" w:rsidP="003456B9">
            <w:pPr>
              <w:keepNext/>
              <w:keepLines/>
              <w:spacing w:after="0"/>
              <w:jc w:val="center"/>
              <w:rPr>
                <w:ins w:id="2917" w:author="Suhwan Lim" w:date="2019-04-18T13:40:00Z"/>
                <w:rFonts w:ascii="Arial" w:eastAsia="맑은 고딕" w:hAnsi="Arial" w:cs="Arial"/>
                <w:sz w:val="18"/>
                <w:szCs w:val="18"/>
                <w:lang w:eastAsia="ko-KR"/>
              </w:rPr>
            </w:pPr>
            <w:ins w:id="2918"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19" w:author="Suhwan Lim" w:date="2019-04-18T13:40:00Z"/>
                <w:rFonts w:ascii="Arial" w:eastAsia="맑은 고딕" w:hAnsi="Arial" w:cs="Arial"/>
                <w:sz w:val="18"/>
                <w:szCs w:val="18"/>
                <w:lang w:eastAsia="ko-KR"/>
              </w:rPr>
            </w:pPr>
            <w:ins w:id="2920" w:author="Suhwan Lim" w:date="2019-04-18T13:40:00Z">
              <w:r>
                <w:rPr>
                  <w:rFonts w:ascii="Arial" w:eastAsia="맑은 고딕" w:hAnsi="Arial" w:cs="Arial" w:hint="eastAsia"/>
                  <w:sz w:val="18"/>
                  <w:szCs w:val="18"/>
                  <w:lang w:eastAsia="ko-KR"/>
                </w:rPr>
                <w:t>CA_n5A-n260A</w:t>
              </w:r>
            </w:ins>
          </w:p>
        </w:tc>
      </w:tr>
      <w:tr w:rsidR="003456B9" w:rsidRPr="00AE4694" w:rsidTr="00AD21D3">
        <w:trPr>
          <w:trHeight w:val="185"/>
          <w:jc w:val="center"/>
          <w:ins w:id="2921"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22" w:author="Suhwan Lim" w:date="2019-04-18T13:40:00Z"/>
                <w:rFonts w:ascii="Arial" w:eastAsia="맑은 고딕" w:hAnsi="Arial" w:cs="Arial"/>
                <w:sz w:val="18"/>
                <w:szCs w:val="18"/>
                <w:lang w:eastAsia="ko-KR"/>
              </w:rPr>
            </w:pPr>
            <w:ins w:id="2923" w:author="Suhwan Lim" w:date="2019-04-18T13:40:00Z">
              <w:r>
                <w:rPr>
                  <w:rFonts w:ascii="Arial" w:eastAsia="맑은 고딕" w:hAnsi="Arial" w:cs="Arial" w:hint="eastAsia"/>
                  <w:sz w:val="18"/>
                  <w:szCs w:val="18"/>
                  <w:lang w:eastAsia="ko-KR"/>
                </w:rPr>
                <w:t>DC_66A_n71A-n260A</w:t>
              </w:r>
            </w:ins>
          </w:p>
        </w:tc>
        <w:tc>
          <w:tcPr>
            <w:tcW w:w="2694" w:type="dxa"/>
            <w:vAlign w:val="center"/>
          </w:tcPr>
          <w:p w:rsidR="003456B9" w:rsidRDefault="003456B9" w:rsidP="003456B9">
            <w:pPr>
              <w:pStyle w:val="TAC"/>
              <w:rPr>
                <w:ins w:id="2924" w:author="Suhwan Lim" w:date="2019-04-18T13:40:00Z"/>
                <w:rFonts w:eastAsia="맑은 고딕" w:cs="Arial"/>
                <w:szCs w:val="18"/>
                <w:lang w:eastAsia="ko-KR"/>
              </w:rPr>
            </w:pPr>
            <w:ins w:id="2925" w:author="Suhwan Lim" w:date="2019-04-18T13:40:00Z">
              <w:r>
                <w:rPr>
                  <w:rFonts w:eastAsia="맑은 고딕" w:cs="Arial" w:hint="eastAsia"/>
                  <w:szCs w:val="18"/>
                  <w:lang w:eastAsia="ko-KR"/>
                </w:rPr>
                <w:t>DC_66A_n71A</w:t>
              </w:r>
            </w:ins>
          </w:p>
          <w:p w:rsidR="003456B9" w:rsidRPr="00AE4694" w:rsidRDefault="003456B9" w:rsidP="003456B9">
            <w:pPr>
              <w:pStyle w:val="TAC"/>
              <w:rPr>
                <w:ins w:id="2926" w:author="Suhwan Lim" w:date="2019-04-18T13:40:00Z"/>
                <w:rFonts w:eastAsia="맑은 고딕" w:cs="Arial"/>
                <w:szCs w:val="18"/>
                <w:lang w:eastAsia="ko-KR"/>
              </w:rPr>
            </w:pPr>
            <w:ins w:id="2927" w:author="Suhwan Lim" w:date="2019-04-18T13:40:00Z">
              <w:r>
                <w:rPr>
                  <w:rFonts w:eastAsia="맑은 고딕" w:cs="Arial"/>
                  <w:szCs w:val="18"/>
                  <w:lang w:eastAsia="ko-KR"/>
                </w:rPr>
                <w:t>DC_66A_n260A</w:t>
              </w:r>
            </w:ins>
          </w:p>
        </w:tc>
        <w:tc>
          <w:tcPr>
            <w:tcW w:w="2230" w:type="dxa"/>
            <w:shd w:val="clear" w:color="auto" w:fill="auto"/>
            <w:noWrap/>
            <w:vAlign w:val="center"/>
          </w:tcPr>
          <w:p w:rsidR="003456B9" w:rsidRPr="00AE4694" w:rsidRDefault="003456B9" w:rsidP="003456B9">
            <w:pPr>
              <w:keepNext/>
              <w:keepLines/>
              <w:spacing w:after="0"/>
              <w:jc w:val="center"/>
              <w:rPr>
                <w:ins w:id="2928" w:author="Suhwan Lim" w:date="2019-04-18T13:40:00Z"/>
                <w:rFonts w:ascii="Arial" w:eastAsia="맑은 고딕" w:hAnsi="Arial" w:cs="Arial"/>
                <w:sz w:val="18"/>
                <w:szCs w:val="18"/>
                <w:lang w:eastAsia="ko-KR"/>
              </w:rPr>
            </w:pPr>
            <w:ins w:id="2929"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30" w:author="Suhwan Lim" w:date="2019-04-18T13:40:00Z"/>
                <w:rFonts w:ascii="Arial" w:eastAsia="맑은 고딕" w:hAnsi="Arial" w:cs="Arial"/>
                <w:sz w:val="18"/>
                <w:szCs w:val="18"/>
                <w:lang w:eastAsia="ko-KR"/>
              </w:rPr>
            </w:pPr>
            <w:ins w:id="2931" w:author="Suhwan Lim" w:date="2019-04-18T13:40:00Z">
              <w:r>
                <w:rPr>
                  <w:rFonts w:ascii="Arial" w:eastAsia="맑은 고딕" w:hAnsi="Arial" w:cs="Arial" w:hint="eastAsia"/>
                  <w:sz w:val="18"/>
                  <w:szCs w:val="18"/>
                  <w:lang w:eastAsia="ko-KR"/>
                </w:rPr>
                <w:t>CA_n71A-n260A</w:t>
              </w:r>
            </w:ins>
          </w:p>
        </w:tc>
      </w:tr>
      <w:tr w:rsidR="003456B9" w:rsidRPr="00AE4694" w:rsidTr="00AD21D3">
        <w:trPr>
          <w:trHeight w:val="185"/>
          <w:jc w:val="center"/>
          <w:ins w:id="2932"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33" w:author="Suhwan Lim" w:date="2019-04-18T13:40:00Z"/>
                <w:rFonts w:ascii="Arial" w:eastAsia="맑은 고딕" w:hAnsi="Arial" w:cs="Arial"/>
                <w:sz w:val="18"/>
                <w:szCs w:val="18"/>
                <w:lang w:eastAsia="ko-KR"/>
              </w:rPr>
            </w:pPr>
            <w:ins w:id="2934" w:author="Suhwan Lim" w:date="2019-04-18T13:40:00Z">
              <w:r>
                <w:rPr>
                  <w:rFonts w:ascii="Arial" w:eastAsia="맑은 고딕" w:hAnsi="Arial" w:cs="Arial" w:hint="eastAsia"/>
                  <w:sz w:val="18"/>
                  <w:szCs w:val="18"/>
                  <w:lang w:eastAsia="ko-KR"/>
                </w:rPr>
                <w:t>DC_66A_n71A-n260</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c>
          <w:tcPr>
            <w:tcW w:w="2694" w:type="dxa"/>
            <w:vAlign w:val="center"/>
          </w:tcPr>
          <w:p w:rsidR="003456B9" w:rsidRDefault="003456B9" w:rsidP="003456B9">
            <w:pPr>
              <w:pStyle w:val="TAC"/>
              <w:rPr>
                <w:ins w:id="2935" w:author="Suhwan Lim" w:date="2019-04-18T13:40:00Z"/>
                <w:rFonts w:eastAsia="맑은 고딕" w:cs="Arial"/>
                <w:szCs w:val="18"/>
                <w:lang w:eastAsia="ko-KR"/>
              </w:rPr>
            </w:pPr>
            <w:ins w:id="2936" w:author="Suhwan Lim" w:date="2019-04-18T13:40:00Z">
              <w:r>
                <w:rPr>
                  <w:rFonts w:eastAsia="맑은 고딕" w:cs="Arial" w:hint="eastAsia"/>
                  <w:szCs w:val="18"/>
                  <w:lang w:eastAsia="ko-KR"/>
                </w:rPr>
                <w:t>DC_66A_n71A</w:t>
              </w:r>
            </w:ins>
          </w:p>
          <w:p w:rsidR="003456B9" w:rsidRPr="00AE4694" w:rsidRDefault="003456B9" w:rsidP="003456B9">
            <w:pPr>
              <w:pStyle w:val="TAC"/>
              <w:rPr>
                <w:ins w:id="2937" w:author="Suhwan Lim" w:date="2019-04-18T13:40:00Z"/>
                <w:rFonts w:eastAsia="맑은 고딕" w:cs="Arial"/>
                <w:szCs w:val="18"/>
                <w:lang w:eastAsia="ko-KR"/>
              </w:rPr>
            </w:pPr>
            <w:ins w:id="2938" w:author="Suhwan Lim" w:date="2019-04-18T13:40:00Z">
              <w:r>
                <w:rPr>
                  <w:rFonts w:eastAsia="맑은 고딕" w:cs="Arial"/>
                  <w:szCs w:val="18"/>
                  <w:lang w:eastAsia="ko-KR"/>
                </w:rPr>
                <w:t>DC_66A_n260A</w:t>
              </w:r>
            </w:ins>
          </w:p>
        </w:tc>
        <w:tc>
          <w:tcPr>
            <w:tcW w:w="2230" w:type="dxa"/>
            <w:shd w:val="clear" w:color="auto" w:fill="auto"/>
            <w:noWrap/>
            <w:vAlign w:val="center"/>
          </w:tcPr>
          <w:p w:rsidR="003456B9" w:rsidRPr="00AE4694" w:rsidRDefault="003456B9" w:rsidP="003456B9">
            <w:pPr>
              <w:keepNext/>
              <w:keepLines/>
              <w:spacing w:after="0"/>
              <w:jc w:val="center"/>
              <w:rPr>
                <w:ins w:id="2939" w:author="Suhwan Lim" w:date="2019-04-18T13:40:00Z"/>
                <w:rFonts w:ascii="Arial" w:eastAsia="맑은 고딕" w:hAnsi="Arial" w:cs="Arial"/>
                <w:sz w:val="18"/>
                <w:szCs w:val="18"/>
                <w:lang w:eastAsia="ko-KR"/>
              </w:rPr>
            </w:pPr>
            <w:ins w:id="2940"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41" w:author="Suhwan Lim" w:date="2019-04-18T13:40:00Z"/>
                <w:rFonts w:ascii="Arial" w:eastAsia="맑은 고딕" w:hAnsi="Arial" w:cs="Arial"/>
                <w:sz w:val="18"/>
                <w:szCs w:val="18"/>
                <w:lang w:eastAsia="ko-KR"/>
              </w:rPr>
            </w:pPr>
            <w:ins w:id="2942" w:author="Suhwan Lim" w:date="2019-04-18T13:40:00Z">
              <w:r>
                <w:rPr>
                  <w:rFonts w:ascii="Arial" w:eastAsia="맑은 고딕" w:hAnsi="Arial" w:cs="Arial" w:hint="eastAsia"/>
                  <w:sz w:val="18"/>
                  <w:szCs w:val="18"/>
                  <w:lang w:eastAsia="ko-KR"/>
                </w:rPr>
                <w:t>CA_n71A-n260</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r>
      <w:tr w:rsidR="003456B9" w:rsidRPr="00AE4694" w:rsidTr="00AD21D3">
        <w:trPr>
          <w:trHeight w:val="185"/>
          <w:jc w:val="center"/>
          <w:ins w:id="2943"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44" w:author="Suhwan Lim" w:date="2019-04-18T13:40:00Z"/>
                <w:rFonts w:ascii="Arial" w:eastAsia="맑은 고딕" w:hAnsi="Arial" w:cs="Arial"/>
                <w:sz w:val="18"/>
                <w:szCs w:val="18"/>
                <w:lang w:eastAsia="ko-KR"/>
              </w:rPr>
            </w:pPr>
            <w:ins w:id="2945" w:author="Suhwan Lim" w:date="2019-04-18T13:40:00Z">
              <w:r>
                <w:rPr>
                  <w:rFonts w:ascii="Arial" w:eastAsia="맑은 고딕" w:hAnsi="Arial" w:cs="Arial" w:hint="eastAsia"/>
                  <w:sz w:val="18"/>
                  <w:szCs w:val="18"/>
                  <w:lang w:eastAsia="ko-KR"/>
                </w:rPr>
                <w:t>DC_66A_n71A-n261A</w:t>
              </w:r>
            </w:ins>
          </w:p>
        </w:tc>
        <w:tc>
          <w:tcPr>
            <w:tcW w:w="2694" w:type="dxa"/>
            <w:vAlign w:val="center"/>
          </w:tcPr>
          <w:p w:rsidR="003456B9" w:rsidRDefault="003456B9" w:rsidP="003456B9">
            <w:pPr>
              <w:pStyle w:val="TAC"/>
              <w:rPr>
                <w:ins w:id="2946" w:author="Suhwan Lim" w:date="2019-04-18T13:40:00Z"/>
                <w:rFonts w:eastAsia="맑은 고딕" w:cs="Arial"/>
                <w:szCs w:val="18"/>
                <w:lang w:eastAsia="ko-KR"/>
              </w:rPr>
            </w:pPr>
            <w:ins w:id="2947" w:author="Suhwan Lim" w:date="2019-04-18T13:40:00Z">
              <w:r>
                <w:rPr>
                  <w:rFonts w:eastAsia="맑은 고딕" w:cs="Arial" w:hint="eastAsia"/>
                  <w:szCs w:val="18"/>
                  <w:lang w:eastAsia="ko-KR"/>
                </w:rPr>
                <w:t>DC_66A_n71A</w:t>
              </w:r>
            </w:ins>
          </w:p>
          <w:p w:rsidR="003456B9" w:rsidRPr="00AE4694" w:rsidRDefault="003456B9" w:rsidP="003456B9">
            <w:pPr>
              <w:pStyle w:val="TAC"/>
              <w:rPr>
                <w:ins w:id="2948" w:author="Suhwan Lim" w:date="2019-04-18T13:40:00Z"/>
                <w:rFonts w:eastAsia="맑은 고딕" w:cs="Arial"/>
                <w:szCs w:val="18"/>
                <w:lang w:eastAsia="ko-KR"/>
              </w:rPr>
            </w:pPr>
            <w:ins w:id="2949" w:author="Suhwan Lim" w:date="2019-04-18T13:40:00Z">
              <w:r>
                <w:rPr>
                  <w:rFonts w:eastAsia="맑은 고딕" w:cs="Arial"/>
                  <w:szCs w:val="18"/>
                  <w:lang w:eastAsia="ko-KR"/>
                </w:rPr>
                <w:t>DC_66A_n261A</w:t>
              </w:r>
            </w:ins>
          </w:p>
        </w:tc>
        <w:tc>
          <w:tcPr>
            <w:tcW w:w="2230" w:type="dxa"/>
            <w:shd w:val="clear" w:color="auto" w:fill="auto"/>
            <w:noWrap/>
            <w:vAlign w:val="center"/>
          </w:tcPr>
          <w:p w:rsidR="003456B9" w:rsidRPr="00AE4694" w:rsidRDefault="003456B9" w:rsidP="003456B9">
            <w:pPr>
              <w:keepNext/>
              <w:keepLines/>
              <w:spacing w:after="0"/>
              <w:jc w:val="center"/>
              <w:rPr>
                <w:ins w:id="2950" w:author="Suhwan Lim" w:date="2019-04-18T13:40:00Z"/>
                <w:rFonts w:ascii="Arial" w:eastAsia="맑은 고딕" w:hAnsi="Arial" w:cs="Arial"/>
                <w:sz w:val="18"/>
                <w:szCs w:val="18"/>
                <w:lang w:eastAsia="ko-KR"/>
              </w:rPr>
            </w:pPr>
            <w:ins w:id="2951"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52" w:author="Suhwan Lim" w:date="2019-04-18T13:40:00Z"/>
                <w:rFonts w:ascii="Arial" w:eastAsia="맑은 고딕" w:hAnsi="Arial" w:cs="Arial"/>
                <w:sz w:val="18"/>
                <w:szCs w:val="18"/>
                <w:lang w:eastAsia="ko-KR"/>
              </w:rPr>
            </w:pPr>
            <w:ins w:id="2953" w:author="Suhwan Lim" w:date="2019-04-18T13:40:00Z">
              <w:r>
                <w:rPr>
                  <w:rFonts w:ascii="Arial" w:eastAsia="맑은 고딕" w:hAnsi="Arial" w:cs="Arial" w:hint="eastAsia"/>
                  <w:sz w:val="18"/>
                  <w:szCs w:val="18"/>
                  <w:lang w:eastAsia="ko-KR"/>
                </w:rPr>
                <w:t>CA_n71A-n261A</w:t>
              </w:r>
            </w:ins>
          </w:p>
        </w:tc>
      </w:tr>
      <w:tr w:rsidR="003456B9" w:rsidRPr="00AE4694" w:rsidTr="00AD21D3">
        <w:trPr>
          <w:trHeight w:val="185"/>
          <w:jc w:val="center"/>
          <w:ins w:id="2954"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55" w:author="Suhwan Lim" w:date="2019-04-18T13:40:00Z"/>
                <w:rFonts w:ascii="Arial" w:eastAsia="맑은 고딕" w:hAnsi="Arial" w:cs="Arial"/>
                <w:sz w:val="18"/>
                <w:szCs w:val="18"/>
                <w:lang w:eastAsia="ko-KR"/>
              </w:rPr>
            </w:pPr>
            <w:ins w:id="2956" w:author="Suhwan Lim" w:date="2019-04-18T13:40:00Z">
              <w:r>
                <w:rPr>
                  <w:rFonts w:ascii="Arial" w:eastAsia="맑은 고딕" w:hAnsi="Arial" w:cs="Arial" w:hint="eastAsia"/>
                  <w:sz w:val="18"/>
                  <w:szCs w:val="18"/>
                  <w:lang w:eastAsia="ko-KR"/>
                </w:rPr>
                <w:t>DC_66A_n71A-n261</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c>
          <w:tcPr>
            <w:tcW w:w="2694" w:type="dxa"/>
            <w:vAlign w:val="center"/>
          </w:tcPr>
          <w:p w:rsidR="003456B9" w:rsidRDefault="003456B9" w:rsidP="003456B9">
            <w:pPr>
              <w:pStyle w:val="TAC"/>
              <w:rPr>
                <w:ins w:id="2957" w:author="Suhwan Lim" w:date="2019-04-18T13:40:00Z"/>
                <w:rFonts w:eastAsia="맑은 고딕" w:cs="Arial"/>
                <w:szCs w:val="18"/>
                <w:lang w:eastAsia="ko-KR"/>
              </w:rPr>
            </w:pPr>
            <w:ins w:id="2958" w:author="Suhwan Lim" w:date="2019-04-18T13:40:00Z">
              <w:r>
                <w:rPr>
                  <w:rFonts w:eastAsia="맑은 고딕" w:cs="Arial" w:hint="eastAsia"/>
                  <w:szCs w:val="18"/>
                  <w:lang w:eastAsia="ko-KR"/>
                </w:rPr>
                <w:t>DC_66A_n71A</w:t>
              </w:r>
            </w:ins>
          </w:p>
          <w:p w:rsidR="003456B9" w:rsidRPr="00AE4694" w:rsidRDefault="003456B9" w:rsidP="003456B9">
            <w:pPr>
              <w:pStyle w:val="TAC"/>
              <w:rPr>
                <w:ins w:id="2959" w:author="Suhwan Lim" w:date="2019-04-18T13:40:00Z"/>
                <w:rFonts w:eastAsia="맑은 고딕" w:cs="Arial"/>
                <w:szCs w:val="18"/>
                <w:lang w:eastAsia="ko-KR"/>
              </w:rPr>
            </w:pPr>
            <w:ins w:id="2960" w:author="Suhwan Lim" w:date="2019-04-18T13:40:00Z">
              <w:r>
                <w:rPr>
                  <w:rFonts w:eastAsia="맑은 고딕" w:cs="Arial"/>
                  <w:szCs w:val="18"/>
                  <w:lang w:eastAsia="ko-KR"/>
                </w:rPr>
                <w:t>DC_66A_n261A</w:t>
              </w:r>
            </w:ins>
          </w:p>
        </w:tc>
        <w:tc>
          <w:tcPr>
            <w:tcW w:w="2230" w:type="dxa"/>
            <w:shd w:val="clear" w:color="auto" w:fill="auto"/>
            <w:noWrap/>
            <w:vAlign w:val="center"/>
          </w:tcPr>
          <w:p w:rsidR="003456B9" w:rsidRPr="00AE4694" w:rsidRDefault="003456B9" w:rsidP="003456B9">
            <w:pPr>
              <w:keepNext/>
              <w:keepLines/>
              <w:spacing w:after="0"/>
              <w:jc w:val="center"/>
              <w:rPr>
                <w:ins w:id="2961" w:author="Suhwan Lim" w:date="2019-04-18T13:40:00Z"/>
                <w:rFonts w:ascii="Arial" w:eastAsia="맑은 고딕" w:hAnsi="Arial" w:cs="Arial"/>
                <w:sz w:val="18"/>
                <w:szCs w:val="18"/>
                <w:lang w:eastAsia="ko-KR"/>
              </w:rPr>
            </w:pPr>
            <w:ins w:id="2962"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63" w:author="Suhwan Lim" w:date="2019-04-18T13:40:00Z"/>
                <w:rFonts w:ascii="Arial" w:eastAsia="맑은 고딕" w:hAnsi="Arial" w:cs="Arial"/>
                <w:sz w:val="18"/>
                <w:szCs w:val="18"/>
                <w:lang w:eastAsia="ko-KR"/>
              </w:rPr>
            </w:pPr>
            <w:ins w:id="2964" w:author="Suhwan Lim" w:date="2019-04-18T13:40:00Z">
              <w:r>
                <w:rPr>
                  <w:rFonts w:ascii="Arial" w:eastAsia="맑은 고딕" w:hAnsi="Arial" w:cs="Arial" w:hint="eastAsia"/>
                  <w:sz w:val="18"/>
                  <w:szCs w:val="18"/>
                  <w:lang w:eastAsia="ko-KR"/>
                </w:rPr>
                <w:t>CA_n71A-n261</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r>
      <w:tr w:rsidR="003456B9" w:rsidRPr="00AE4694" w:rsidTr="00AD21D3">
        <w:trPr>
          <w:trHeight w:val="185"/>
          <w:jc w:val="center"/>
        </w:trPr>
        <w:tc>
          <w:tcPr>
            <w:tcW w:w="0" w:type="auto"/>
            <w:gridSpan w:val="4"/>
            <w:shd w:val="clear" w:color="auto" w:fill="auto"/>
            <w:noWrap/>
            <w:vAlign w:val="center"/>
          </w:tcPr>
          <w:p w:rsidR="003456B9" w:rsidRPr="00AE4694" w:rsidRDefault="003456B9" w:rsidP="003456B9">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965" w:name="_Toc535319290"/>
      <w:r w:rsidRPr="00AE4694">
        <w:lastRenderedPageBreak/>
        <w:t>5.5B.6.3</w:t>
      </w:r>
      <w:r w:rsidRPr="00AE4694">
        <w:tab/>
        <w:t>Inter-band EN-DC configurations including FR1 and FR2 (four bands)</w:t>
      </w:r>
      <w:bookmarkEnd w:id="2965"/>
    </w:p>
    <w:p w:rsidR="008F27E3" w:rsidRPr="00AE4694" w:rsidRDefault="008F27E3" w:rsidP="008F27E3">
      <w:pPr>
        <w:pStyle w:val="TH"/>
      </w:pPr>
      <w:r w:rsidRPr="00AE4694">
        <w:t xml:space="preserve">Table 5.5B.6.3-1: Inter-band EN-DC configurations including FR1 and FR2 (four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8F27E3" w:rsidRPr="00AE4694" w:rsidTr="00AD21D3">
        <w:trPr>
          <w:trHeight w:val="105"/>
          <w:tblHead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105"/>
          <w:tblHeader/>
        </w:trPr>
        <w:tc>
          <w:tcPr>
            <w:tcW w:w="0" w:type="auto"/>
            <w:shd w:val="clear" w:color="auto" w:fill="auto"/>
            <w:vAlign w:val="center"/>
          </w:tcPr>
          <w:p w:rsidR="008F27E3" w:rsidRPr="00AE4694" w:rsidRDefault="008F27E3" w:rsidP="00AD21D3">
            <w:pPr>
              <w:pStyle w:val="TAH"/>
              <w:rPr>
                <w:b w:val="0"/>
                <w:lang w:val="en-US" w:eastAsia="fi-FI"/>
              </w:rPr>
            </w:pPr>
            <w:r w:rsidRPr="00AE4694">
              <w:rPr>
                <w:rFonts w:eastAsia="맑은 고딕" w:hint="eastAsia"/>
                <w:b w:val="0"/>
                <w:noProof/>
                <w:lang w:eastAsia="ko-KR"/>
              </w:rPr>
              <w:t>DC_1A</w:t>
            </w:r>
            <w:r w:rsidRPr="00AE4694">
              <w:rPr>
                <w:rFonts w:eastAsia="맑은 고딕"/>
                <w:b w:val="0"/>
                <w:noProof/>
                <w:lang w:eastAsia="ko-KR"/>
              </w:rPr>
              <w:t>-3A</w:t>
            </w:r>
            <w:r w:rsidRPr="00AE4694">
              <w:rPr>
                <w:rFonts w:eastAsia="맑은 고딕" w:hint="eastAsia"/>
                <w:b w:val="0"/>
                <w:noProof/>
                <w:lang w:eastAsia="ko-KR"/>
              </w:rPr>
              <w:t>_n78A-n257A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H"/>
              <w:rPr>
                <w:b w:val="0"/>
                <w:lang w:val="en-US" w:eastAsia="fi-FI"/>
              </w:rPr>
            </w:pPr>
            <w:r w:rsidRPr="00AE4694">
              <w:rPr>
                <w:b w:val="0"/>
                <w:noProof/>
                <w:lang w:eastAsia="zh-CN"/>
              </w:rPr>
              <w:t>DC_3A_n257A</w:t>
            </w:r>
          </w:p>
        </w:tc>
        <w:tc>
          <w:tcPr>
            <w:tcW w:w="0" w:type="auto"/>
            <w:shd w:val="clear" w:color="auto" w:fill="auto"/>
            <w:vAlign w:val="center"/>
          </w:tcPr>
          <w:p w:rsidR="008F27E3" w:rsidRPr="00AE4694" w:rsidRDefault="008F27E3" w:rsidP="00AD21D3">
            <w:pPr>
              <w:pStyle w:val="TAH"/>
              <w:rPr>
                <w:b w:val="0"/>
                <w:lang w:eastAsia="fi-FI"/>
              </w:rPr>
            </w:pPr>
            <w:r w:rsidRPr="00AE4694">
              <w:rPr>
                <w:rFonts w:eastAsia="맑은 고딕"/>
                <w:b w:val="0"/>
                <w:noProof/>
                <w:lang w:eastAsia="ko-KR"/>
              </w:rPr>
              <w:t>CA_1</w:t>
            </w:r>
            <w:r w:rsidRPr="00AE4694">
              <w:rPr>
                <w:rFonts w:eastAsia="맑은 고딕" w:hint="eastAsia"/>
                <w:b w:val="0"/>
                <w:noProof/>
                <w:lang w:eastAsia="ko-KR"/>
              </w:rPr>
              <w:t>A</w:t>
            </w:r>
            <w:r w:rsidRPr="00AE4694">
              <w:rPr>
                <w:rFonts w:eastAsia="맑은 고딕"/>
                <w:b w:val="0"/>
                <w:noProof/>
                <w:lang w:eastAsia="ko-KR"/>
              </w:rPr>
              <w:t>-3A</w:t>
            </w:r>
          </w:p>
        </w:tc>
        <w:tc>
          <w:tcPr>
            <w:tcW w:w="0" w:type="auto"/>
            <w:vAlign w:val="center"/>
          </w:tcPr>
          <w:p w:rsidR="008F27E3" w:rsidRPr="00AE4694" w:rsidRDefault="008F27E3" w:rsidP="00AD21D3">
            <w:pPr>
              <w:pStyle w:val="TAH"/>
              <w:rPr>
                <w:b w:val="0"/>
                <w:lang w:eastAsia="fi-FI"/>
              </w:rPr>
            </w:pPr>
            <w:r w:rsidRPr="00AE4694">
              <w:rPr>
                <w:rFonts w:eastAsia="맑은 고딕" w:hint="eastAsia"/>
                <w:b w:val="0"/>
                <w:noProof/>
                <w:lang w:eastAsia="ko-KR"/>
              </w:rPr>
              <w:t>CA_n78A-n257A</w:t>
            </w:r>
          </w:p>
        </w:tc>
      </w:tr>
      <w:tr w:rsidR="008F27E3" w:rsidRPr="00AE4694" w:rsidTr="00AD21D3">
        <w:trPr>
          <w:trHeight w:val="105"/>
          <w:tblHeader/>
          <w:ins w:id="2966" w:author="Suhwan Lim" w:date="2019-04-18T13:40:00Z"/>
        </w:trPr>
        <w:tc>
          <w:tcPr>
            <w:tcW w:w="0" w:type="auto"/>
            <w:shd w:val="clear" w:color="auto" w:fill="auto"/>
            <w:vAlign w:val="center"/>
          </w:tcPr>
          <w:p w:rsidR="008F27E3" w:rsidRPr="00AE4694" w:rsidRDefault="008F27E3" w:rsidP="00AD21D3">
            <w:pPr>
              <w:pStyle w:val="TAH"/>
              <w:rPr>
                <w:ins w:id="2967" w:author="Suhwan Lim" w:date="2019-04-18T13:40:00Z"/>
                <w:rFonts w:eastAsia="맑은 고딕"/>
                <w:b w:val="0"/>
                <w:noProof/>
                <w:lang w:eastAsia="ko-KR"/>
              </w:rPr>
            </w:pPr>
            <w:ins w:id="2968" w:author="Suhwan Lim" w:date="2019-04-18T13:41:00Z">
              <w:r w:rsidRPr="001B0F7A">
                <w:rPr>
                  <w:b w:val="0"/>
                  <w:noProof/>
                  <w:lang w:eastAsia="zh-CN"/>
                </w:rPr>
                <w:t>DC_1A-3A_n78A-n257D</w:t>
              </w:r>
            </w:ins>
          </w:p>
        </w:tc>
        <w:tc>
          <w:tcPr>
            <w:tcW w:w="0" w:type="auto"/>
            <w:vAlign w:val="center"/>
          </w:tcPr>
          <w:p w:rsidR="008F27E3" w:rsidRPr="001B0F7A" w:rsidRDefault="008F27E3" w:rsidP="00AD21D3">
            <w:pPr>
              <w:keepNext/>
              <w:keepLines/>
              <w:spacing w:after="0"/>
              <w:jc w:val="center"/>
              <w:rPr>
                <w:ins w:id="2969" w:author="Suhwan Lim" w:date="2019-04-18T13:41:00Z"/>
                <w:rFonts w:ascii="Arial" w:hAnsi="Arial"/>
                <w:noProof/>
                <w:sz w:val="18"/>
                <w:lang w:eastAsia="zh-CN"/>
              </w:rPr>
            </w:pPr>
            <w:ins w:id="297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2971" w:author="Suhwan Lim" w:date="2019-04-18T13:41:00Z"/>
                <w:rFonts w:ascii="Arial" w:hAnsi="Arial"/>
                <w:noProof/>
                <w:sz w:val="18"/>
                <w:lang w:eastAsia="zh-CN"/>
              </w:rPr>
            </w:pPr>
            <w:ins w:id="2972"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2973" w:author="Suhwan Lim" w:date="2019-04-18T13:41:00Z"/>
                <w:rFonts w:ascii="Arial" w:hAnsi="Arial"/>
                <w:noProof/>
                <w:sz w:val="18"/>
                <w:lang w:eastAsia="zh-CN"/>
              </w:rPr>
            </w:pPr>
            <w:ins w:id="2974" w:author="Suhwan Lim" w:date="2019-04-18T13:41:00Z">
              <w:r w:rsidRPr="001B0F7A">
                <w:rPr>
                  <w:rFonts w:ascii="Arial" w:hAnsi="Arial"/>
                  <w:noProof/>
                  <w:sz w:val="18"/>
                  <w:lang w:eastAsia="zh-CN"/>
                </w:rPr>
                <w:t>DC_1A_n257A</w:t>
              </w:r>
            </w:ins>
          </w:p>
          <w:p w:rsidR="008F27E3" w:rsidRPr="00AE4694" w:rsidRDefault="008F27E3" w:rsidP="00AD21D3">
            <w:pPr>
              <w:pStyle w:val="TAC"/>
              <w:rPr>
                <w:ins w:id="2975" w:author="Suhwan Lim" w:date="2019-04-18T13:40:00Z"/>
                <w:noProof/>
                <w:lang w:eastAsia="zh-CN"/>
              </w:rPr>
            </w:pPr>
            <w:ins w:id="2976"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2977" w:author="Suhwan Lim" w:date="2019-04-18T13:40:00Z"/>
                <w:rFonts w:eastAsia="맑은 고딕"/>
                <w:b w:val="0"/>
                <w:noProof/>
                <w:lang w:eastAsia="ko-KR"/>
              </w:rPr>
            </w:pPr>
            <w:ins w:id="2978"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2979" w:author="Suhwan Lim" w:date="2019-04-18T13:40:00Z"/>
                <w:rFonts w:eastAsia="맑은 고딕"/>
                <w:b w:val="0"/>
                <w:noProof/>
                <w:lang w:eastAsia="ko-KR"/>
              </w:rPr>
            </w:pPr>
            <w:ins w:id="2980" w:author="Suhwan Lim" w:date="2019-04-18T13:41:00Z">
              <w:r w:rsidRPr="001B0F7A">
                <w:rPr>
                  <w:b w:val="0"/>
                  <w:noProof/>
                  <w:lang w:eastAsia="zh-CN"/>
                </w:rPr>
                <w:t>CA_n78A-n257D</w:t>
              </w:r>
            </w:ins>
          </w:p>
        </w:tc>
      </w:tr>
      <w:tr w:rsidR="008F27E3" w:rsidRPr="00AE4694" w:rsidTr="00AD21D3">
        <w:trPr>
          <w:trHeight w:val="105"/>
          <w:tblHeader/>
          <w:ins w:id="2981" w:author="Suhwan Lim" w:date="2019-04-18T13:41:00Z"/>
        </w:trPr>
        <w:tc>
          <w:tcPr>
            <w:tcW w:w="0" w:type="auto"/>
            <w:shd w:val="clear" w:color="auto" w:fill="auto"/>
            <w:vAlign w:val="center"/>
          </w:tcPr>
          <w:p w:rsidR="008F27E3" w:rsidRPr="00AE4694" w:rsidRDefault="008F27E3" w:rsidP="00AD21D3">
            <w:pPr>
              <w:pStyle w:val="TAH"/>
              <w:rPr>
                <w:ins w:id="2982" w:author="Suhwan Lim" w:date="2019-04-18T13:41:00Z"/>
                <w:rFonts w:eastAsia="맑은 고딕"/>
                <w:b w:val="0"/>
                <w:noProof/>
                <w:lang w:eastAsia="ko-KR"/>
              </w:rPr>
            </w:pPr>
            <w:ins w:id="2983" w:author="Suhwan Lim" w:date="2019-04-18T13:41:00Z">
              <w:r w:rsidRPr="001B0F7A">
                <w:rPr>
                  <w:b w:val="0"/>
                  <w:noProof/>
                  <w:lang w:eastAsia="zh-CN"/>
                </w:rPr>
                <w:t>DC_1A-3A_n78A-n257E</w:t>
              </w:r>
            </w:ins>
          </w:p>
        </w:tc>
        <w:tc>
          <w:tcPr>
            <w:tcW w:w="0" w:type="auto"/>
            <w:vAlign w:val="center"/>
          </w:tcPr>
          <w:p w:rsidR="008F27E3" w:rsidRPr="001B0F7A" w:rsidRDefault="008F27E3" w:rsidP="00AD21D3">
            <w:pPr>
              <w:keepNext/>
              <w:keepLines/>
              <w:spacing w:after="0"/>
              <w:jc w:val="center"/>
              <w:rPr>
                <w:ins w:id="2984" w:author="Suhwan Lim" w:date="2019-04-18T13:41:00Z"/>
                <w:rFonts w:ascii="Arial" w:hAnsi="Arial"/>
                <w:noProof/>
                <w:sz w:val="18"/>
                <w:lang w:eastAsia="zh-CN"/>
              </w:rPr>
            </w:pPr>
            <w:ins w:id="298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2986" w:author="Suhwan Lim" w:date="2019-04-18T13:41:00Z"/>
                <w:rFonts w:ascii="Arial" w:hAnsi="Arial"/>
                <w:noProof/>
                <w:sz w:val="18"/>
                <w:lang w:eastAsia="zh-CN"/>
              </w:rPr>
            </w:pPr>
            <w:ins w:id="2987"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2988" w:author="Suhwan Lim" w:date="2019-04-18T13:41:00Z"/>
                <w:rFonts w:ascii="Arial" w:hAnsi="Arial"/>
                <w:noProof/>
                <w:sz w:val="18"/>
                <w:lang w:eastAsia="zh-CN"/>
              </w:rPr>
            </w:pPr>
            <w:ins w:id="2989" w:author="Suhwan Lim" w:date="2019-04-18T13:41:00Z">
              <w:r w:rsidRPr="001B0F7A">
                <w:rPr>
                  <w:rFonts w:ascii="Arial" w:hAnsi="Arial"/>
                  <w:noProof/>
                  <w:sz w:val="18"/>
                  <w:lang w:eastAsia="zh-CN"/>
                </w:rPr>
                <w:t>DC_1A_n257A</w:t>
              </w:r>
            </w:ins>
          </w:p>
          <w:p w:rsidR="008F27E3" w:rsidRPr="00AE4694" w:rsidRDefault="008F27E3" w:rsidP="00AD21D3">
            <w:pPr>
              <w:pStyle w:val="TAC"/>
              <w:rPr>
                <w:ins w:id="2990" w:author="Suhwan Lim" w:date="2019-04-18T13:41:00Z"/>
                <w:noProof/>
                <w:lang w:eastAsia="zh-CN"/>
              </w:rPr>
            </w:pPr>
            <w:ins w:id="2991"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2992" w:author="Suhwan Lim" w:date="2019-04-18T13:41:00Z"/>
                <w:rFonts w:eastAsia="맑은 고딕"/>
                <w:b w:val="0"/>
                <w:noProof/>
                <w:lang w:eastAsia="ko-KR"/>
              </w:rPr>
            </w:pPr>
            <w:ins w:id="2993"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2994" w:author="Suhwan Lim" w:date="2019-04-18T13:41:00Z"/>
                <w:rFonts w:eastAsia="맑은 고딕"/>
                <w:b w:val="0"/>
                <w:noProof/>
                <w:lang w:eastAsia="ko-KR"/>
              </w:rPr>
            </w:pPr>
            <w:ins w:id="2995" w:author="Suhwan Lim" w:date="2019-04-18T13:41:00Z">
              <w:r w:rsidRPr="001B0F7A">
                <w:rPr>
                  <w:b w:val="0"/>
                  <w:noProof/>
                  <w:lang w:eastAsia="zh-CN"/>
                </w:rPr>
                <w:t>CA_n78A-n257E</w:t>
              </w:r>
            </w:ins>
          </w:p>
        </w:tc>
      </w:tr>
      <w:tr w:rsidR="008F27E3" w:rsidRPr="00AE4694" w:rsidTr="00AD21D3">
        <w:trPr>
          <w:trHeight w:val="105"/>
          <w:tblHeader/>
          <w:ins w:id="2996" w:author="Suhwan Lim" w:date="2019-04-18T13:41:00Z"/>
        </w:trPr>
        <w:tc>
          <w:tcPr>
            <w:tcW w:w="0" w:type="auto"/>
            <w:shd w:val="clear" w:color="auto" w:fill="auto"/>
            <w:vAlign w:val="center"/>
          </w:tcPr>
          <w:p w:rsidR="008F27E3" w:rsidRPr="00AE4694" w:rsidRDefault="008F27E3" w:rsidP="00AD21D3">
            <w:pPr>
              <w:pStyle w:val="TAH"/>
              <w:rPr>
                <w:ins w:id="2997" w:author="Suhwan Lim" w:date="2019-04-18T13:41:00Z"/>
                <w:rFonts w:eastAsia="맑은 고딕"/>
                <w:b w:val="0"/>
                <w:noProof/>
                <w:lang w:eastAsia="ko-KR"/>
              </w:rPr>
            </w:pPr>
            <w:ins w:id="2998" w:author="Suhwan Lim" w:date="2019-04-18T13:41:00Z">
              <w:r w:rsidRPr="001B0F7A">
                <w:rPr>
                  <w:b w:val="0"/>
                  <w:noProof/>
                  <w:lang w:eastAsia="zh-CN"/>
                </w:rPr>
                <w:t>DC_1A-3A_n78A-n257F</w:t>
              </w:r>
            </w:ins>
          </w:p>
        </w:tc>
        <w:tc>
          <w:tcPr>
            <w:tcW w:w="0" w:type="auto"/>
            <w:vAlign w:val="center"/>
          </w:tcPr>
          <w:p w:rsidR="008F27E3" w:rsidRPr="001B0F7A" w:rsidRDefault="008F27E3" w:rsidP="00AD21D3">
            <w:pPr>
              <w:keepNext/>
              <w:keepLines/>
              <w:spacing w:after="0"/>
              <w:jc w:val="center"/>
              <w:rPr>
                <w:ins w:id="2999" w:author="Suhwan Lim" w:date="2019-04-18T13:41:00Z"/>
                <w:rFonts w:ascii="Arial" w:hAnsi="Arial"/>
                <w:noProof/>
                <w:sz w:val="18"/>
                <w:lang w:eastAsia="zh-CN"/>
              </w:rPr>
            </w:pPr>
            <w:ins w:id="300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01" w:author="Suhwan Lim" w:date="2019-04-18T13:41:00Z"/>
                <w:rFonts w:ascii="Arial" w:hAnsi="Arial"/>
                <w:noProof/>
                <w:sz w:val="18"/>
                <w:lang w:eastAsia="zh-CN"/>
              </w:rPr>
            </w:pPr>
            <w:ins w:id="3002"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03" w:author="Suhwan Lim" w:date="2019-04-18T13:41:00Z"/>
                <w:rFonts w:ascii="Arial" w:hAnsi="Arial"/>
                <w:noProof/>
                <w:sz w:val="18"/>
                <w:lang w:eastAsia="zh-CN"/>
              </w:rPr>
            </w:pPr>
            <w:ins w:id="3004" w:author="Suhwan Lim" w:date="2019-04-18T13:41:00Z">
              <w:r w:rsidRPr="001B0F7A">
                <w:rPr>
                  <w:rFonts w:ascii="Arial" w:hAnsi="Arial"/>
                  <w:noProof/>
                  <w:sz w:val="18"/>
                  <w:lang w:eastAsia="zh-CN"/>
                </w:rPr>
                <w:t>DC_1A_n257A</w:t>
              </w:r>
            </w:ins>
          </w:p>
          <w:p w:rsidR="008F27E3" w:rsidRPr="00AE4694" w:rsidRDefault="008F27E3" w:rsidP="00AD21D3">
            <w:pPr>
              <w:pStyle w:val="TAC"/>
              <w:rPr>
                <w:ins w:id="3005" w:author="Suhwan Lim" w:date="2019-04-18T13:41:00Z"/>
                <w:noProof/>
                <w:lang w:eastAsia="zh-CN"/>
              </w:rPr>
            </w:pPr>
            <w:ins w:id="3006"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07" w:author="Suhwan Lim" w:date="2019-04-18T13:41:00Z"/>
                <w:rFonts w:eastAsia="맑은 고딕"/>
                <w:b w:val="0"/>
                <w:noProof/>
                <w:lang w:eastAsia="ko-KR"/>
              </w:rPr>
            </w:pPr>
            <w:ins w:id="3008"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09" w:author="Suhwan Lim" w:date="2019-04-18T13:41:00Z"/>
                <w:rFonts w:eastAsia="맑은 고딕"/>
                <w:b w:val="0"/>
                <w:noProof/>
                <w:lang w:eastAsia="ko-KR"/>
              </w:rPr>
            </w:pPr>
            <w:ins w:id="3010" w:author="Suhwan Lim" w:date="2019-04-18T13:41:00Z">
              <w:r w:rsidRPr="001B0F7A">
                <w:rPr>
                  <w:b w:val="0"/>
                  <w:noProof/>
                  <w:lang w:eastAsia="zh-CN"/>
                </w:rPr>
                <w:t>CA_n78A-n257F</w:t>
              </w:r>
            </w:ins>
          </w:p>
        </w:tc>
      </w:tr>
      <w:tr w:rsidR="008F27E3" w:rsidRPr="00AE4694" w:rsidTr="00AD21D3">
        <w:trPr>
          <w:trHeight w:val="105"/>
          <w:tblHeader/>
          <w:ins w:id="3011" w:author="Suhwan Lim" w:date="2019-04-18T13:41:00Z"/>
        </w:trPr>
        <w:tc>
          <w:tcPr>
            <w:tcW w:w="0" w:type="auto"/>
            <w:shd w:val="clear" w:color="auto" w:fill="auto"/>
            <w:vAlign w:val="center"/>
          </w:tcPr>
          <w:p w:rsidR="008F27E3" w:rsidRPr="00AE4694" w:rsidRDefault="008F27E3" w:rsidP="00AD21D3">
            <w:pPr>
              <w:pStyle w:val="TAH"/>
              <w:rPr>
                <w:ins w:id="3012" w:author="Suhwan Lim" w:date="2019-04-18T13:41:00Z"/>
                <w:rFonts w:eastAsia="맑은 고딕"/>
                <w:b w:val="0"/>
                <w:noProof/>
                <w:lang w:eastAsia="ko-KR"/>
              </w:rPr>
            </w:pPr>
            <w:ins w:id="3013" w:author="Suhwan Lim" w:date="2019-04-18T13:41:00Z">
              <w:r w:rsidRPr="001B0F7A">
                <w:rPr>
                  <w:b w:val="0"/>
                  <w:noProof/>
                  <w:lang w:eastAsia="zh-CN"/>
                </w:rPr>
                <w:t>DC_1A-3A_n78A-n257G</w:t>
              </w:r>
            </w:ins>
          </w:p>
        </w:tc>
        <w:tc>
          <w:tcPr>
            <w:tcW w:w="0" w:type="auto"/>
            <w:vAlign w:val="center"/>
          </w:tcPr>
          <w:p w:rsidR="008F27E3" w:rsidRPr="001B0F7A" w:rsidRDefault="008F27E3" w:rsidP="00AD21D3">
            <w:pPr>
              <w:keepNext/>
              <w:keepLines/>
              <w:spacing w:after="0"/>
              <w:jc w:val="center"/>
              <w:rPr>
                <w:ins w:id="3014" w:author="Suhwan Lim" w:date="2019-04-18T13:41:00Z"/>
                <w:rFonts w:ascii="Arial" w:hAnsi="Arial"/>
                <w:noProof/>
                <w:sz w:val="18"/>
                <w:lang w:eastAsia="zh-CN"/>
              </w:rPr>
            </w:pPr>
            <w:ins w:id="301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16" w:author="Suhwan Lim" w:date="2019-04-18T13:41:00Z"/>
                <w:rFonts w:ascii="Arial" w:hAnsi="Arial"/>
                <w:noProof/>
                <w:sz w:val="18"/>
                <w:lang w:eastAsia="zh-CN"/>
              </w:rPr>
            </w:pPr>
            <w:ins w:id="3017"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18" w:author="Suhwan Lim" w:date="2019-04-18T13:41:00Z"/>
                <w:rFonts w:ascii="Arial" w:hAnsi="Arial"/>
                <w:noProof/>
                <w:sz w:val="18"/>
                <w:lang w:eastAsia="zh-CN"/>
              </w:rPr>
            </w:pPr>
            <w:ins w:id="3019" w:author="Suhwan Lim" w:date="2019-04-18T13:41:00Z">
              <w:r w:rsidRPr="001B0F7A">
                <w:rPr>
                  <w:rFonts w:ascii="Arial" w:hAnsi="Arial"/>
                  <w:noProof/>
                  <w:sz w:val="18"/>
                  <w:lang w:eastAsia="zh-CN"/>
                </w:rPr>
                <w:t>DC_1A_n257A</w:t>
              </w:r>
            </w:ins>
          </w:p>
          <w:p w:rsidR="008F27E3" w:rsidRPr="00AE4694" w:rsidRDefault="008F27E3" w:rsidP="00AD21D3">
            <w:pPr>
              <w:pStyle w:val="TAC"/>
              <w:rPr>
                <w:ins w:id="3020" w:author="Suhwan Lim" w:date="2019-04-18T13:41:00Z"/>
                <w:noProof/>
                <w:lang w:eastAsia="zh-CN"/>
              </w:rPr>
            </w:pPr>
            <w:ins w:id="3021"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22" w:author="Suhwan Lim" w:date="2019-04-18T13:41:00Z"/>
                <w:rFonts w:eastAsia="맑은 고딕"/>
                <w:b w:val="0"/>
                <w:noProof/>
                <w:lang w:eastAsia="ko-KR"/>
              </w:rPr>
            </w:pPr>
            <w:ins w:id="3023"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24" w:author="Suhwan Lim" w:date="2019-04-18T13:41:00Z"/>
                <w:rFonts w:eastAsia="맑은 고딕"/>
                <w:b w:val="0"/>
                <w:noProof/>
                <w:lang w:eastAsia="ko-KR"/>
              </w:rPr>
            </w:pPr>
            <w:ins w:id="3025" w:author="Suhwan Lim" w:date="2019-04-18T13:41:00Z">
              <w:r w:rsidRPr="001B0F7A">
                <w:rPr>
                  <w:b w:val="0"/>
                  <w:noProof/>
                  <w:lang w:eastAsia="zh-CN"/>
                </w:rPr>
                <w:t>CA_n78A-n257G</w:t>
              </w:r>
            </w:ins>
          </w:p>
        </w:tc>
      </w:tr>
      <w:tr w:rsidR="008F27E3" w:rsidRPr="00AE4694" w:rsidTr="00AD21D3">
        <w:trPr>
          <w:trHeight w:val="105"/>
          <w:tblHeader/>
          <w:ins w:id="3026" w:author="Suhwan Lim" w:date="2019-04-18T13:41:00Z"/>
        </w:trPr>
        <w:tc>
          <w:tcPr>
            <w:tcW w:w="0" w:type="auto"/>
            <w:shd w:val="clear" w:color="auto" w:fill="auto"/>
            <w:vAlign w:val="center"/>
          </w:tcPr>
          <w:p w:rsidR="008F27E3" w:rsidRPr="00AE4694" w:rsidRDefault="008F27E3" w:rsidP="00AD21D3">
            <w:pPr>
              <w:pStyle w:val="TAH"/>
              <w:rPr>
                <w:ins w:id="3027" w:author="Suhwan Lim" w:date="2019-04-18T13:41:00Z"/>
                <w:rFonts w:eastAsia="맑은 고딕"/>
                <w:b w:val="0"/>
                <w:noProof/>
                <w:lang w:eastAsia="ko-KR"/>
              </w:rPr>
            </w:pPr>
            <w:ins w:id="3028" w:author="Suhwan Lim" w:date="2019-04-18T13:41:00Z">
              <w:r w:rsidRPr="001B0F7A">
                <w:rPr>
                  <w:b w:val="0"/>
                  <w:noProof/>
                  <w:lang w:eastAsia="zh-CN"/>
                </w:rPr>
                <w:t>DC_1A-3A_n78A-n257H</w:t>
              </w:r>
            </w:ins>
          </w:p>
        </w:tc>
        <w:tc>
          <w:tcPr>
            <w:tcW w:w="0" w:type="auto"/>
            <w:vAlign w:val="center"/>
          </w:tcPr>
          <w:p w:rsidR="008F27E3" w:rsidRPr="001B0F7A" w:rsidRDefault="008F27E3" w:rsidP="00AD21D3">
            <w:pPr>
              <w:keepNext/>
              <w:keepLines/>
              <w:spacing w:after="0"/>
              <w:jc w:val="center"/>
              <w:rPr>
                <w:ins w:id="3029" w:author="Suhwan Lim" w:date="2019-04-18T13:41:00Z"/>
                <w:rFonts w:ascii="Arial" w:hAnsi="Arial"/>
                <w:noProof/>
                <w:sz w:val="18"/>
                <w:lang w:eastAsia="zh-CN"/>
              </w:rPr>
            </w:pPr>
            <w:ins w:id="303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31" w:author="Suhwan Lim" w:date="2019-04-18T13:41:00Z"/>
                <w:rFonts w:ascii="Arial" w:hAnsi="Arial"/>
                <w:noProof/>
                <w:sz w:val="18"/>
                <w:lang w:eastAsia="zh-CN"/>
              </w:rPr>
            </w:pPr>
            <w:ins w:id="3032"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33" w:author="Suhwan Lim" w:date="2019-04-18T13:41:00Z"/>
                <w:rFonts w:ascii="Arial" w:hAnsi="Arial"/>
                <w:noProof/>
                <w:sz w:val="18"/>
                <w:lang w:eastAsia="zh-CN"/>
              </w:rPr>
            </w:pPr>
            <w:ins w:id="3034" w:author="Suhwan Lim" w:date="2019-04-18T13:41:00Z">
              <w:r w:rsidRPr="001B0F7A">
                <w:rPr>
                  <w:rFonts w:ascii="Arial" w:hAnsi="Arial"/>
                  <w:noProof/>
                  <w:sz w:val="18"/>
                  <w:lang w:eastAsia="zh-CN"/>
                </w:rPr>
                <w:t>DC_1A_n257A</w:t>
              </w:r>
            </w:ins>
          </w:p>
          <w:p w:rsidR="008F27E3" w:rsidRPr="00AE4694" w:rsidRDefault="008F27E3" w:rsidP="00AD21D3">
            <w:pPr>
              <w:pStyle w:val="TAC"/>
              <w:rPr>
                <w:ins w:id="3035" w:author="Suhwan Lim" w:date="2019-04-18T13:41:00Z"/>
                <w:noProof/>
                <w:lang w:eastAsia="zh-CN"/>
              </w:rPr>
            </w:pPr>
            <w:ins w:id="3036"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37" w:author="Suhwan Lim" w:date="2019-04-18T13:41:00Z"/>
                <w:rFonts w:eastAsia="맑은 고딕"/>
                <w:b w:val="0"/>
                <w:noProof/>
                <w:lang w:eastAsia="ko-KR"/>
              </w:rPr>
            </w:pPr>
            <w:ins w:id="3038"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39" w:author="Suhwan Lim" w:date="2019-04-18T13:41:00Z"/>
                <w:rFonts w:eastAsia="맑은 고딕"/>
                <w:b w:val="0"/>
                <w:noProof/>
                <w:lang w:eastAsia="ko-KR"/>
              </w:rPr>
            </w:pPr>
            <w:ins w:id="3040" w:author="Suhwan Lim" w:date="2019-04-18T13:41:00Z">
              <w:r w:rsidRPr="001B0F7A">
                <w:rPr>
                  <w:b w:val="0"/>
                  <w:noProof/>
                  <w:lang w:eastAsia="zh-CN"/>
                </w:rPr>
                <w:t>CA_n78A-n257H</w:t>
              </w:r>
            </w:ins>
          </w:p>
        </w:tc>
      </w:tr>
      <w:tr w:rsidR="008F27E3" w:rsidRPr="00AE4694" w:rsidTr="00AD21D3">
        <w:trPr>
          <w:trHeight w:val="105"/>
          <w:tblHeader/>
          <w:ins w:id="3041" w:author="Suhwan Lim" w:date="2019-04-18T13:41:00Z"/>
        </w:trPr>
        <w:tc>
          <w:tcPr>
            <w:tcW w:w="0" w:type="auto"/>
            <w:shd w:val="clear" w:color="auto" w:fill="auto"/>
            <w:vAlign w:val="center"/>
          </w:tcPr>
          <w:p w:rsidR="008F27E3" w:rsidRPr="00AE4694" w:rsidRDefault="008F27E3" w:rsidP="00AD21D3">
            <w:pPr>
              <w:pStyle w:val="TAH"/>
              <w:rPr>
                <w:ins w:id="3042" w:author="Suhwan Lim" w:date="2019-04-18T13:41:00Z"/>
                <w:rFonts w:eastAsia="맑은 고딕"/>
                <w:b w:val="0"/>
                <w:noProof/>
                <w:lang w:eastAsia="ko-KR"/>
              </w:rPr>
            </w:pPr>
            <w:ins w:id="3043" w:author="Suhwan Lim" w:date="2019-04-18T13:41:00Z">
              <w:r w:rsidRPr="001B0F7A">
                <w:rPr>
                  <w:b w:val="0"/>
                  <w:noProof/>
                  <w:lang w:eastAsia="zh-CN"/>
                </w:rPr>
                <w:t>DC_1A-3A_n78A-n257I</w:t>
              </w:r>
            </w:ins>
          </w:p>
        </w:tc>
        <w:tc>
          <w:tcPr>
            <w:tcW w:w="0" w:type="auto"/>
            <w:vAlign w:val="center"/>
          </w:tcPr>
          <w:p w:rsidR="008F27E3" w:rsidRPr="001B0F7A" w:rsidRDefault="008F27E3" w:rsidP="00AD21D3">
            <w:pPr>
              <w:keepNext/>
              <w:keepLines/>
              <w:spacing w:after="0"/>
              <w:jc w:val="center"/>
              <w:rPr>
                <w:ins w:id="3044" w:author="Suhwan Lim" w:date="2019-04-18T13:41:00Z"/>
                <w:rFonts w:ascii="Arial" w:hAnsi="Arial"/>
                <w:noProof/>
                <w:sz w:val="18"/>
                <w:lang w:eastAsia="zh-CN"/>
              </w:rPr>
            </w:pPr>
            <w:ins w:id="304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46" w:author="Suhwan Lim" w:date="2019-04-18T13:41:00Z"/>
                <w:rFonts w:ascii="Arial" w:hAnsi="Arial"/>
                <w:noProof/>
                <w:sz w:val="18"/>
                <w:lang w:eastAsia="zh-CN"/>
              </w:rPr>
            </w:pPr>
            <w:ins w:id="3047"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48" w:author="Suhwan Lim" w:date="2019-04-18T13:41:00Z"/>
                <w:rFonts w:ascii="Arial" w:hAnsi="Arial"/>
                <w:noProof/>
                <w:sz w:val="18"/>
                <w:lang w:eastAsia="zh-CN"/>
              </w:rPr>
            </w:pPr>
            <w:ins w:id="3049" w:author="Suhwan Lim" w:date="2019-04-18T13:41:00Z">
              <w:r w:rsidRPr="001B0F7A">
                <w:rPr>
                  <w:rFonts w:ascii="Arial" w:hAnsi="Arial"/>
                  <w:noProof/>
                  <w:sz w:val="18"/>
                  <w:lang w:eastAsia="zh-CN"/>
                </w:rPr>
                <w:t>DC_1A_n257A</w:t>
              </w:r>
            </w:ins>
          </w:p>
          <w:p w:rsidR="008F27E3" w:rsidRPr="00AE4694" w:rsidRDefault="008F27E3" w:rsidP="00AD21D3">
            <w:pPr>
              <w:pStyle w:val="TAC"/>
              <w:rPr>
                <w:ins w:id="3050" w:author="Suhwan Lim" w:date="2019-04-18T13:41:00Z"/>
                <w:noProof/>
                <w:lang w:eastAsia="zh-CN"/>
              </w:rPr>
            </w:pPr>
            <w:ins w:id="3051"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52" w:author="Suhwan Lim" w:date="2019-04-18T13:41:00Z"/>
                <w:rFonts w:eastAsia="맑은 고딕"/>
                <w:b w:val="0"/>
                <w:noProof/>
                <w:lang w:eastAsia="ko-KR"/>
              </w:rPr>
            </w:pPr>
            <w:ins w:id="3053"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54" w:author="Suhwan Lim" w:date="2019-04-18T13:41:00Z"/>
                <w:rFonts w:eastAsia="맑은 고딕"/>
                <w:b w:val="0"/>
                <w:noProof/>
                <w:lang w:eastAsia="ko-KR"/>
              </w:rPr>
            </w:pPr>
            <w:ins w:id="3055" w:author="Suhwan Lim" w:date="2019-04-18T13:41:00Z">
              <w:r w:rsidRPr="001B0F7A">
                <w:rPr>
                  <w:b w:val="0"/>
                  <w:noProof/>
                  <w:lang w:eastAsia="zh-CN"/>
                </w:rPr>
                <w:t>CA_n78A-n257I</w:t>
              </w:r>
            </w:ins>
          </w:p>
        </w:tc>
      </w:tr>
      <w:tr w:rsidR="008F27E3" w:rsidRPr="00AE4694" w:rsidTr="00AD21D3">
        <w:trPr>
          <w:trHeight w:val="105"/>
          <w:tblHeader/>
          <w:ins w:id="3056" w:author="Suhwan Lim" w:date="2019-04-18T13:41:00Z"/>
        </w:trPr>
        <w:tc>
          <w:tcPr>
            <w:tcW w:w="0" w:type="auto"/>
            <w:shd w:val="clear" w:color="auto" w:fill="auto"/>
            <w:vAlign w:val="center"/>
          </w:tcPr>
          <w:p w:rsidR="008F27E3" w:rsidRPr="00AE4694" w:rsidRDefault="008F27E3" w:rsidP="00AD21D3">
            <w:pPr>
              <w:pStyle w:val="TAH"/>
              <w:rPr>
                <w:ins w:id="3057" w:author="Suhwan Lim" w:date="2019-04-18T13:41:00Z"/>
                <w:rFonts w:eastAsia="맑은 고딕"/>
                <w:b w:val="0"/>
                <w:noProof/>
                <w:lang w:eastAsia="ko-KR"/>
              </w:rPr>
            </w:pPr>
            <w:ins w:id="3058" w:author="Suhwan Lim" w:date="2019-04-18T13:41:00Z">
              <w:r w:rsidRPr="001B0F7A">
                <w:rPr>
                  <w:b w:val="0"/>
                  <w:noProof/>
                  <w:lang w:eastAsia="zh-CN"/>
                </w:rPr>
                <w:t>DC_1A-3A_n78A-n257J</w:t>
              </w:r>
            </w:ins>
          </w:p>
        </w:tc>
        <w:tc>
          <w:tcPr>
            <w:tcW w:w="0" w:type="auto"/>
            <w:vAlign w:val="center"/>
          </w:tcPr>
          <w:p w:rsidR="008F27E3" w:rsidRPr="001B0F7A" w:rsidRDefault="008F27E3" w:rsidP="00AD21D3">
            <w:pPr>
              <w:keepNext/>
              <w:keepLines/>
              <w:spacing w:after="0"/>
              <w:jc w:val="center"/>
              <w:rPr>
                <w:ins w:id="3059" w:author="Suhwan Lim" w:date="2019-04-18T13:41:00Z"/>
                <w:rFonts w:ascii="Arial" w:hAnsi="Arial"/>
                <w:noProof/>
                <w:sz w:val="18"/>
                <w:lang w:eastAsia="zh-CN"/>
              </w:rPr>
            </w:pPr>
            <w:ins w:id="306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61" w:author="Suhwan Lim" w:date="2019-04-18T13:41:00Z"/>
                <w:rFonts w:ascii="Arial" w:hAnsi="Arial"/>
                <w:noProof/>
                <w:sz w:val="18"/>
                <w:lang w:eastAsia="zh-CN"/>
              </w:rPr>
            </w:pPr>
            <w:ins w:id="3062"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63" w:author="Suhwan Lim" w:date="2019-04-18T13:41:00Z"/>
                <w:rFonts w:ascii="Arial" w:hAnsi="Arial"/>
                <w:noProof/>
                <w:sz w:val="18"/>
                <w:lang w:eastAsia="zh-CN"/>
              </w:rPr>
            </w:pPr>
            <w:ins w:id="3064" w:author="Suhwan Lim" w:date="2019-04-18T13:41:00Z">
              <w:r w:rsidRPr="001B0F7A">
                <w:rPr>
                  <w:rFonts w:ascii="Arial" w:hAnsi="Arial"/>
                  <w:noProof/>
                  <w:sz w:val="18"/>
                  <w:lang w:eastAsia="zh-CN"/>
                </w:rPr>
                <w:t>DC_1A_n257A</w:t>
              </w:r>
            </w:ins>
          </w:p>
          <w:p w:rsidR="008F27E3" w:rsidRPr="00AE4694" w:rsidRDefault="008F27E3" w:rsidP="00AD21D3">
            <w:pPr>
              <w:pStyle w:val="TAC"/>
              <w:rPr>
                <w:ins w:id="3065" w:author="Suhwan Lim" w:date="2019-04-18T13:41:00Z"/>
                <w:noProof/>
                <w:lang w:eastAsia="zh-CN"/>
              </w:rPr>
            </w:pPr>
            <w:ins w:id="3066"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67" w:author="Suhwan Lim" w:date="2019-04-18T13:41:00Z"/>
                <w:rFonts w:eastAsia="맑은 고딕"/>
                <w:b w:val="0"/>
                <w:noProof/>
                <w:lang w:eastAsia="ko-KR"/>
              </w:rPr>
            </w:pPr>
            <w:ins w:id="3068"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69" w:author="Suhwan Lim" w:date="2019-04-18T13:41:00Z"/>
                <w:rFonts w:eastAsia="맑은 고딕"/>
                <w:b w:val="0"/>
                <w:noProof/>
                <w:lang w:eastAsia="ko-KR"/>
              </w:rPr>
            </w:pPr>
            <w:ins w:id="3070" w:author="Suhwan Lim" w:date="2019-04-18T13:41:00Z">
              <w:r w:rsidRPr="001B0F7A">
                <w:rPr>
                  <w:b w:val="0"/>
                  <w:noProof/>
                  <w:lang w:eastAsia="zh-CN"/>
                </w:rPr>
                <w:t>CA_n78A-n257J</w:t>
              </w:r>
            </w:ins>
          </w:p>
        </w:tc>
      </w:tr>
      <w:tr w:rsidR="008F27E3" w:rsidRPr="00AE4694" w:rsidTr="00AD21D3">
        <w:trPr>
          <w:trHeight w:val="105"/>
          <w:tblHeader/>
          <w:ins w:id="3071" w:author="Suhwan Lim" w:date="2019-04-18T13:41:00Z"/>
        </w:trPr>
        <w:tc>
          <w:tcPr>
            <w:tcW w:w="0" w:type="auto"/>
            <w:shd w:val="clear" w:color="auto" w:fill="auto"/>
            <w:vAlign w:val="center"/>
          </w:tcPr>
          <w:p w:rsidR="008F27E3" w:rsidRPr="00AE4694" w:rsidRDefault="008F27E3" w:rsidP="00AD21D3">
            <w:pPr>
              <w:pStyle w:val="TAH"/>
              <w:rPr>
                <w:ins w:id="3072" w:author="Suhwan Lim" w:date="2019-04-18T13:41:00Z"/>
                <w:rFonts w:eastAsia="맑은 고딕"/>
                <w:b w:val="0"/>
                <w:noProof/>
                <w:lang w:eastAsia="ko-KR"/>
              </w:rPr>
            </w:pPr>
            <w:ins w:id="3073" w:author="Suhwan Lim" w:date="2019-04-18T13:41:00Z">
              <w:r w:rsidRPr="001B0F7A">
                <w:rPr>
                  <w:b w:val="0"/>
                  <w:noProof/>
                  <w:lang w:eastAsia="zh-CN"/>
                </w:rPr>
                <w:t>DC_1A-3A_n78A-n257K</w:t>
              </w:r>
            </w:ins>
          </w:p>
        </w:tc>
        <w:tc>
          <w:tcPr>
            <w:tcW w:w="0" w:type="auto"/>
            <w:vAlign w:val="center"/>
          </w:tcPr>
          <w:p w:rsidR="008F27E3" w:rsidRPr="001B0F7A" w:rsidRDefault="008F27E3" w:rsidP="00AD21D3">
            <w:pPr>
              <w:keepNext/>
              <w:keepLines/>
              <w:spacing w:after="0"/>
              <w:jc w:val="center"/>
              <w:rPr>
                <w:ins w:id="3074" w:author="Suhwan Lim" w:date="2019-04-18T13:41:00Z"/>
                <w:rFonts w:ascii="Arial" w:hAnsi="Arial"/>
                <w:noProof/>
                <w:sz w:val="18"/>
                <w:lang w:eastAsia="zh-CN"/>
              </w:rPr>
            </w:pPr>
            <w:ins w:id="307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76" w:author="Suhwan Lim" w:date="2019-04-18T13:41:00Z"/>
                <w:rFonts w:ascii="Arial" w:hAnsi="Arial"/>
                <w:noProof/>
                <w:sz w:val="18"/>
                <w:lang w:eastAsia="zh-CN"/>
              </w:rPr>
            </w:pPr>
            <w:ins w:id="3077"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78" w:author="Suhwan Lim" w:date="2019-04-18T13:41:00Z"/>
                <w:rFonts w:ascii="Arial" w:hAnsi="Arial"/>
                <w:noProof/>
                <w:sz w:val="18"/>
                <w:lang w:eastAsia="zh-CN"/>
              </w:rPr>
            </w:pPr>
            <w:ins w:id="3079" w:author="Suhwan Lim" w:date="2019-04-18T13:41:00Z">
              <w:r w:rsidRPr="001B0F7A">
                <w:rPr>
                  <w:rFonts w:ascii="Arial" w:hAnsi="Arial"/>
                  <w:noProof/>
                  <w:sz w:val="18"/>
                  <w:lang w:eastAsia="zh-CN"/>
                </w:rPr>
                <w:t>DC_1A_n257A</w:t>
              </w:r>
            </w:ins>
          </w:p>
          <w:p w:rsidR="008F27E3" w:rsidRPr="00AE4694" w:rsidRDefault="008F27E3" w:rsidP="00AD21D3">
            <w:pPr>
              <w:pStyle w:val="TAC"/>
              <w:rPr>
                <w:ins w:id="3080" w:author="Suhwan Lim" w:date="2019-04-18T13:41:00Z"/>
                <w:noProof/>
                <w:lang w:eastAsia="zh-CN"/>
              </w:rPr>
            </w:pPr>
            <w:ins w:id="3081"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82" w:author="Suhwan Lim" w:date="2019-04-18T13:41:00Z"/>
                <w:rFonts w:eastAsia="맑은 고딕"/>
                <w:b w:val="0"/>
                <w:noProof/>
                <w:lang w:eastAsia="ko-KR"/>
              </w:rPr>
            </w:pPr>
            <w:ins w:id="3083"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84" w:author="Suhwan Lim" w:date="2019-04-18T13:41:00Z"/>
                <w:rFonts w:eastAsia="맑은 고딕"/>
                <w:b w:val="0"/>
                <w:noProof/>
                <w:lang w:eastAsia="ko-KR"/>
              </w:rPr>
            </w:pPr>
            <w:ins w:id="3085" w:author="Suhwan Lim" w:date="2019-04-18T13:41:00Z">
              <w:r w:rsidRPr="001B0F7A">
                <w:rPr>
                  <w:b w:val="0"/>
                  <w:noProof/>
                  <w:lang w:eastAsia="zh-CN"/>
                </w:rPr>
                <w:t>CA_n78A-n257K</w:t>
              </w:r>
            </w:ins>
          </w:p>
        </w:tc>
      </w:tr>
      <w:tr w:rsidR="008F27E3" w:rsidRPr="00AE4694" w:rsidTr="00AD21D3">
        <w:trPr>
          <w:trHeight w:val="105"/>
          <w:tblHeader/>
          <w:ins w:id="3086" w:author="Suhwan Lim" w:date="2019-04-18T13:41:00Z"/>
        </w:trPr>
        <w:tc>
          <w:tcPr>
            <w:tcW w:w="0" w:type="auto"/>
            <w:shd w:val="clear" w:color="auto" w:fill="auto"/>
            <w:vAlign w:val="center"/>
          </w:tcPr>
          <w:p w:rsidR="008F27E3" w:rsidRPr="00AE4694" w:rsidRDefault="008F27E3" w:rsidP="00AD21D3">
            <w:pPr>
              <w:pStyle w:val="TAH"/>
              <w:rPr>
                <w:ins w:id="3087" w:author="Suhwan Lim" w:date="2019-04-18T13:41:00Z"/>
                <w:rFonts w:eastAsia="맑은 고딕"/>
                <w:b w:val="0"/>
                <w:noProof/>
                <w:lang w:eastAsia="ko-KR"/>
              </w:rPr>
            </w:pPr>
            <w:ins w:id="3088" w:author="Suhwan Lim" w:date="2019-04-18T13:41:00Z">
              <w:r w:rsidRPr="001B0F7A">
                <w:rPr>
                  <w:b w:val="0"/>
                  <w:noProof/>
                  <w:lang w:eastAsia="zh-CN"/>
                </w:rPr>
                <w:t>DC_1A-3A_n78A-n257L</w:t>
              </w:r>
            </w:ins>
          </w:p>
        </w:tc>
        <w:tc>
          <w:tcPr>
            <w:tcW w:w="0" w:type="auto"/>
            <w:vAlign w:val="center"/>
          </w:tcPr>
          <w:p w:rsidR="008F27E3" w:rsidRPr="001B0F7A" w:rsidRDefault="008F27E3" w:rsidP="00AD21D3">
            <w:pPr>
              <w:keepNext/>
              <w:keepLines/>
              <w:spacing w:after="0"/>
              <w:jc w:val="center"/>
              <w:rPr>
                <w:ins w:id="3089" w:author="Suhwan Lim" w:date="2019-04-18T13:41:00Z"/>
                <w:rFonts w:ascii="Arial" w:hAnsi="Arial"/>
                <w:noProof/>
                <w:sz w:val="18"/>
                <w:lang w:eastAsia="zh-CN"/>
              </w:rPr>
            </w:pPr>
            <w:ins w:id="309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91" w:author="Suhwan Lim" w:date="2019-04-18T13:41:00Z"/>
                <w:rFonts w:ascii="Arial" w:hAnsi="Arial"/>
                <w:noProof/>
                <w:sz w:val="18"/>
                <w:lang w:eastAsia="zh-CN"/>
              </w:rPr>
            </w:pPr>
            <w:ins w:id="3092"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93" w:author="Suhwan Lim" w:date="2019-04-18T13:41:00Z"/>
                <w:rFonts w:ascii="Arial" w:hAnsi="Arial"/>
                <w:noProof/>
                <w:sz w:val="18"/>
                <w:lang w:eastAsia="zh-CN"/>
              </w:rPr>
            </w:pPr>
            <w:ins w:id="3094" w:author="Suhwan Lim" w:date="2019-04-18T13:41:00Z">
              <w:r w:rsidRPr="001B0F7A">
                <w:rPr>
                  <w:rFonts w:ascii="Arial" w:hAnsi="Arial"/>
                  <w:noProof/>
                  <w:sz w:val="18"/>
                  <w:lang w:eastAsia="zh-CN"/>
                </w:rPr>
                <w:t>DC_1A_n257A</w:t>
              </w:r>
            </w:ins>
          </w:p>
          <w:p w:rsidR="008F27E3" w:rsidRPr="00AE4694" w:rsidRDefault="008F27E3" w:rsidP="00AD21D3">
            <w:pPr>
              <w:pStyle w:val="TAC"/>
              <w:rPr>
                <w:ins w:id="3095" w:author="Suhwan Lim" w:date="2019-04-18T13:41:00Z"/>
                <w:noProof/>
                <w:lang w:eastAsia="zh-CN"/>
              </w:rPr>
            </w:pPr>
            <w:ins w:id="3096"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97" w:author="Suhwan Lim" w:date="2019-04-18T13:41:00Z"/>
                <w:rFonts w:eastAsia="맑은 고딕"/>
                <w:b w:val="0"/>
                <w:noProof/>
                <w:lang w:eastAsia="ko-KR"/>
              </w:rPr>
            </w:pPr>
            <w:ins w:id="3098"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99" w:author="Suhwan Lim" w:date="2019-04-18T13:41:00Z"/>
                <w:rFonts w:eastAsia="맑은 고딕"/>
                <w:b w:val="0"/>
                <w:noProof/>
                <w:lang w:eastAsia="ko-KR"/>
              </w:rPr>
            </w:pPr>
            <w:ins w:id="3100" w:author="Suhwan Lim" w:date="2019-04-18T13:41:00Z">
              <w:r w:rsidRPr="001B0F7A">
                <w:rPr>
                  <w:b w:val="0"/>
                  <w:noProof/>
                  <w:lang w:eastAsia="zh-CN"/>
                </w:rPr>
                <w:t>CA_n78A-n257L</w:t>
              </w:r>
            </w:ins>
          </w:p>
        </w:tc>
      </w:tr>
      <w:tr w:rsidR="008F27E3" w:rsidRPr="00AE4694" w:rsidTr="00AD21D3">
        <w:trPr>
          <w:trHeight w:val="105"/>
          <w:tblHeader/>
          <w:ins w:id="3101" w:author="Suhwan Lim" w:date="2019-04-18T13:41:00Z"/>
        </w:trPr>
        <w:tc>
          <w:tcPr>
            <w:tcW w:w="0" w:type="auto"/>
            <w:shd w:val="clear" w:color="auto" w:fill="auto"/>
            <w:vAlign w:val="center"/>
          </w:tcPr>
          <w:p w:rsidR="008F27E3" w:rsidRPr="00AE4694" w:rsidRDefault="008F27E3" w:rsidP="00AD21D3">
            <w:pPr>
              <w:pStyle w:val="TAH"/>
              <w:rPr>
                <w:ins w:id="3102" w:author="Suhwan Lim" w:date="2019-04-18T13:41:00Z"/>
                <w:rFonts w:eastAsia="맑은 고딕"/>
                <w:b w:val="0"/>
                <w:noProof/>
                <w:lang w:eastAsia="ko-KR"/>
              </w:rPr>
            </w:pPr>
            <w:ins w:id="3103" w:author="Suhwan Lim" w:date="2019-04-18T13:41:00Z">
              <w:r w:rsidRPr="001B0F7A">
                <w:rPr>
                  <w:b w:val="0"/>
                  <w:noProof/>
                  <w:lang w:eastAsia="zh-CN"/>
                </w:rPr>
                <w:t>DC_1A-3A_n78A-n257M</w:t>
              </w:r>
            </w:ins>
          </w:p>
        </w:tc>
        <w:tc>
          <w:tcPr>
            <w:tcW w:w="0" w:type="auto"/>
            <w:vAlign w:val="center"/>
          </w:tcPr>
          <w:p w:rsidR="008F27E3" w:rsidRPr="001B0F7A" w:rsidRDefault="008F27E3" w:rsidP="00AD21D3">
            <w:pPr>
              <w:keepNext/>
              <w:keepLines/>
              <w:spacing w:after="0"/>
              <w:jc w:val="center"/>
              <w:rPr>
                <w:ins w:id="3104" w:author="Suhwan Lim" w:date="2019-04-18T13:41:00Z"/>
                <w:rFonts w:ascii="Arial" w:hAnsi="Arial"/>
                <w:noProof/>
                <w:sz w:val="18"/>
                <w:lang w:eastAsia="zh-CN"/>
              </w:rPr>
            </w:pPr>
            <w:ins w:id="310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06" w:author="Suhwan Lim" w:date="2019-04-18T13:41:00Z"/>
                <w:rFonts w:ascii="Arial" w:hAnsi="Arial"/>
                <w:noProof/>
                <w:sz w:val="18"/>
                <w:lang w:eastAsia="zh-CN"/>
              </w:rPr>
            </w:pPr>
            <w:ins w:id="3107"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108" w:author="Suhwan Lim" w:date="2019-04-18T13:41:00Z"/>
                <w:rFonts w:ascii="Arial" w:hAnsi="Arial"/>
                <w:noProof/>
                <w:sz w:val="18"/>
                <w:lang w:eastAsia="zh-CN"/>
              </w:rPr>
            </w:pPr>
            <w:ins w:id="3109" w:author="Suhwan Lim" w:date="2019-04-18T13:41:00Z">
              <w:r w:rsidRPr="001B0F7A">
                <w:rPr>
                  <w:rFonts w:ascii="Arial" w:hAnsi="Arial"/>
                  <w:noProof/>
                  <w:sz w:val="18"/>
                  <w:lang w:eastAsia="zh-CN"/>
                </w:rPr>
                <w:t>DC_1A_n257A</w:t>
              </w:r>
            </w:ins>
          </w:p>
          <w:p w:rsidR="008F27E3" w:rsidRPr="00AE4694" w:rsidRDefault="008F27E3" w:rsidP="00AD21D3">
            <w:pPr>
              <w:pStyle w:val="TAC"/>
              <w:rPr>
                <w:ins w:id="3110" w:author="Suhwan Lim" w:date="2019-04-18T13:41:00Z"/>
                <w:noProof/>
                <w:lang w:eastAsia="zh-CN"/>
              </w:rPr>
            </w:pPr>
            <w:ins w:id="3111"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112" w:author="Suhwan Lim" w:date="2019-04-18T13:41:00Z"/>
                <w:rFonts w:eastAsia="맑은 고딕"/>
                <w:b w:val="0"/>
                <w:noProof/>
                <w:lang w:eastAsia="ko-KR"/>
              </w:rPr>
            </w:pPr>
            <w:ins w:id="3113"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114" w:author="Suhwan Lim" w:date="2019-04-18T13:41:00Z"/>
                <w:rFonts w:eastAsia="맑은 고딕"/>
                <w:b w:val="0"/>
                <w:noProof/>
                <w:lang w:eastAsia="ko-KR"/>
              </w:rPr>
            </w:pPr>
            <w:ins w:id="3115" w:author="Suhwan Lim" w:date="2019-04-18T13:41:00Z">
              <w:r w:rsidRPr="001B0F7A">
                <w:rPr>
                  <w:b w:val="0"/>
                  <w:noProof/>
                  <w:lang w:eastAsia="zh-CN"/>
                </w:rPr>
                <w:t>CA_n78A-n257M</w:t>
              </w:r>
            </w:ins>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eastAsia="맑은 고딕" w:hint="eastAsia"/>
                <w:noProof/>
                <w:lang w:eastAsia="ko-KR"/>
              </w:rPr>
              <w:t>DC_1A</w:t>
            </w:r>
            <w:r w:rsidRPr="00AE4694">
              <w:rPr>
                <w:rFonts w:eastAsia="맑은 고딕"/>
                <w:noProof/>
                <w:lang w:eastAsia="ko-KR"/>
              </w:rPr>
              <w:t>-5A</w:t>
            </w:r>
            <w:r w:rsidRPr="00AE4694">
              <w:rPr>
                <w:rFonts w:eastAsia="맑은 고딕" w:hint="eastAsia"/>
                <w:noProof/>
                <w:lang w:eastAsia="ko-KR"/>
              </w:rPr>
              <w:t>_n78A-n257A</w:t>
            </w:r>
          </w:p>
        </w:tc>
        <w:tc>
          <w:tcPr>
            <w:tcW w:w="3212" w:type="dxa"/>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lang w:val="fi-FI" w:eastAsia="fi-FI"/>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eastAsia="맑은 고딕"/>
                <w:noProof/>
                <w:lang w:eastAsia="ko-KR"/>
              </w:rPr>
              <w:t>CA_1</w:t>
            </w:r>
            <w:r w:rsidRPr="00AE4694">
              <w:rPr>
                <w:rFonts w:eastAsia="맑은 고딕" w:hint="eastAsia"/>
                <w:noProof/>
                <w:lang w:eastAsia="ko-KR"/>
              </w:rPr>
              <w:t>A</w:t>
            </w:r>
            <w:r w:rsidRPr="00AE4694">
              <w:rPr>
                <w:rFonts w:eastAsia="맑은 고딕"/>
                <w:noProof/>
                <w:lang w:eastAsia="ko-KR"/>
              </w:rPr>
              <w:t>-5A</w:t>
            </w:r>
          </w:p>
        </w:tc>
        <w:tc>
          <w:tcPr>
            <w:tcW w:w="0" w:type="auto"/>
            <w:vAlign w:val="center"/>
          </w:tcPr>
          <w:p w:rsidR="008F27E3" w:rsidRPr="00AE4694" w:rsidRDefault="008F27E3" w:rsidP="00AD21D3">
            <w:pPr>
              <w:pStyle w:val="TAC"/>
              <w:rPr>
                <w:lang w:val="fi-FI" w:eastAsia="fi-FI"/>
              </w:rPr>
            </w:pPr>
            <w:r w:rsidRPr="00AE4694">
              <w:rPr>
                <w:rFonts w:eastAsia="맑은 고딕" w:hint="eastAsia"/>
                <w:noProof/>
                <w:lang w:eastAsia="ko-KR"/>
              </w:rPr>
              <w:t>CA_n78A-n257A</w:t>
            </w:r>
          </w:p>
        </w:tc>
      </w:tr>
      <w:tr w:rsidR="008F27E3" w:rsidRPr="00AE4694" w:rsidTr="00AD21D3">
        <w:trPr>
          <w:trHeight w:val="288"/>
          <w:tblHeader/>
          <w:ins w:id="3116" w:author="Suhwan Lim" w:date="2019-04-18T13:41:00Z"/>
        </w:trPr>
        <w:tc>
          <w:tcPr>
            <w:tcW w:w="2136" w:type="dxa"/>
            <w:shd w:val="clear" w:color="auto" w:fill="auto"/>
            <w:noWrap/>
            <w:vAlign w:val="center"/>
          </w:tcPr>
          <w:p w:rsidR="008F27E3" w:rsidRPr="00AE4694" w:rsidRDefault="008F27E3" w:rsidP="00AD21D3">
            <w:pPr>
              <w:pStyle w:val="TAC"/>
              <w:rPr>
                <w:ins w:id="3117" w:author="Suhwan Lim" w:date="2019-04-18T13:41:00Z"/>
                <w:rFonts w:eastAsia="맑은 고딕"/>
                <w:noProof/>
                <w:lang w:eastAsia="ko-KR"/>
              </w:rPr>
            </w:pPr>
            <w:ins w:id="3118" w:author="Suhwan Lim" w:date="2019-04-18T13:41:00Z">
              <w:r w:rsidRPr="001B0F7A">
                <w:rPr>
                  <w:noProof/>
                  <w:lang w:eastAsia="zh-CN"/>
                </w:rPr>
                <w:t>DC_1A-5A_n78A-n257D</w:t>
              </w:r>
            </w:ins>
          </w:p>
        </w:tc>
        <w:tc>
          <w:tcPr>
            <w:tcW w:w="3212" w:type="dxa"/>
            <w:vAlign w:val="center"/>
          </w:tcPr>
          <w:p w:rsidR="008F27E3" w:rsidRPr="001B0F7A" w:rsidRDefault="008F27E3" w:rsidP="00AD21D3">
            <w:pPr>
              <w:keepNext/>
              <w:keepLines/>
              <w:spacing w:after="0"/>
              <w:jc w:val="center"/>
              <w:rPr>
                <w:ins w:id="3119" w:author="Suhwan Lim" w:date="2019-04-18T13:41:00Z"/>
                <w:rFonts w:ascii="Arial" w:hAnsi="Arial"/>
                <w:noProof/>
                <w:sz w:val="18"/>
                <w:lang w:eastAsia="zh-CN"/>
              </w:rPr>
            </w:pPr>
            <w:ins w:id="312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21" w:author="Suhwan Lim" w:date="2019-04-18T13:41:00Z"/>
                <w:rFonts w:ascii="Arial" w:hAnsi="Arial"/>
                <w:noProof/>
                <w:sz w:val="18"/>
                <w:lang w:eastAsia="zh-CN"/>
              </w:rPr>
            </w:pPr>
            <w:ins w:id="3122"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23" w:author="Suhwan Lim" w:date="2019-04-18T13:41:00Z"/>
                <w:rFonts w:ascii="Arial" w:hAnsi="Arial"/>
                <w:noProof/>
                <w:sz w:val="18"/>
                <w:lang w:eastAsia="zh-CN"/>
              </w:rPr>
            </w:pPr>
            <w:ins w:id="3124" w:author="Suhwan Lim" w:date="2019-04-18T13:41:00Z">
              <w:r w:rsidRPr="001B0F7A">
                <w:rPr>
                  <w:rFonts w:ascii="Arial" w:hAnsi="Arial"/>
                  <w:noProof/>
                  <w:sz w:val="18"/>
                  <w:lang w:eastAsia="zh-CN"/>
                </w:rPr>
                <w:t>DC_1A_n257A</w:t>
              </w:r>
            </w:ins>
          </w:p>
          <w:p w:rsidR="008F27E3" w:rsidRPr="00AE4694" w:rsidRDefault="008F27E3" w:rsidP="00AD21D3">
            <w:pPr>
              <w:pStyle w:val="TAC"/>
              <w:rPr>
                <w:ins w:id="3125" w:author="Suhwan Lim" w:date="2019-04-18T13:41:00Z"/>
                <w:noProof/>
                <w:lang w:eastAsia="zh-CN"/>
              </w:rPr>
            </w:pPr>
            <w:ins w:id="3126"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27" w:author="Suhwan Lim" w:date="2019-04-18T13:41:00Z"/>
                <w:rFonts w:eastAsia="맑은 고딕"/>
                <w:noProof/>
                <w:lang w:eastAsia="ko-KR"/>
              </w:rPr>
            </w:pPr>
            <w:ins w:id="3128"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29" w:author="Suhwan Lim" w:date="2019-04-18T13:41:00Z"/>
                <w:rFonts w:eastAsia="맑은 고딕"/>
                <w:noProof/>
                <w:lang w:eastAsia="ko-KR"/>
              </w:rPr>
            </w:pPr>
            <w:ins w:id="3130" w:author="Suhwan Lim" w:date="2019-04-18T13:41:00Z">
              <w:r w:rsidRPr="001B0F7A">
                <w:rPr>
                  <w:noProof/>
                  <w:lang w:eastAsia="zh-CN"/>
                </w:rPr>
                <w:t>CA_n78A-n257D</w:t>
              </w:r>
            </w:ins>
          </w:p>
        </w:tc>
      </w:tr>
      <w:tr w:rsidR="008F27E3" w:rsidRPr="00AE4694" w:rsidTr="00AD21D3">
        <w:trPr>
          <w:trHeight w:val="288"/>
          <w:tblHeader/>
          <w:ins w:id="3131" w:author="Suhwan Lim" w:date="2019-04-18T13:41:00Z"/>
        </w:trPr>
        <w:tc>
          <w:tcPr>
            <w:tcW w:w="2136" w:type="dxa"/>
            <w:shd w:val="clear" w:color="auto" w:fill="auto"/>
            <w:noWrap/>
            <w:vAlign w:val="center"/>
          </w:tcPr>
          <w:p w:rsidR="008F27E3" w:rsidRPr="00AE4694" w:rsidRDefault="008F27E3" w:rsidP="00AD21D3">
            <w:pPr>
              <w:pStyle w:val="TAC"/>
              <w:rPr>
                <w:ins w:id="3132" w:author="Suhwan Lim" w:date="2019-04-18T13:41:00Z"/>
                <w:rFonts w:eastAsia="맑은 고딕"/>
                <w:noProof/>
                <w:lang w:eastAsia="ko-KR"/>
              </w:rPr>
            </w:pPr>
            <w:ins w:id="3133" w:author="Suhwan Lim" w:date="2019-04-18T13:41:00Z">
              <w:r w:rsidRPr="001B0F7A">
                <w:rPr>
                  <w:noProof/>
                  <w:lang w:eastAsia="zh-CN"/>
                </w:rPr>
                <w:t>DC_1A-5A_n78A-n257E</w:t>
              </w:r>
            </w:ins>
          </w:p>
        </w:tc>
        <w:tc>
          <w:tcPr>
            <w:tcW w:w="3212" w:type="dxa"/>
            <w:vAlign w:val="center"/>
          </w:tcPr>
          <w:p w:rsidR="008F27E3" w:rsidRPr="001B0F7A" w:rsidRDefault="008F27E3" w:rsidP="00AD21D3">
            <w:pPr>
              <w:keepNext/>
              <w:keepLines/>
              <w:spacing w:after="0"/>
              <w:jc w:val="center"/>
              <w:rPr>
                <w:ins w:id="3134" w:author="Suhwan Lim" w:date="2019-04-18T13:41:00Z"/>
                <w:rFonts w:ascii="Arial" w:hAnsi="Arial"/>
                <w:noProof/>
                <w:sz w:val="18"/>
                <w:lang w:eastAsia="zh-CN"/>
              </w:rPr>
            </w:pPr>
            <w:ins w:id="313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36" w:author="Suhwan Lim" w:date="2019-04-18T13:41:00Z"/>
                <w:rFonts w:ascii="Arial" w:hAnsi="Arial"/>
                <w:noProof/>
                <w:sz w:val="18"/>
                <w:lang w:eastAsia="zh-CN"/>
              </w:rPr>
            </w:pPr>
            <w:ins w:id="3137"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38" w:author="Suhwan Lim" w:date="2019-04-18T13:41:00Z"/>
                <w:rFonts w:ascii="Arial" w:hAnsi="Arial"/>
                <w:noProof/>
                <w:sz w:val="18"/>
                <w:lang w:eastAsia="zh-CN"/>
              </w:rPr>
            </w:pPr>
            <w:ins w:id="3139" w:author="Suhwan Lim" w:date="2019-04-18T13:41:00Z">
              <w:r w:rsidRPr="001B0F7A">
                <w:rPr>
                  <w:rFonts w:ascii="Arial" w:hAnsi="Arial"/>
                  <w:noProof/>
                  <w:sz w:val="18"/>
                  <w:lang w:eastAsia="zh-CN"/>
                </w:rPr>
                <w:t>DC_1A_n257A</w:t>
              </w:r>
            </w:ins>
          </w:p>
          <w:p w:rsidR="008F27E3" w:rsidRPr="00AE4694" w:rsidRDefault="008F27E3" w:rsidP="00AD21D3">
            <w:pPr>
              <w:pStyle w:val="TAC"/>
              <w:rPr>
                <w:ins w:id="3140" w:author="Suhwan Lim" w:date="2019-04-18T13:41:00Z"/>
                <w:noProof/>
                <w:lang w:eastAsia="zh-CN"/>
              </w:rPr>
            </w:pPr>
            <w:ins w:id="3141"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42" w:author="Suhwan Lim" w:date="2019-04-18T13:41:00Z"/>
                <w:rFonts w:eastAsia="맑은 고딕"/>
                <w:noProof/>
                <w:lang w:eastAsia="ko-KR"/>
              </w:rPr>
            </w:pPr>
            <w:ins w:id="3143"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44" w:author="Suhwan Lim" w:date="2019-04-18T13:41:00Z"/>
                <w:rFonts w:eastAsia="맑은 고딕"/>
                <w:noProof/>
                <w:lang w:eastAsia="ko-KR"/>
              </w:rPr>
            </w:pPr>
            <w:ins w:id="3145" w:author="Suhwan Lim" w:date="2019-04-18T13:41:00Z">
              <w:r w:rsidRPr="001B0F7A">
                <w:rPr>
                  <w:noProof/>
                  <w:lang w:eastAsia="zh-CN"/>
                </w:rPr>
                <w:t>CA_n78A-n257E</w:t>
              </w:r>
            </w:ins>
          </w:p>
        </w:tc>
      </w:tr>
      <w:tr w:rsidR="008F27E3" w:rsidRPr="00AE4694" w:rsidTr="00AD21D3">
        <w:trPr>
          <w:trHeight w:val="288"/>
          <w:tblHeader/>
          <w:ins w:id="3146" w:author="Suhwan Lim" w:date="2019-04-18T13:41:00Z"/>
        </w:trPr>
        <w:tc>
          <w:tcPr>
            <w:tcW w:w="2136" w:type="dxa"/>
            <w:shd w:val="clear" w:color="auto" w:fill="auto"/>
            <w:noWrap/>
            <w:vAlign w:val="center"/>
          </w:tcPr>
          <w:p w:rsidR="008F27E3" w:rsidRPr="00AE4694" w:rsidRDefault="008F27E3" w:rsidP="00AD21D3">
            <w:pPr>
              <w:pStyle w:val="TAC"/>
              <w:rPr>
                <w:ins w:id="3147" w:author="Suhwan Lim" w:date="2019-04-18T13:41:00Z"/>
                <w:rFonts w:eastAsia="맑은 고딕"/>
                <w:noProof/>
                <w:lang w:eastAsia="ko-KR"/>
              </w:rPr>
            </w:pPr>
            <w:ins w:id="3148" w:author="Suhwan Lim" w:date="2019-04-18T13:41:00Z">
              <w:r w:rsidRPr="001B0F7A">
                <w:rPr>
                  <w:noProof/>
                  <w:lang w:eastAsia="zh-CN"/>
                </w:rPr>
                <w:t>DC_1A-5A_n78A-n257F</w:t>
              </w:r>
            </w:ins>
          </w:p>
        </w:tc>
        <w:tc>
          <w:tcPr>
            <w:tcW w:w="3212" w:type="dxa"/>
            <w:vAlign w:val="center"/>
          </w:tcPr>
          <w:p w:rsidR="008F27E3" w:rsidRPr="001B0F7A" w:rsidRDefault="008F27E3" w:rsidP="00AD21D3">
            <w:pPr>
              <w:keepNext/>
              <w:keepLines/>
              <w:spacing w:after="0"/>
              <w:jc w:val="center"/>
              <w:rPr>
                <w:ins w:id="3149" w:author="Suhwan Lim" w:date="2019-04-18T13:41:00Z"/>
                <w:rFonts w:ascii="Arial" w:hAnsi="Arial"/>
                <w:noProof/>
                <w:sz w:val="18"/>
                <w:lang w:eastAsia="zh-CN"/>
              </w:rPr>
            </w:pPr>
            <w:ins w:id="315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51" w:author="Suhwan Lim" w:date="2019-04-18T13:41:00Z"/>
                <w:rFonts w:ascii="Arial" w:hAnsi="Arial"/>
                <w:noProof/>
                <w:sz w:val="18"/>
                <w:lang w:eastAsia="zh-CN"/>
              </w:rPr>
            </w:pPr>
            <w:ins w:id="3152"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53" w:author="Suhwan Lim" w:date="2019-04-18T13:41:00Z"/>
                <w:rFonts w:ascii="Arial" w:hAnsi="Arial"/>
                <w:noProof/>
                <w:sz w:val="18"/>
                <w:lang w:eastAsia="zh-CN"/>
              </w:rPr>
            </w:pPr>
            <w:ins w:id="3154" w:author="Suhwan Lim" w:date="2019-04-18T13:41:00Z">
              <w:r w:rsidRPr="001B0F7A">
                <w:rPr>
                  <w:rFonts w:ascii="Arial" w:hAnsi="Arial"/>
                  <w:noProof/>
                  <w:sz w:val="18"/>
                  <w:lang w:eastAsia="zh-CN"/>
                </w:rPr>
                <w:t>DC_1A_n257A</w:t>
              </w:r>
            </w:ins>
          </w:p>
          <w:p w:rsidR="008F27E3" w:rsidRPr="00AE4694" w:rsidRDefault="008F27E3" w:rsidP="00AD21D3">
            <w:pPr>
              <w:pStyle w:val="TAC"/>
              <w:rPr>
                <w:ins w:id="3155" w:author="Suhwan Lim" w:date="2019-04-18T13:41:00Z"/>
                <w:noProof/>
                <w:lang w:eastAsia="zh-CN"/>
              </w:rPr>
            </w:pPr>
            <w:ins w:id="3156"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57" w:author="Suhwan Lim" w:date="2019-04-18T13:41:00Z"/>
                <w:rFonts w:eastAsia="맑은 고딕"/>
                <w:noProof/>
                <w:lang w:eastAsia="ko-KR"/>
              </w:rPr>
            </w:pPr>
            <w:ins w:id="3158"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59" w:author="Suhwan Lim" w:date="2019-04-18T13:41:00Z"/>
                <w:rFonts w:eastAsia="맑은 고딕"/>
                <w:noProof/>
                <w:lang w:eastAsia="ko-KR"/>
              </w:rPr>
            </w:pPr>
            <w:ins w:id="3160" w:author="Suhwan Lim" w:date="2019-04-18T13:41:00Z">
              <w:r w:rsidRPr="001B0F7A">
                <w:rPr>
                  <w:noProof/>
                  <w:lang w:eastAsia="zh-CN"/>
                </w:rPr>
                <w:t>CA_n78A-n257F</w:t>
              </w:r>
            </w:ins>
          </w:p>
        </w:tc>
      </w:tr>
      <w:tr w:rsidR="008F27E3" w:rsidRPr="00AE4694" w:rsidTr="00AD21D3">
        <w:trPr>
          <w:trHeight w:val="288"/>
          <w:tblHeader/>
          <w:ins w:id="3161" w:author="Suhwan Lim" w:date="2019-04-18T13:41:00Z"/>
        </w:trPr>
        <w:tc>
          <w:tcPr>
            <w:tcW w:w="2136" w:type="dxa"/>
            <w:shd w:val="clear" w:color="auto" w:fill="auto"/>
            <w:noWrap/>
            <w:vAlign w:val="center"/>
          </w:tcPr>
          <w:p w:rsidR="008F27E3" w:rsidRPr="00AE4694" w:rsidRDefault="008F27E3" w:rsidP="00AD21D3">
            <w:pPr>
              <w:pStyle w:val="TAC"/>
              <w:rPr>
                <w:ins w:id="3162" w:author="Suhwan Lim" w:date="2019-04-18T13:41:00Z"/>
                <w:rFonts w:eastAsia="맑은 고딕"/>
                <w:noProof/>
                <w:lang w:eastAsia="ko-KR"/>
              </w:rPr>
            </w:pPr>
            <w:ins w:id="3163" w:author="Suhwan Lim" w:date="2019-04-18T13:41:00Z">
              <w:r w:rsidRPr="001B0F7A">
                <w:rPr>
                  <w:noProof/>
                  <w:lang w:eastAsia="zh-CN"/>
                </w:rPr>
                <w:t>DC_1A-5A_n78A-n257G</w:t>
              </w:r>
            </w:ins>
          </w:p>
        </w:tc>
        <w:tc>
          <w:tcPr>
            <w:tcW w:w="3212" w:type="dxa"/>
            <w:vAlign w:val="center"/>
          </w:tcPr>
          <w:p w:rsidR="008F27E3" w:rsidRPr="001B0F7A" w:rsidRDefault="008F27E3" w:rsidP="00AD21D3">
            <w:pPr>
              <w:keepNext/>
              <w:keepLines/>
              <w:spacing w:after="0"/>
              <w:jc w:val="center"/>
              <w:rPr>
                <w:ins w:id="3164" w:author="Suhwan Lim" w:date="2019-04-18T13:41:00Z"/>
                <w:rFonts w:ascii="Arial" w:hAnsi="Arial"/>
                <w:noProof/>
                <w:sz w:val="18"/>
                <w:lang w:eastAsia="zh-CN"/>
              </w:rPr>
            </w:pPr>
            <w:ins w:id="316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66" w:author="Suhwan Lim" w:date="2019-04-18T13:41:00Z"/>
                <w:rFonts w:ascii="Arial" w:hAnsi="Arial"/>
                <w:noProof/>
                <w:sz w:val="18"/>
                <w:lang w:eastAsia="zh-CN"/>
              </w:rPr>
            </w:pPr>
            <w:ins w:id="3167"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68" w:author="Suhwan Lim" w:date="2019-04-18T13:41:00Z"/>
                <w:rFonts w:ascii="Arial" w:hAnsi="Arial"/>
                <w:noProof/>
                <w:sz w:val="18"/>
                <w:lang w:eastAsia="zh-CN"/>
              </w:rPr>
            </w:pPr>
            <w:ins w:id="3169" w:author="Suhwan Lim" w:date="2019-04-18T13:41:00Z">
              <w:r w:rsidRPr="001B0F7A">
                <w:rPr>
                  <w:rFonts w:ascii="Arial" w:hAnsi="Arial"/>
                  <w:noProof/>
                  <w:sz w:val="18"/>
                  <w:lang w:eastAsia="zh-CN"/>
                </w:rPr>
                <w:t>DC_1A_n257A</w:t>
              </w:r>
            </w:ins>
          </w:p>
          <w:p w:rsidR="008F27E3" w:rsidRPr="00AE4694" w:rsidRDefault="008F27E3" w:rsidP="00AD21D3">
            <w:pPr>
              <w:pStyle w:val="TAC"/>
              <w:rPr>
                <w:ins w:id="3170" w:author="Suhwan Lim" w:date="2019-04-18T13:41:00Z"/>
                <w:noProof/>
                <w:lang w:eastAsia="zh-CN"/>
              </w:rPr>
            </w:pPr>
            <w:ins w:id="3171"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72" w:author="Suhwan Lim" w:date="2019-04-18T13:41:00Z"/>
                <w:rFonts w:eastAsia="맑은 고딕"/>
                <w:noProof/>
                <w:lang w:eastAsia="ko-KR"/>
              </w:rPr>
            </w:pPr>
            <w:ins w:id="3173"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74" w:author="Suhwan Lim" w:date="2019-04-18T13:41:00Z"/>
                <w:rFonts w:eastAsia="맑은 고딕"/>
                <w:noProof/>
                <w:lang w:eastAsia="ko-KR"/>
              </w:rPr>
            </w:pPr>
            <w:ins w:id="3175" w:author="Suhwan Lim" w:date="2019-04-18T13:41:00Z">
              <w:r w:rsidRPr="001B0F7A">
                <w:rPr>
                  <w:noProof/>
                  <w:lang w:eastAsia="zh-CN"/>
                </w:rPr>
                <w:t>CA_n78A-n257G</w:t>
              </w:r>
            </w:ins>
          </w:p>
        </w:tc>
      </w:tr>
      <w:tr w:rsidR="008F27E3" w:rsidRPr="00AE4694" w:rsidTr="00AD21D3">
        <w:trPr>
          <w:trHeight w:val="288"/>
          <w:tblHeader/>
          <w:ins w:id="3176" w:author="Suhwan Lim" w:date="2019-04-18T13:41:00Z"/>
        </w:trPr>
        <w:tc>
          <w:tcPr>
            <w:tcW w:w="2136" w:type="dxa"/>
            <w:shd w:val="clear" w:color="auto" w:fill="auto"/>
            <w:noWrap/>
            <w:vAlign w:val="center"/>
          </w:tcPr>
          <w:p w:rsidR="008F27E3" w:rsidRPr="00AE4694" w:rsidRDefault="008F27E3" w:rsidP="00AD21D3">
            <w:pPr>
              <w:pStyle w:val="TAC"/>
              <w:rPr>
                <w:ins w:id="3177" w:author="Suhwan Lim" w:date="2019-04-18T13:41:00Z"/>
                <w:rFonts w:eastAsia="맑은 고딕"/>
                <w:noProof/>
                <w:lang w:eastAsia="ko-KR"/>
              </w:rPr>
            </w:pPr>
            <w:ins w:id="3178" w:author="Suhwan Lim" w:date="2019-04-18T13:41:00Z">
              <w:r w:rsidRPr="001B0F7A">
                <w:rPr>
                  <w:noProof/>
                  <w:lang w:eastAsia="zh-CN"/>
                </w:rPr>
                <w:lastRenderedPageBreak/>
                <w:t>DC_1A-5A_n78A-n257H</w:t>
              </w:r>
            </w:ins>
          </w:p>
        </w:tc>
        <w:tc>
          <w:tcPr>
            <w:tcW w:w="3212" w:type="dxa"/>
            <w:vAlign w:val="center"/>
          </w:tcPr>
          <w:p w:rsidR="008F27E3" w:rsidRPr="001B0F7A" w:rsidRDefault="008F27E3" w:rsidP="00AD21D3">
            <w:pPr>
              <w:keepNext/>
              <w:keepLines/>
              <w:spacing w:after="0"/>
              <w:jc w:val="center"/>
              <w:rPr>
                <w:ins w:id="3179" w:author="Suhwan Lim" w:date="2019-04-18T13:41:00Z"/>
                <w:rFonts w:ascii="Arial" w:hAnsi="Arial"/>
                <w:noProof/>
                <w:sz w:val="18"/>
                <w:lang w:eastAsia="zh-CN"/>
              </w:rPr>
            </w:pPr>
            <w:ins w:id="318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81" w:author="Suhwan Lim" w:date="2019-04-18T13:41:00Z"/>
                <w:rFonts w:ascii="Arial" w:hAnsi="Arial"/>
                <w:noProof/>
                <w:sz w:val="18"/>
                <w:lang w:eastAsia="zh-CN"/>
              </w:rPr>
            </w:pPr>
            <w:ins w:id="3182"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83" w:author="Suhwan Lim" w:date="2019-04-18T13:41:00Z"/>
                <w:rFonts w:ascii="Arial" w:hAnsi="Arial"/>
                <w:noProof/>
                <w:sz w:val="18"/>
                <w:lang w:eastAsia="zh-CN"/>
              </w:rPr>
            </w:pPr>
            <w:ins w:id="3184" w:author="Suhwan Lim" w:date="2019-04-18T13:41:00Z">
              <w:r w:rsidRPr="001B0F7A">
                <w:rPr>
                  <w:rFonts w:ascii="Arial" w:hAnsi="Arial"/>
                  <w:noProof/>
                  <w:sz w:val="18"/>
                  <w:lang w:eastAsia="zh-CN"/>
                </w:rPr>
                <w:t>DC_1A_n257A</w:t>
              </w:r>
            </w:ins>
          </w:p>
          <w:p w:rsidR="008F27E3" w:rsidRPr="00AE4694" w:rsidRDefault="008F27E3" w:rsidP="00AD21D3">
            <w:pPr>
              <w:pStyle w:val="TAC"/>
              <w:rPr>
                <w:ins w:id="3185" w:author="Suhwan Lim" w:date="2019-04-18T13:41:00Z"/>
                <w:noProof/>
                <w:lang w:eastAsia="zh-CN"/>
              </w:rPr>
            </w:pPr>
            <w:ins w:id="3186"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87" w:author="Suhwan Lim" w:date="2019-04-18T13:41:00Z"/>
                <w:rFonts w:eastAsia="맑은 고딕"/>
                <w:noProof/>
                <w:lang w:eastAsia="ko-KR"/>
              </w:rPr>
            </w:pPr>
            <w:ins w:id="3188"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89" w:author="Suhwan Lim" w:date="2019-04-18T13:41:00Z"/>
                <w:rFonts w:eastAsia="맑은 고딕"/>
                <w:noProof/>
                <w:lang w:eastAsia="ko-KR"/>
              </w:rPr>
            </w:pPr>
            <w:ins w:id="3190" w:author="Suhwan Lim" w:date="2019-04-18T13:41:00Z">
              <w:r w:rsidRPr="001B0F7A">
                <w:rPr>
                  <w:noProof/>
                  <w:lang w:eastAsia="zh-CN"/>
                </w:rPr>
                <w:t>CA_n78A-n257H</w:t>
              </w:r>
            </w:ins>
          </w:p>
        </w:tc>
      </w:tr>
      <w:tr w:rsidR="008F27E3" w:rsidRPr="00AE4694" w:rsidTr="00AD21D3">
        <w:trPr>
          <w:trHeight w:val="288"/>
          <w:tblHeader/>
          <w:ins w:id="3191" w:author="Suhwan Lim" w:date="2019-04-18T13:41:00Z"/>
        </w:trPr>
        <w:tc>
          <w:tcPr>
            <w:tcW w:w="2136" w:type="dxa"/>
            <w:shd w:val="clear" w:color="auto" w:fill="auto"/>
            <w:noWrap/>
            <w:vAlign w:val="center"/>
          </w:tcPr>
          <w:p w:rsidR="008F27E3" w:rsidRPr="00AE4694" w:rsidRDefault="008F27E3" w:rsidP="00AD21D3">
            <w:pPr>
              <w:pStyle w:val="TAC"/>
              <w:rPr>
                <w:ins w:id="3192" w:author="Suhwan Lim" w:date="2019-04-18T13:41:00Z"/>
                <w:rFonts w:eastAsia="맑은 고딕"/>
                <w:noProof/>
                <w:lang w:eastAsia="ko-KR"/>
              </w:rPr>
            </w:pPr>
            <w:ins w:id="3193" w:author="Suhwan Lim" w:date="2019-04-18T13:41:00Z">
              <w:r w:rsidRPr="001B0F7A">
                <w:rPr>
                  <w:noProof/>
                  <w:lang w:eastAsia="zh-CN"/>
                </w:rPr>
                <w:t>DC_1A-5A_n78A-n257I</w:t>
              </w:r>
            </w:ins>
          </w:p>
        </w:tc>
        <w:tc>
          <w:tcPr>
            <w:tcW w:w="3212" w:type="dxa"/>
            <w:vAlign w:val="center"/>
          </w:tcPr>
          <w:p w:rsidR="008F27E3" w:rsidRPr="001B0F7A" w:rsidRDefault="008F27E3" w:rsidP="00AD21D3">
            <w:pPr>
              <w:keepNext/>
              <w:keepLines/>
              <w:spacing w:after="0"/>
              <w:jc w:val="center"/>
              <w:rPr>
                <w:ins w:id="3194" w:author="Suhwan Lim" w:date="2019-04-18T13:41:00Z"/>
                <w:rFonts w:ascii="Arial" w:hAnsi="Arial"/>
                <w:noProof/>
                <w:sz w:val="18"/>
                <w:lang w:eastAsia="zh-CN"/>
              </w:rPr>
            </w:pPr>
            <w:ins w:id="319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96" w:author="Suhwan Lim" w:date="2019-04-18T13:41:00Z"/>
                <w:rFonts w:ascii="Arial" w:hAnsi="Arial"/>
                <w:noProof/>
                <w:sz w:val="18"/>
                <w:lang w:eastAsia="zh-CN"/>
              </w:rPr>
            </w:pPr>
            <w:ins w:id="3197"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98" w:author="Suhwan Lim" w:date="2019-04-18T13:41:00Z"/>
                <w:rFonts w:ascii="Arial" w:hAnsi="Arial"/>
                <w:noProof/>
                <w:sz w:val="18"/>
                <w:lang w:eastAsia="zh-CN"/>
              </w:rPr>
            </w:pPr>
            <w:ins w:id="3199" w:author="Suhwan Lim" w:date="2019-04-18T13:41:00Z">
              <w:r w:rsidRPr="001B0F7A">
                <w:rPr>
                  <w:rFonts w:ascii="Arial" w:hAnsi="Arial"/>
                  <w:noProof/>
                  <w:sz w:val="18"/>
                  <w:lang w:eastAsia="zh-CN"/>
                </w:rPr>
                <w:t>DC_1A_n257A</w:t>
              </w:r>
            </w:ins>
          </w:p>
          <w:p w:rsidR="008F27E3" w:rsidRPr="00AE4694" w:rsidRDefault="008F27E3" w:rsidP="00AD21D3">
            <w:pPr>
              <w:pStyle w:val="TAC"/>
              <w:rPr>
                <w:ins w:id="3200" w:author="Suhwan Lim" w:date="2019-04-18T13:41:00Z"/>
                <w:noProof/>
                <w:lang w:eastAsia="zh-CN"/>
              </w:rPr>
            </w:pPr>
            <w:ins w:id="3201"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02" w:author="Suhwan Lim" w:date="2019-04-18T13:41:00Z"/>
                <w:rFonts w:eastAsia="맑은 고딕"/>
                <w:noProof/>
                <w:lang w:eastAsia="ko-KR"/>
              </w:rPr>
            </w:pPr>
            <w:ins w:id="3203"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04" w:author="Suhwan Lim" w:date="2019-04-18T13:41:00Z"/>
                <w:rFonts w:eastAsia="맑은 고딕"/>
                <w:noProof/>
                <w:lang w:eastAsia="ko-KR"/>
              </w:rPr>
            </w:pPr>
            <w:ins w:id="3205" w:author="Suhwan Lim" w:date="2019-04-18T13:41:00Z">
              <w:r w:rsidRPr="001B0F7A">
                <w:rPr>
                  <w:noProof/>
                  <w:lang w:eastAsia="zh-CN"/>
                </w:rPr>
                <w:t>CA_n78A-n257I</w:t>
              </w:r>
            </w:ins>
          </w:p>
        </w:tc>
      </w:tr>
      <w:tr w:rsidR="008F27E3" w:rsidRPr="00AE4694" w:rsidTr="00AD21D3">
        <w:trPr>
          <w:trHeight w:val="288"/>
          <w:tblHeader/>
          <w:ins w:id="3206" w:author="Suhwan Lim" w:date="2019-04-18T13:41:00Z"/>
        </w:trPr>
        <w:tc>
          <w:tcPr>
            <w:tcW w:w="2136" w:type="dxa"/>
            <w:shd w:val="clear" w:color="auto" w:fill="auto"/>
            <w:noWrap/>
            <w:vAlign w:val="center"/>
          </w:tcPr>
          <w:p w:rsidR="008F27E3" w:rsidRPr="00AE4694" w:rsidRDefault="008F27E3" w:rsidP="00AD21D3">
            <w:pPr>
              <w:pStyle w:val="TAC"/>
              <w:rPr>
                <w:ins w:id="3207" w:author="Suhwan Lim" w:date="2019-04-18T13:41:00Z"/>
                <w:rFonts w:eastAsia="맑은 고딕"/>
                <w:noProof/>
                <w:lang w:eastAsia="ko-KR"/>
              </w:rPr>
            </w:pPr>
            <w:ins w:id="3208" w:author="Suhwan Lim" w:date="2019-04-18T13:41:00Z">
              <w:r w:rsidRPr="001B0F7A">
                <w:rPr>
                  <w:noProof/>
                  <w:lang w:eastAsia="zh-CN"/>
                </w:rPr>
                <w:t>DC_1A-5A_n78A-n257J</w:t>
              </w:r>
            </w:ins>
          </w:p>
        </w:tc>
        <w:tc>
          <w:tcPr>
            <w:tcW w:w="3212" w:type="dxa"/>
            <w:vAlign w:val="center"/>
          </w:tcPr>
          <w:p w:rsidR="008F27E3" w:rsidRPr="001B0F7A" w:rsidRDefault="008F27E3" w:rsidP="00AD21D3">
            <w:pPr>
              <w:keepNext/>
              <w:keepLines/>
              <w:spacing w:after="0"/>
              <w:jc w:val="center"/>
              <w:rPr>
                <w:ins w:id="3209" w:author="Suhwan Lim" w:date="2019-04-18T13:41:00Z"/>
                <w:rFonts w:ascii="Arial" w:hAnsi="Arial"/>
                <w:noProof/>
                <w:sz w:val="18"/>
                <w:lang w:eastAsia="zh-CN"/>
              </w:rPr>
            </w:pPr>
            <w:ins w:id="321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11" w:author="Suhwan Lim" w:date="2019-04-18T13:41:00Z"/>
                <w:rFonts w:ascii="Arial" w:hAnsi="Arial"/>
                <w:noProof/>
                <w:sz w:val="18"/>
                <w:lang w:eastAsia="zh-CN"/>
              </w:rPr>
            </w:pPr>
            <w:ins w:id="3212"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13" w:author="Suhwan Lim" w:date="2019-04-18T13:41:00Z"/>
                <w:rFonts w:ascii="Arial" w:hAnsi="Arial"/>
                <w:noProof/>
                <w:sz w:val="18"/>
                <w:lang w:eastAsia="zh-CN"/>
              </w:rPr>
            </w:pPr>
            <w:ins w:id="3214" w:author="Suhwan Lim" w:date="2019-04-18T13:41:00Z">
              <w:r w:rsidRPr="001B0F7A">
                <w:rPr>
                  <w:rFonts w:ascii="Arial" w:hAnsi="Arial"/>
                  <w:noProof/>
                  <w:sz w:val="18"/>
                  <w:lang w:eastAsia="zh-CN"/>
                </w:rPr>
                <w:t>DC_1A_n257A</w:t>
              </w:r>
            </w:ins>
          </w:p>
          <w:p w:rsidR="008F27E3" w:rsidRPr="00AE4694" w:rsidRDefault="008F27E3" w:rsidP="00AD21D3">
            <w:pPr>
              <w:pStyle w:val="TAC"/>
              <w:rPr>
                <w:ins w:id="3215" w:author="Suhwan Lim" w:date="2019-04-18T13:41:00Z"/>
                <w:noProof/>
                <w:lang w:eastAsia="zh-CN"/>
              </w:rPr>
            </w:pPr>
            <w:ins w:id="3216"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17" w:author="Suhwan Lim" w:date="2019-04-18T13:41:00Z"/>
                <w:rFonts w:eastAsia="맑은 고딕"/>
                <w:noProof/>
                <w:lang w:eastAsia="ko-KR"/>
              </w:rPr>
            </w:pPr>
            <w:ins w:id="3218"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19" w:author="Suhwan Lim" w:date="2019-04-18T13:41:00Z"/>
                <w:rFonts w:eastAsia="맑은 고딕"/>
                <w:noProof/>
                <w:lang w:eastAsia="ko-KR"/>
              </w:rPr>
            </w:pPr>
            <w:ins w:id="3220" w:author="Suhwan Lim" w:date="2019-04-18T13:41:00Z">
              <w:r w:rsidRPr="001B0F7A">
                <w:rPr>
                  <w:noProof/>
                  <w:lang w:eastAsia="zh-CN"/>
                </w:rPr>
                <w:t>CA_n78A-n257J</w:t>
              </w:r>
            </w:ins>
          </w:p>
        </w:tc>
      </w:tr>
      <w:tr w:rsidR="008F27E3" w:rsidRPr="00AE4694" w:rsidTr="00AD21D3">
        <w:trPr>
          <w:trHeight w:val="288"/>
          <w:tblHeader/>
          <w:ins w:id="3221" w:author="Suhwan Lim" w:date="2019-04-18T13:41:00Z"/>
        </w:trPr>
        <w:tc>
          <w:tcPr>
            <w:tcW w:w="2136" w:type="dxa"/>
            <w:shd w:val="clear" w:color="auto" w:fill="auto"/>
            <w:noWrap/>
            <w:vAlign w:val="center"/>
          </w:tcPr>
          <w:p w:rsidR="008F27E3" w:rsidRPr="00AE4694" w:rsidRDefault="008F27E3" w:rsidP="00AD21D3">
            <w:pPr>
              <w:pStyle w:val="TAC"/>
              <w:rPr>
                <w:ins w:id="3222" w:author="Suhwan Lim" w:date="2019-04-18T13:41:00Z"/>
                <w:rFonts w:eastAsia="맑은 고딕"/>
                <w:noProof/>
                <w:lang w:eastAsia="ko-KR"/>
              </w:rPr>
            </w:pPr>
            <w:ins w:id="3223" w:author="Suhwan Lim" w:date="2019-04-18T13:41:00Z">
              <w:r w:rsidRPr="001B0F7A">
                <w:rPr>
                  <w:noProof/>
                  <w:lang w:eastAsia="zh-CN"/>
                </w:rPr>
                <w:t>DC_1A-5A_n78A-n257K</w:t>
              </w:r>
            </w:ins>
          </w:p>
        </w:tc>
        <w:tc>
          <w:tcPr>
            <w:tcW w:w="3212" w:type="dxa"/>
            <w:vAlign w:val="center"/>
          </w:tcPr>
          <w:p w:rsidR="008F27E3" w:rsidRPr="001B0F7A" w:rsidRDefault="008F27E3" w:rsidP="00AD21D3">
            <w:pPr>
              <w:keepNext/>
              <w:keepLines/>
              <w:spacing w:after="0"/>
              <w:jc w:val="center"/>
              <w:rPr>
                <w:ins w:id="3224" w:author="Suhwan Lim" w:date="2019-04-18T13:41:00Z"/>
                <w:rFonts w:ascii="Arial" w:hAnsi="Arial"/>
                <w:noProof/>
                <w:sz w:val="18"/>
                <w:lang w:eastAsia="zh-CN"/>
              </w:rPr>
            </w:pPr>
            <w:ins w:id="322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26" w:author="Suhwan Lim" w:date="2019-04-18T13:41:00Z"/>
                <w:rFonts w:ascii="Arial" w:hAnsi="Arial"/>
                <w:noProof/>
                <w:sz w:val="18"/>
                <w:lang w:eastAsia="zh-CN"/>
              </w:rPr>
            </w:pPr>
            <w:ins w:id="3227"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28" w:author="Suhwan Lim" w:date="2019-04-18T13:41:00Z"/>
                <w:rFonts w:ascii="Arial" w:hAnsi="Arial"/>
                <w:noProof/>
                <w:sz w:val="18"/>
                <w:lang w:eastAsia="zh-CN"/>
              </w:rPr>
            </w:pPr>
            <w:ins w:id="3229" w:author="Suhwan Lim" w:date="2019-04-18T13:41:00Z">
              <w:r w:rsidRPr="001B0F7A">
                <w:rPr>
                  <w:rFonts w:ascii="Arial" w:hAnsi="Arial"/>
                  <w:noProof/>
                  <w:sz w:val="18"/>
                  <w:lang w:eastAsia="zh-CN"/>
                </w:rPr>
                <w:t>DC_1A_n257A</w:t>
              </w:r>
            </w:ins>
          </w:p>
          <w:p w:rsidR="008F27E3" w:rsidRPr="00AE4694" w:rsidRDefault="008F27E3" w:rsidP="00AD21D3">
            <w:pPr>
              <w:pStyle w:val="TAC"/>
              <w:rPr>
                <w:ins w:id="3230" w:author="Suhwan Lim" w:date="2019-04-18T13:41:00Z"/>
                <w:noProof/>
                <w:lang w:eastAsia="zh-CN"/>
              </w:rPr>
            </w:pPr>
            <w:ins w:id="3231"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32" w:author="Suhwan Lim" w:date="2019-04-18T13:41:00Z"/>
                <w:rFonts w:eastAsia="맑은 고딕"/>
                <w:noProof/>
                <w:lang w:eastAsia="ko-KR"/>
              </w:rPr>
            </w:pPr>
            <w:ins w:id="3233"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34" w:author="Suhwan Lim" w:date="2019-04-18T13:41:00Z"/>
                <w:rFonts w:eastAsia="맑은 고딕"/>
                <w:noProof/>
                <w:lang w:eastAsia="ko-KR"/>
              </w:rPr>
            </w:pPr>
            <w:ins w:id="3235" w:author="Suhwan Lim" w:date="2019-04-18T13:41:00Z">
              <w:r w:rsidRPr="001B0F7A">
                <w:rPr>
                  <w:noProof/>
                  <w:lang w:eastAsia="zh-CN"/>
                </w:rPr>
                <w:t>CA_n78A-n257K</w:t>
              </w:r>
            </w:ins>
          </w:p>
        </w:tc>
      </w:tr>
      <w:tr w:rsidR="008F27E3" w:rsidRPr="00AE4694" w:rsidTr="00AD21D3">
        <w:trPr>
          <w:trHeight w:val="288"/>
          <w:tblHeader/>
          <w:ins w:id="3236" w:author="Suhwan Lim" w:date="2019-04-18T13:41:00Z"/>
        </w:trPr>
        <w:tc>
          <w:tcPr>
            <w:tcW w:w="2136" w:type="dxa"/>
            <w:shd w:val="clear" w:color="auto" w:fill="auto"/>
            <w:noWrap/>
            <w:vAlign w:val="center"/>
          </w:tcPr>
          <w:p w:rsidR="008F27E3" w:rsidRPr="00AE4694" w:rsidRDefault="008F27E3" w:rsidP="00AD21D3">
            <w:pPr>
              <w:pStyle w:val="TAC"/>
              <w:rPr>
                <w:ins w:id="3237" w:author="Suhwan Lim" w:date="2019-04-18T13:41:00Z"/>
                <w:rFonts w:eastAsia="맑은 고딕"/>
                <w:noProof/>
                <w:lang w:eastAsia="ko-KR"/>
              </w:rPr>
            </w:pPr>
            <w:ins w:id="3238" w:author="Suhwan Lim" w:date="2019-04-18T13:41:00Z">
              <w:r w:rsidRPr="001B0F7A">
                <w:rPr>
                  <w:noProof/>
                  <w:lang w:eastAsia="zh-CN"/>
                </w:rPr>
                <w:t>DC_1A-5A_n78A-n257L</w:t>
              </w:r>
            </w:ins>
          </w:p>
        </w:tc>
        <w:tc>
          <w:tcPr>
            <w:tcW w:w="3212" w:type="dxa"/>
            <w:vAlign w:val="center"/>
          </w:tcPr>
          <w:p w:rsidR="008F27E3" w:rsidRPr="001B0F7A" w:rsidRDefault="008F27E3" w:rsidP="00AD21D3">
            <w:pPr>
              <w:keepNext/>
              <w:keepLines/>
              <w:spacing w:after="0"/>
              <w:jc w:val="center"/>
              <w:rPr>
                <w:ins w:id="3239" w:author="Suhwan Lim" w:date="2019-04-18T13:41:00Z"/>
                <w:rFonts w:ascii="Arial" w:hAnsi="Arial"/>
                <w:noProof/>
                <w:sz w:val="18"/>
                <w:lang w:eastAsia="zh-CN"/>
              </w:rPr>
            </w:pPr>
            <w:ins w:id="3240"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41" w:author="Suhwan Lim" w:date="2019-04-18T13:41:00Z"/>
                <w:rFonts w:ascii="Arial" w:hAnsi="Arial"/>
                <w:noProof/>
                <w:sz w:val="18"/>
                <w:lang w:eastAsia="zh-CN"/>
              </w:rPr>
            </w:pPr>
            <w:ins w:id="3242"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43" w:author="Suhwan Lim" w:date="2019-04-18T13:41:00Z"/>
                <w:rFonts w:ascii="Arial" w:hAnsi="Arial"/>
                <w:noProof/>
                <w:sz w:val="18"/>
                <w:lang w:eastAsia="zh-CN"/>
              </w:rPr>
            </w:pPr>
            <w:ins w:id="3244" w:author="Suhwan Lim" w:date="2019-04-18T13:41:00Z">
              <w:r w:rsidRPr="001B0F7A">
                <w:rPr>
                  <w:rFonts w:ascii="Arial" w:hAnsi="Arial"/>
                  <w:noProof/>
                  <w:sz w:val="18"/>
                  <w:lang w:eastAsia="zh-CN"/>
                </w:rPr>
                <w:t>DC_1A_n257A</w:t>
              </w:r>
            </w:ins>
          </w:p>
          <w:p w:rsidR="008F27E3" w:rsidRPr="00AE4694" w:rsidRDefault="008F27E3" w:rsidP="00AD21D3">
            <w:pPr>
              <w:pStyle w:val="TAC"/>
              <w:rPr>
                <w:ins w:id="3245" w:author="Suhwan Lim" w:date="2019-04-18T13:41:00Z"/>
                <w:noProof/>
                <w:lang w:eastAsia="zh-CN"/>
              </w:rPr>
            </w:pPr>
            <w:ins w:id="3246"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47" w:author="Suhwan Lim" w:date="2019-04-18T13:41:00Z"/>
                <w:rFonts w:eastAsia="맑은 고딕"/>
                <w:noProof/>
                <w:lang w:eastAsia="ko-KR"/>
              </w:rPr>
            </w:pPr>
            <w:ins w:id="3248"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49" w:author="Suhwan Lim" w:date="2019-04-18T13:41:00Z"/>
                <w:rFonts w:eastAsia="맑은 고딕"/>
                <w:noProof/>
                <w:lang w:eastAsia="ko-KR"/>
              </w:rPr>
            </w:pPr>
            <w:ins w:id="3250" w:author="Suhwan Lim" w:date="2019-04-18T13:41:00Z">
              <w:r w:rsidRPr="001B0F7A">
                <w:rPr>
                  <w:noProof/>
                  <w:lang w:eastAsia="zh-CN"/>
                </w:rPr>
                <w:t>CA_n78A-n257L</w:t>
              </w:r>
            </w:ins>
          </w:p>
        </w:tc>
      </w:tr>
      <w:tr w:rsidR="008F27E3" w:rsidRPr="00AE4694" w:rsidTr="00AD21D3">
        <w:trPr>
          <w:trHeight w:val="288"/>
          <w:tblHeader/>
          <w:ins w:id="3251" w:author="Suhwan Lim" w:date="2019-04-18T13:41:00Z"/>
        </w:trPr>
        <w:tc>
          <w:tcPr>
            <w:tcW w:w="2136" w:type="dxa"/>
            <w:shd w:val="clear" w:color="auto" w:fill="auto"/>
            <w:noWrap/>
            <w:vAlign w:val="center"/>
          </w:tcPr>
          <w:p w:rsidR="008F27E3" w:rsidRPr="00AE4694" w:rsidRDefault="008F27E3" w:rsidP="00AD21D3">
            <w:pPr>
              <w:pStyle w:val="TAC"/>
              <w:rPr>
                <w:ins w:id="3252" w:author="Suhwan Lim" w:date="2019-04-18T13:41:00Z"/>
                <w:rFonts w:eastAsia="맑은 고딕"/>
                <w:noProof/>
                <w:lang w:eastAsia="ko-KR"/>
              </w:rPr>
            </w:pPr>
            <w:ins w:id="3253" w:author="Suhwan Lim" w:date="2019-04-18T13:41:00Z">
              <w:r w:rsidRPr="001B0F7A">
                <w:rPr>
                  <w:noProof/>
                  <w:lang w:eastAsia="zh-CN"/>
                </w:rPr>
                <w:t>DC_1A-5A_n78A-n257M</w:t>
              </w:r>
            </w:ins>
          </w:p>
        </w:tc>
        <w:tc>
          <w:tcPr>
            <w:tcW w:w="3212" w:type="dxa"/>
            <w:vAlign w:val="center"/>
          </w:tcPr>
          <w:p w:rsidR="008F27E3" w:rsidRPr="001B0F7A" w:rsidRDefault="008F27E3" w:rsidP="00AD21D3">
            <w:pPr>
              <w:keepNext/>
              <w:keepLines/>
              <w:spacing w:after="0"/>
              <w:jc w:val="center"/>
              <w:rPr>
                <w:ins w:id="3254" w:author="Suhwan Lim" w:date="2019-04-18T13:41:00Z"/>
                <w:rFonts w:ascii="Arial" w:hAnsi="Arial"/>
                <w:noProof/>
                <w:sz w:val="18"/>
                <w:lang w:eastAsia="zh-CN"/>
              </w:rPr>
            </w:pPr>
            <w:ins w:id="3255"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56" w:author="Suhwan Lim" w:date="2019-04-18T13:41:00Z"/>
                <w:rFonts w:ascii="Arial" w:hAnsi="Arial"/>
                <w:noProof/>
                <w:sz w:val="18"/>
                <w:lang w:eastAsia="zh-CN"/>
              </w:rPr>
            </w:pPr>
            <w:ins w:id="3257"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58" w:author="Suhwan Lim" w:date="2019-04-18T13:41:00Z"/>
                <w:rFonts w:ascii="Arial" w:hAnsi="Arial"/>
                <w:noProof/>
                <w:sz w:val="18"/>
                <w:lang w:eastAsia="zh-CN"/>
              </w:rPr>
            </w:pPr>
            <w:ins w:id="3259" w:author="Suhwan Lim" w:date="2019-04-18T13:41:00Z">
              <w:r w:rsidRPr="001B0F7A">
                <w:rPr>
                  <w:rFonts w:ascii="Arial" w:hAnsi="Arial"/>
                  <w:noProof/>
                  <w:sz w:val="18"/>
                  <w:lang w:eastAsia="zh-CN"/>
                </w:rPr>
                <w:t>DC_1A_n257A</w:t>
              </w:r>
            </w:ins>
          </w:p>
          <w:p w:rsidR="008F27E3" w:rsidRPr="00AE4694" w:rsidRDefault="008F27E3" w:rsidP="00AD21D3">
            <w:pPr>
              <w:pStyle w:val="TAC"/>
              <w:rPr>
                <w:ins w:id="3260" w:author="Suhwan Lim" w:date="2019-04-18T13:41:00Z"/>
                <w:noProof/>
                <w:lang w:eastAsia="zh-CN"/>
              </w:rPr>
            </w:pPr>
            <w:ins w:id="3261"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62" w:author="Suhwan Lim" w:date="2019-04-18T13:41:00Z"/>
                <w:rFonts w:eastAsia="맑은 고딕"/>
                <w:noProof/>
                <w:lang w:eastAsia="ko-KR"/>
              </w:rPr>
            </w:pPr>
            <w:ins w:id="3263"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64" w:author="Suhwan Lim" w:date="2019-04-18T13:41:00Z"/>
                <w:rFonts w:eastAsia="맑은 고딕"/>
                <w:noProof/>
                <w:lang w:eastAsia="ko-KR"/>
              </w:rPr>
            </w:pPr>
            <w:ins w:id="3265" w:author="Suhwan Lim" w:date="2019-04-18T13:41:00Z">
              <w:r w:rsidRPr="001B0F7A">
                <w:rPr>
                  <w:noProof/>
                  <w:lang w:eastAsia="zh-CN"/>
                </w:rPr>
                <w:t>CA_n78A-n257M</w:t>
              </w:r>
            </w:ins>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DC_1A</w:t>
            </w:r>
            <w:r w:rsidRPr="00AE4694">
              <w:rPr>
                <w:rFonts w:eastAsia="맑은 고딕"/>
                <w:noProof/>
                <w:lang w:eastAsia="ko-KR"/>
              </w:rPr>
              <w:t>-7A-7A</w:t>
            </w:r>
            <w:r w:rsidRPr="00AE4694">
              <w:rPr>
                <w:rFonts w:eastAsia="맑은 고딕" w:hint="eastAsia"/>
                <w:noProof/>
                <w:lang w:eastAsia="ko-KR"/>
              </w:rPr>
              <w:t>_n78A-n257A</w:t>
            </w:r>
          </w:p>
        </w:tc>
        <w:tc>
          <w:tcPr>
            <w:tcW w:w="3212" w:type="dxa"/>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CA_1</w:t>
            </w:r>
            <w:r w:rsidRPr="00AE4694">
              <w:rPr>
                <w:rFonts w:eastAsia="맑은 고딕" w:hint="eastAsia"/>
                <w:noProof/>
                <w:lang w:eastAsia="ko-KR"/>
              </w:rPr>
              <w:t>A</w:t>
            </w:r>
            <w:r w:rsidRPr="00AE4694">
              <w:rPr>
                <w:rFonts w:eastAsia="맑은 고딕"/>
                <w:noProof/>
                <w:lang w:eastAsia="ko-KR"/>
              </w:rPr>
              <w:t>-7A-7A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CA_n78A-n257A</w:t>
            </w:r>
          </w:p>
        </w:tc>
      </w:tr>
      <w:tr w:rsidR="008F27E3" w:rsidRPr="00AE4694" w:rsidTr="00AD21D3">
        <w:trPr>
          <w:trHeight w:val="288"/>
          <w:tblHeader/>
          <w:ins w:id="3266" w:author="Suhwan Lim" w:date="2019-04-18T13:42:00Z"/>
        </w:trPr>
        <w:tc>
          <w:tcPr>
            <w:tcW w:w="2136" w:type="dxa"/>
            <w:shd w:val="clear" w:color="auto" w:fill="auto"/>
            <w:noWrap/>
            <w:vAlign w:val="center"/>
          </w:tcPr>
          <w:p w:rsidR="008F27E3" w:rsidRPr="00AE4694" w:rsidRDefault="008F27E3" w:rsidP="00AD21D3">
            <w:pPr>
              <w:pStyle w:val="TAC"/>
              <w:rPr>
                <w:ins w:id="3267" w:author="Suhwan Lim" w:date="2019-04-18T13:42:00Z"/>
                <w:rFonts w:eastAsia="맑은 고딕"/>
                <w:noProof/>
                <w:lang w:eastAsia="ko-KR"/>
              </w:rPr>
            </w:pPr>
            <w:ins w:id="3268" w:author="Suhwan Lim" w:date="2019-04-18T13:42:00Z">
              <w:r w:rsidRPr="001B0F7A">
                <w:rPr>
                  <w:noProof/>
                  <w:lang w:eastAsia="zh-CN"/>
                </w:rPr>
                <w:t>DC_1A-7A-7A_n78A-n257D</w:t>
              </w:r>
            </w:ins>
          </w:p>
        </w:tc>
        <w:tc>
          <w:tcPr>
            <w:tcW w:w="3212" w:type="dxa"/>
            <w:vAlign w:val="center"/>
          </w:tcPr>
          <w:p w:rsidR="008F27E3" w:rsidRPr="001B0F7A" w:rsidRDefault="008F27E3" w:rsidP="00AD21D3">
            <w:pPr>
              <w:keepNext/>
              <w:keepLines/>
              <w:spacing w:after="0"/>
              <w:jc w:val="center"/>
              <w:rPr>
                <w:ins w:id="3269" w:author="Suhwan Lim" w:date="2019-04-18T13:42:00Z"/>
                <w:rFonts w:ascii="Arial" w:hAnsi="Arial"/>
                <w:noProof/>
                <w:sz w:val="18"/>
                <w:lang w:eastAsia="zh-CN"/>
              </w:rPr>
            </w:pPr>
            <w:ins w:id="327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271" w:author="Suhwan Lim" w:date="2019-04-18T13:42:00Z"/>
                <w:rFonts w:ascii="Arial" w:hAnsi="Arial"/>
                <w:noProof/>
                <w:sz w:val="18"/>
                <w:lang w:eastAsia="zh-CN"/>
              </w:rPr>
            </w:pPr>
            <w:ins w:id="327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273" w:author="Suhwan Lim" w:date="2019-04-18T13:42:00Z"/>
                <w:rFonts w:ascii="Arial" w:hAnsi="Arial"/>
                <w:noProof/>
                <w:sz w:val="18"/>
                <w:lang w:eastAsia="zh-CN"/>
              </w:rPr>
            </w:pPr>
            <w:ins w:id="3274" w:author="Suhwan Lim" w:date="2019-04-18T13:42:00Z">
              <w:r w:rsidRPr="001B0F7A">
                <w:rPr>
                  <w:rFonts w:ascii="Arial" w:hAnsi="Arial"/>
                  <w:noProof/>
                  <w:sz w:val="18"/>
                  <w:lang w:eastAsia="zh-CN"/>
                </w:rPr>
                <w:t>DC_1A_n257A</w:t>
              </w:r>
            </w:ins>
          </w:p>
          <w:p w:rsidR="008F27E3" w:rsidRPr="00AE4694" w:rsidRDefault="008F27E3" w:rsidP="00AD21D3">
            <w:pPr>
              <w:pStyle w:val="TAC"/>
              <w:rPr>
                <w:ins w:id="3275" w:author="Suhwan Lim" w:date="2019-04-18T13:42:00Z"/>
                <w:noProof/>
                <w:lang w:eastAsia="zh-CN"/>
              </w:rPr>
            </w:pPr>
            <w:ins w:id="327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277" w:author="Suhwan Lim" w:date="2019-04-18T13:42:00Z"/>
                <w:rFonts w:eastAsia="맑은 고딕"/>
                <w:noProof/>
                <w:lang w:eastAsia="ko-KR"/>
              </w:rPr>
            </w:pPr>
            <w:ins w:id="3278"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279" w:author="Suhwan Lim" w:date="2019-04-18T13:42:00Z"/>
                <w:rFonts w:eastAsia="맑은 고딕"/>
                <w:noProof/>
                <w:lang w:eastAsia="ko-KR"/>
              </w:rPr>
            </w:pPr>
            <w:ins w:id="3280" w:author="Suhwan Lim" w:date="2019-04-18T13:42:00Z">
              <w:r w:rsidRPr="001B0F7A">
                <w:rPr>
                  <w:noProof/>
                  <w:lang w:eastAsia="zh-CN"/>
                </w:rPr>
                <w:t>CA_n78A-n257D</w:t>
              </w:r>
            </w:ins>
          </w:p>
        </w:tc>
      </w:tr>
      <w:tr w:rsidR="008F27E3" w:rsidRPr="00AE4694" w:rsidTr="00AD21D3">
        <w:trPr>
          <w:trHeight w:val="288"/>
          <w:tblHeader/>
          <w:ins w:id="3281" w:author="Suhwan Lim" w:date="2019-04-18T13:42:00Z"/>
        </w:trPr>
        <w:tc>
          <w:tcPr>
            <w:tcW w:w="2136" w:type="dxa"/>
            <w:shd w:val="clear" w:color="auto" w:fill="auto"/>
            <w:noWrap/>
            <w:vAlign w:val="center"/>
          </w:tcPr>
          <w:p w:rsidR="008F27E3" w:rsidRPr="00AE4694" w:rsidRDefault="008F27E3" w:rsidP="00AD21D3">
            <w:pPr>
              <w:pStyle w:val="TAC"/>
              <w:rPr>
                <w:ins w:id="3282" w:author="Suhwan Lim" w:date="2019-04-18T13:42:00Z"/>
                <w:rFonts w:eastAsia="맑은 고딕"/>
                <w:noProof/>
                <w:lang w:eastAsia="ko-KR"/>
              </w:rPr>
            </w:pPr>
            <w:ins w:id="3283" w:author="Suhwan Lim" w:date="2019-04-18T13:42:00Z">
              <w:r w:rsidRPr="001B0F7A">
                <w:rPr>
                  <w:noProof/>
                  <w:lang w:eastAsia="zh-CN"/>
                </w:rPr>
                <w:t>DC_1A-7A-7A_n78A-n257E</w:t>
              </w:r>
            </w:ins>
          </w:p>
        </w:tc>
        <w:tc>
          <w:tcPr>
            <w:tcW w:w="3212" w:type="dxa"/>
            <w:vAlign w:val="center"/>
          </w:tcPr>
          <w:p w:rsidR="008F27E3" w:rsidRPr="001B0F7A" w:rsidRDefault="008F27E3" w:rsidP="00AD21D3">
            <w:pPr>
              <w:keepNext/>
              <w:keepLines/>
              <w:spacing w:after="0"/>
              <w:jc w:val="center"/>
              <w:rPr>
                <w:ins w:id="3284" w:author="Suhwan Lim" w:date="2019-04-18T13:42:00Z"/>
                <w:rFonts w:ascii="Arial" w:hAnsi="Arial"/>
                <w:noProof/>
                <w:sz w:val="18"/>
                <w:lang w:eastAsia="zh-CN"/>
              </w:rPr>
            </w:pPr>
            <w:ins w:id="328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286" w:author="Suhwan Lim" w:date="2019-04-18T13:42:00Z"/>
                <w:rFonts w:ascii="Arial" w:hAnsi="Arial"/>
                <w:noProof/>
                <w:sz w:val="18"/>
                <w:lang w:eastAsia="zh-CN"/>
              </w:rPr>
            </w:pPr>
            <w:ins w:id="328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288" w:author="Suhwan Lim" w:date="2019-04-18T13:42:00Z"/>
                <w:rFonts w:ascii="Arial" w:hAnsi="Arial"/>
                <w:noProof/>
                <w:sz w:val="18"/>
                <w:lang w:eastAsia="zh-CN"/>
              </w:rPr>
            </w:pPr>
            <w:ins w:id="3289" w:author="Suhwan Lim" w:date="2019-04-18T13:42:00Z">
              <w:r w:rsidRPr="001B0F7A">
                <w:rPr>
                  <w:rFonts w:ascii="Arial" w:hAnsi="Arial"/>
                  <w:noProof/>
                  <w:sz w:val="18"/>
                  <w:lang w:eastAsia="zh-CN"/>
                </w:rPr>
                <w:t>DC_1A_n257A</w:t>
              </w:r>
            </w:ins>
          </w:p>
          <w:p w:rsidR="008F27E3" w:rsidRPr="00AE4694" w:rsidRDefault="008F27E3" w:rsidP="00AD21D3">
            <w:pPr>
              <w:pStyle w:val="TAC"/>
              <w:rPr>
                <w:ins w:id="3290" w:author="Suhwan Lim" w:date="2019-04-18T13:42:00Z"/>
                <w:noProof/>
                <w:lang w:eastAsia="zh-CN"/>
              </w:rPr>
            </w:pPr>
            <w:ins w:id="329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292" w:author="Suhwan Lim" w:date="2019-04-18T13:42:00Z"/>
                <w:rFonts w:eastAsia="맑은 고딕"/>
                <w:noProof/>
                <w:lang w:eastAsia="ko-KR"/>
              </w:rPr>
            </w:pPr>
            <w:ins w:id="3293"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294" w:author="Suhwan Lim" w:date="2019-04-18T13:42:00Z"/>
                <w:rFonts w:eastAsia="맑은 고딕"/>
                <w:noProof/>
                <w:lang w:eastAsia="ko-KR"/>
              </w:rPr>
            </w:pPr>
            <w:ins w:id="3295" w:author="Suhwan Lim" w:date="2019-04-18T13:42:00Z">
              <w:r w:rsidRPr="001B0F7A">
                <w:rPr>
                  <w:noProof/>
                  <w:lang w:eastAsia="zh-CN"/>
                </w:rPr>
                <w:t>CA_n78A-n257E</w:t>
              </w:r>
            </w:ins>
          </w:p>
        </w:tc>
      </w:tr>
      <w:tr w:rsidR="008F27E3" w:rsidRPr="00AE4694" w:rsidTr="00AD21D3">
        <w:trPr>
          <w:trHeight w:val="288"/>
          <w:tblHeader/>
          <w:ins w:id="3296" w:author="Suhwan Lim" w:date="2019-04-18T13:42:00Z"/>
        </w:trPr>
        <w:tc>
          <w:tcPr>
            <w:tcW w:w="2136" w:type="dxa"/>
            <w:shd w:val="clear" w:color="auto" w:fill="auto"/>
            <w:noWrap/>
            <w:vAlign w:val="center"/>
          </w:tcPr>
          <w:p w:rsidR="008F27E3" w:rsidRPr="00AE4694" w:rsidRDefault="008F27E3" w:rsidP="00AD21D3">
            <w:pPr>
              <w:pStyle w:val="TAC"/>
              <w:rPr>
                <w:ins w:id="3297" w:author="Suhwan Lim" w:date="2019-04-18T13:42:00Z"/>
                <w:rFonts w:eastAsia="맑은 고딕"/>
                <w:noProof/>
                <w:lang w:eastAsia="ko-KR"/>
              </w:rPr>
            </w:pPr>
            <w:ins w:id="3298" w:author="Suhwan Lim" w:date="2019-04-18T13:42:00Z">
              <w:r w:rsidRPr="001B0F7A">
                <w:rPr>
                  <w:noProof/>
                  <w:lang w:eastAsia="zh-CN"/>
                </w:rPr>
                <w:t>DC_1A-7A-7A_n78A-n257F</w:t>
              </w:r>
            </w:ins>
          </w:p>
        </w:tc>
        <w:tc>
          <w:tcPr>
            <w:tcW w:w="3212" w:type="dxa"/>
            <w:vAlign w:val="center"/>
          </w:tcPr>
          <w:p w:rsidR="008F27E3" w:rsidRPr="001B0F7A" w:rsidRDefault="008F27E3" w:rsidP="00AD21D3">
            <w:pPr>
              <w:keepNext/>
              <w:keepLines/>
              <w:spacing w:after="0"/>
              <w:jc w:val="center"/>
              <w:rPr>
                <w:ins w:id="3299" w:author="Suhwan Lim" w:date="2019-04-18T13:42:00Z"/>
                <w:rFonts w:ascii="Arial" w:hAnsi="Arial"/>
                <w:noProof/>
                <w:sz w:val="18"/>
                <w:lang w:eastAsia="zh-CN"/>
              </w:rPr>
            </w:pPr>
            <w:ins w:id="330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01" w:author="Suhwan Lim" w:date="2019-04-18T13:42:00Z"/>
                <w:rFonts w:ascii="Arial" w:hAnsi="Arial"/>
                <w:noProof/>
                <w:sz w:val="18"/>
                <w:lang w:eastAsia="zh-CN"/>
              </w:rPr>
            </w:pPr>
            <w:ins w:id="330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03" w:author="Suhwan Lim" w:date="2019-04-18T13:42:00Z"/>
                <w:rFonts w:ascii="Arial" w:hAnsi="Arial"/>
                <w:noProof/>
                <w:sz w:val="18"/>
                <w:lang w:eastAsia="zh-CN"/>
              </w:rPr>
            </w:pPr>
            <w:ins w:id="3304" w:author="Suhwan Lim" w:date="2019-04-18T13:42:00Z">
              <w:r w:rsidRPr="001B0F7A">
                <w:rPr>
                  <w:rFonts w:ascii="Arial" w:hAnsi="Arial"/>
                  <w:noProof/>
                  <w:sz w:val="18"/>
                  <w:lang w:eastAsia="zh-CN"/>
                </w:rPr>
                <w:t>DC_1A_n257A</w:t>
              </w:r>
            </w:ins>
          </w:p>
          <w:p w:rsidR="008F27E3" w:rsidRPr="00AE4694" w:rsidRDefault="008F27E3" w:rsidP="00AD21D3">
            <w:pPr>
              <w:pStyle w:val="TAC"/>
              <w:rPr>
                <w:ins w:id="3305" w:author="Suhwan Lim" w:date="2019-04-18T13:42:00Z"/>
                <w:noProof/>
                <w:lang w:eastAsia="zh-CN"/>
              </w:rPr>
            </w:pPr>
            <w:ins w:id="330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07" w:author="Suhwan Lim" w:date="2019-04-18T13:42:00Z"/>
                <w:rFonts w:eastAsia="맑은 고딕"/>
                <w:noProof/>
                <w:lang w:eastAsia="ko-KR"/>
              </w:rPr>
            </w:pPr>
            <w:ins w:id="3308"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09" w:author="Suhwan Lim" w:date="2019-04-18T13:42:00Z"/>
                <w:rFonts w:eastAsia="맑은 고딕"/>
                <w:noProof/>
                <w:lang w:eastAsia="ko-KR"/>
              </w:rPr>
            </w:pPr>
            <w:ins w:id="3310" w:author="Suhwan Lim" w:date="2019-04-18T13:42:00Z">
              <w:r w:rsidRPr="001B0F7A">
                <w:rPr>
                  <w:noProof/>
                  <w:lang w:eastAsia="zh-CN"/>
                </w:rPr>
                <w:t>CA_n78A-n257F</w:t>
              </w:r>
            </w:ins>
          </w:p>
        </w:tc>
      </w:tr>
      <w:tr w:rsidR="008F27E3" w:rsidRPr="00AE4694" w:rsidTr="00AD21D3">
        <w:trPr>
          <w:trHeight w:val="288"/>
          <w:tblHeader/>
          <w:ins w:id="3311" w:author="Suhwan Lim" w:date="2019-04-18T13:42:00Z"/>
        </w:trPr>
        <w:tc>
          <w:tcPr>
            <w:tcW w:w="2136" w:type="dxa"/>
            <w:shd w:val="clear" w:color="auto" w:fill="auto"/>
            <w:noWrap/>
            <w:vAlign w:val="center"/>
          </w:tcPr>
          <w:p w:rsidR="008F27E3" w:rsidRPr="00AE4694" w:rsidRDefault="008F27E3" w:rsidP="00AD21D3">
            <w:pPr>
              <w:pStyle w:val="TAC"/>
              <w:rPr>
                <w:ins w:id="3312" w:author="Suhwan Lim" w:date="2019-04-18T13:42:00Z"/>
                <w:rFonts w:eastAsia="맑은 고딕"/>
                <w:noProof/>
                <w:lang w:eastAsia="ko-KR"/>
              </w:rPr>
            </w:pPr>
            <w:ins w:id="3313" w:author="Suhwan Lim" w:date="2019-04-18T13:42:00Z">
              <w:r w:rsidRPr="001B0F7A">
                <w:rPr>
                  <w:noProof/>
                  <w:lang w:eastAsia="zh-CN"/>
                </w:rPr>
                <w:t>DC_1A-7A-7A_n78A-n257G</w:t>
              </w:r>
            </w:ins>
          </w:p>
        </w:tc>
        <w:tc>
          <w:tcPr>
            <w:tcW w:w="3212" w:type="dxa"/>
            <w:vAlign w:val="center"/>
          </w:tcPr>
          <w:p w:rsidR="008F27E3" w:rsidRPr="001B0F7A" w:rsidRDefault="008F27E3" w:rsidP="00AD21D3">
            <w:pPr>
              <w:keepNext/>
              <w:keepLines/>
              <w:spacing w:after="0"/>
              <w:jc w:val="center"/>
              <w:rPr>
                <w:ins w:id="3314" w:author="Suhwan Lim" w:date="2019-04-18T13:42:00Z"/>
                <w:rFonts w:ascii="Arial" w:hAnsi="Arial"/>
                <w:noProof/>
                <w:sz w:val="18"/>
                <w:lang w:eastAsia="zh-CN"/>
              </w:rPr>
            </w:pPr>
            <w:ins w:id="331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16" w:author="Suhwan Lim" w:date="2019-04-18T13:42:00Z"/>
                <w:rFonts w:ascii="Arial" w:hAnsi="Arial"/>
                <w:noProof/>
                <w:sz w:val="18"/>
                <w:lang w:eastAsia="zh-CN"/>
              </w:rPr>
            </w:pPr>
            <w:ins w:id="331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18" w:author="Suhwan Lim" w:date="2019-04-18T13:42:00Z"/>
                <w:rFonts w:ascii="Arial" w:hAnsi="Arial"/>
                <w:noProof/>
                <w:sz w:val="18"/>
                <w:lang w:eastAsia="zh-CN"/>
              </w:rPr>
            </w:pPr>
            <w:ins w:id="3319" w:author="Suhwan Lim" w:date="2019-04-18T13:42:00Z">
              <w:r w:rsidRPr="001B0F7A">
                <w:rPr>
                  <w:rFonts w:ascii="Arial" w:hAnsi="Arial"/>
                  <w:noProof/>
                  <w:sz w:val="18"/>
                  <w:lang w:eastAsia="zh-CN"/>
                </w:rPr>
                <w:t>DC_1A_n257A</w:t>
              </w:r>
            </w:ins>
          </w:p>
          <w:p w:rsidR="008F27E3" w:rsidRPr="00AE4694" w:rsidRDefault="008F27E3" w:rsidP="00AD21D3">
            <w:pPr>
              <w:pStyle w:val="TAC"/>
              <w:rPr>
                <w:ins w:id="3320" w:author="Suhwan Lim" w:date="2019-04-18T13:42:00Z"/>
                <w:noProof/>
                <w:lang w:eastAsia="zh-CN"/>
              </w:rPr>
            </w:pPr>
            <w:ins w:id="332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22" w:author="Suhwan Lim" w:date="2019-04-18T13:42:00Z"/>
                <w:rFonts w:eastAsia="맑은 고딕"/>
                <w:noProof/>
                <w:lang w:eastAsia="ko-KR"/>
              </w:rPr>
            </w:pPr>
            <w:ins w:id="3323"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24" w:author="Suhwan Lim" w:date="2019-04-18T13:42:00Z"/>
                <w:rFonts w:eastAsia="맑은 고딕"/>
                <w:noProof/>
                <w:lang w:eastAsia="ko-KR"/>
              </w:rPr>
            </w:pPr>
            <w:ins w:id="3325" w:author="Suhwan Lim" w:date="2019-04-18T13:42:00Z">
              <w:r w:rsidRPr="001B0F7A">
                <w:rPr>
                  <w:noProof/>
                  <w:lang w:eastAsia="zh-CN"/>
                </w:rPr>
                <w:t>CA_n78A-n257G</w:t>
              </w:r>
            </w:ins>
          </w:p>
        </w:tc>
      </w:tr>
      <w:tr w:rsidR="008F27E3" w:rsidRPr="00AE4694" w:rsidTr="00AD21D3">
        <w:trPr>
          <w:trHeight w:val="288"/>
          <w:tblHeader/>
          <w:ins w:id="3326" w:author="Suhwan Lim" w:date="2019-04-18T13:42:00Z"/>
        </w:trPr>
        <w:tc>
          <w:tcPr>
            <w:tcW w:w="2136" w:type="dxa"/>
            <w:shd w:val="clear" w:color="auto" w:fill="auto"/>
            <w:noWrap/>
            <w:vAlign w:val="center"/>
          </w:tcPr>
          <w:p w:rsidR="008F27E3" w:rsidRPr="00AE4694" w:rsidRDefault="008F27E3" w:rsidP="00AD21D3">
            <w:pPr>
              <w:pStyle w:val="TAC"/>
              <w:rPr>
                <w:ins w:id="3327" w:author="Suhwan Lim" w:date="2019-04-18T13:42:00Z"/>
                <w:rFonts w:eastAsia="맑은 고딕"/>
                <w:noProof/>
                <w:lang w:eastAsia="ko-KR"/>
              </w:rPr>
            </w:pPr>
            <w:ins w:id="3328" w:author="Suhwan Lim" w:date="2019-04-18T13:42:00Z">
              <w:r w:rsidRPr="001B0F7A">
                <w:rPr>
                  <w:noProof/>
                  <w:lang w:eastAsia="zh-CN"/>
                </w:rPr>
                <w:t>DC_1A-7A-7A_n78A-n257H</w:t>
              </w:r>
            </w:ins>
          </w:p>
        </w:tc>
        <w:tc>
          <w:tcPr>
            <w:tcW w:w="3212" w:type="dxa"/>
            <w:vAlign w:val="center"/>
          </w:tcPr>
          <w:p w:rsidR="008F27E3" w:rsidRPr="001B0F7A" w:rsidRDefault="008F27E3" w:rsidP="00AD21D3">
            <w:pPr>
              <w:keepNext/>
              <w:keepLines/>
              <w:spacing w:after="0"/>
              <w:jc w:val="center"/>
              <w:rPr>
                <w:ins w:id="3329" w:author="Suhwan Lim" w:date="2019-04-18T13:42:00Z"/>
                <w:rFonts w:ascii="Arial" w:hAnsi="Arial"/>
                <w:noProof/>
                <w:sz w:val="18"/>
                <w:lang w:eastAsia="zh-CN"/>
              </w:rPr>
            </w:pPr>
            <w:ins w:id="333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31" w:author="Suhwan Lim" w:date="2019-04-18T13:42:00Z"/>
                <w:rFonts w:ascii="Arial" w:hAnsi="Arial"/>
                <w:noProof/>
                <w:sz w:val="18"/>
                <w:lang w:eastAsia="zh-CN"/>
              </w:rPr>
            </w:pPr>
            <w:ins w:id="333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33" w:author="Suhwan Lim" w:date="2019-04-18T13:42:00Z"/>
                <w:rFonts w:ascii="Arial" w:hAnsi="Arial"/>
                <w:noProof/>
                <w:sz w:val="18"/>
                <w:lang w:eastAsia="zh-CN"/>
              </w:rPr>
            </w:pPr>
            <w:ins w:id="3334" w:author="Suhwan Lim" w:date="2019-04-18T13:42:00Z">
              <w:r w:rsidRPr="001B0F7A">
                <w:rPr>
                  <w:rFonts w:ascii="Arial" w:hAnsi="Arial"/>
                  <w:noProof/>
                  <w:sz w:val="18"/>
                  <w:lang w:eastAsia="zh-CN"/>
                </w:rPr>
                <w:t>DC_1A_n257A</w:t>
              </w:r>
            </w:ins>
          </w:p>
          <w:p w:rsidR="008F27E3" w:rsidRPr="00AE4694" w:rsidRDefault="008F27E3" w:rsidP="00AD21D3">
            <w:pPr>
              <w:pStyle w:val="TAC"/>
              <w:rPr>
                <w:ins w:id="3335" w:author="Suhwan Lim" w:date="2019-04-18T13:42:00Z"/>
                <w:noProof/>
                <w:lang w:eastAsia="zh-CN"/>
              </w:rPr>
            </w:pPr>
            <w:ins w:id="333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37" w:author="Suhwan Lim" w:date="2019-04-18T13:42:00Z"/>
                <w:rFonts w:eastAsia="맑은 고딕"/>
                <w:noProof/>
                <w:lang w:eastAsia="ko-KR"/>
              </w:rPr>
            </w:pPr>
            <w:ins w:id="3338"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39" w:author="Suhwan Lim" w:date="2019-04-18T13:42:00Z"/>
                <w:rFonts w:eastAsia="맑은 고딕"/>
                <w:noProof/>
                <w:lang w:eastAsia="ko-KR"/>
              </w:rPr>
            </w:pPr>
            <w:ins w:id="3340" w:author="Suhwan Lim" w:date="2019-04-18T13:42:00Z">
              <w:r w:rsidRPr="001B0F7A">
                <w:rPr>
                  <w:noProof/>
                  <w:lang w:eastAsia="zh-CN"/>
                </w:rPr>
                <w:t>CA_n78A-n257H</w:t>
              </w:r>
            </w:ins>
          </w:p>
        </w:tc>
      </w:tr>
      <w:tr w:rsidR="008F27E3" w:rsidRPr="00AE4694" w:rsidTr="00AD21D3">
        <w:trPr>
          <w:trHeight w:val="288"/>
          <w:tblHeader/>
          <w:ins w:id="3341" w:author="Suhwan Lim" w:date="2019-04-18T13:42:00Z"/>
        </w:trPr>
        <w:tc>
          <w:tcPr>
            <w:tcW w:w="2136" w:type="dxa"/>
            <w:shd w:val="clear" w:color="auto" w:fill="auto"/>
            <w:noWrap/>
            <w:vAlign w:val="center"/>
          </w:tcPr>
          <w:p w:rsidR="008F27E3" w:rsidRPr="00AE4694" w:rsidRDefault="008F27E3" w:rsidP="00AD21D3">
            <w:pPr>
              <w:pStyle w:val="TAC"/>
              <w:rPr>
                <w:ins w:id="3342" w:author="Suhwan Lim" w:date="2019-04-18T13:42:00Z"/>
                <w:rFonts w:eastAsia="맑은 고딕"/>
                <w:noProof/>
                <w:lang w:eastAsia="ko-KR"/>
              </w:rPr>
            </w:pPr>
            <w:ins w:id="3343" w:author="Suhwan Lim" w:date="2019-04-18T13:42:00Z">
              <w:r w:rsidRPr="001B0F7A">
                <w:rPr>
                  <w:noProof/>
                  <w:lang w:eastAsia="zh-CN"/>
                </w:rPr>
                <w:t>DC_1A-7A-7A_n78A-n257I</w:t>
              </w:r>
            </w:ins>
          </w:p>
        </w:tc>
        <w:tc>
          <w:tcPr>
            <w:tcW w:w="3212" w:type="dxa"/>
            <w:vAlign w:val="center"/>
          </w:tcPr>
          <w:p w:rsidR="008F27E3" w:rsidRPr="001B0F7A" w:rsidRDefault="008F27E3" w:rsidP="00AD21D3">
            <w:pPr>
              <w:keepNext/>
              <w:keepLines/>
              <w:spacing w:after="0"/>
              <w:jc w:val="center"/>
              <w:rPr>
                <w:ins w:id="3344" w:author="Suhwan Lim" w:date="2019-04-18T13:42:00Z"/>
                <w:rFonts w:ascii="Arial" w:hAnsi="Arial"/>
                <w:noProof/>
                <w:sz w:val="18"/>
                <w:lang w:eastAsia="zh-CN"/>
              </w:rPr>
            </w:pPr>
            <w:ins w:id="334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46" w:author="Suhwan Lim" w:date="2019-04-18T13:42:00Z"/>
                <w:rFonts w:ascii="Arial" w:hAnsi="Arial"/>
                <w:noProof/>
                <w:sz w:val="18"/>
                <w:lang w:eastAsia="zh-CN"/>
              </w:rPr>
            </w:pPr>
            <w:ins w:id="334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48" w:author="Suhwan Lim" w:date="2019-04-18T13:42:00Z"/>
                <w:rFonts w:ascii="Arial" w:hAnsi="Arial"/>
                <w:noProof/>
                <w:sz w:val="18"/>
                <w:lang w:eastAsia="zh-CN"/>
              </w:rPr>
            </w:pPr>
            <w:ins w:id="3349" w:author="Suhwan Lim" w:date="2019-04-18T13:42:00Z">
              <w:r w:rsidRPr="001B0F7A">
                <w:rPr>
                  <w:rFonts w:ascii="Arial" w:hAnsi="Arial"/>
                  <w:noProof/>
                  <w:sz w:val="18"/>
                  <w:lang w:eastAsia="zh-CN"/>
                </w:rPr>
                <w:t>DC_1A_n257A</w:t>
              </w:r>
            </w:ins>
          </w:p>
          <w:p w:rsidR="008F27E3" w:rsidRPr="00AE4694" w:rsidRDefault="008F27E3" w:rsidP="00AD21D3">
            <w:pPr>
              <w:pStyle w:val="TAC"/>
              <w:rPr>
                <w:ins w:id="3350" w:author="Suhwan Lim" w:date="2019-04-18T13:42:00Z"/>
                <w:noProof/>
                <w:lang w:eastAsia="zh-CN"/>
              </w:rPr>
            </w:pPr>
            <w:ins w:id="335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52" w:author="Suhwan Lim" w:date="2019-04-18T13:42:00Z"/>
                <w:rFonts w:eastAsia="맑은 고딕"/>
                <w:noProof/>
                <w:lang w:eastAsia="ko-KR"/>
              </w:rPr>
            </w:pPr>
            <w:ins w:id="3353"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54" w:author="Suhwan Lim" w:date="2019-04-18T13:42:00Z"/>
                <w:rFonts w:eastAsia="맑은 고딕"/>
                <w:noProof/>
                <w:lang w:eastAsia="ko-KR"/>
              </w:rPr>
            </w:pPr>
            <w:ins w:id="3355" w:author="Suhwan Lim" w:date="2019-04-18T13:42:00Z">
              <w:r w:rsidRPr="001B0F7A">
                <w:rPr>
                  <w:noProof/>
                  <w:lang w:eastAsia="zh-CN"/>
                </w:rPr>
                <w:t>CA_n78A-n257I</w:t>
              </w:r>
            </w:ins>
          </w:p>
        </w:tc>
      </w:tr>
      <w:tr w:rsidR="008F27E3" w:rsidRPr="00AE4694" w:rsidTr="00AD21D3">
        <w:trPr>
          <w:trHeight w:val="288"/>
          <w:tblHeader/>
          <w:ins w:id="3356" w:author="Suhwan Lim" w:date="2019-04-18T13:42:00Z"/>
        </w:trPr>
        <w:tc>
          <w:tcPr>
            <w:tcW w:w="2136" w:type="dxa"/>
            <w:shd w:val="clear" w:color="auto" w:fill="auto"/>
            <w:noWrap/>
            <w:vAlign w:val="center"/>
          </w:tcPr>
          <w:p w:rsidR="008F27E3" w:rsidRPr="00AE4694" w:rsidRDefault="008F27E3" w:rsidP="00AD21D3">
            <w:pPr>
              <w:pStyle w:val="TAC"/>
              <w:rPr>
                <w:ins w:id="3357" w:author="Suhwan Lim" w:date="2019-04-18T13:42:00Z"/>
                <w:rFonts w:eastAsia="맑은 고딕"/>
                <w:noProof/>
                <w:lang w:eastAsia="ko-KR"/>
              </w:rPr>
            </w:pPr>
            <w:ins w:id="3358" w:author="Suhwan Lim" w:date="2019-04-18T13:42:00Z">
              <w:r w:rsidRPr="001B0F7A">
                <w:rPr>
                  <w:noProof/>
                  <w:lang w:eastAsia="zh-CN"/>
                </w:rPr>
                <w:t>DC_1A-7A-7A_n78A-n257J</w:t>
              </w:r>
            </w:ins>
          </w:p>
        </w:tc>
        <w:tc>
          <w:tcPr>
            <w:tcW w:w="3212" w:type="dxa"/>
            <w:vAlign w:val="center"/>
          </w:tcPr>
          <w:p w:rsidR="008F27E3" w:rsidRPr="001B0F7A" w:rsidRDefault="008F27E3" w:rsidP="00AD21D3">
            <w:pPr>
              <w:keepNext/>
              <w:keepLines/>
              <w:spacing w:after="0"/>
              <w:jc w:val="center"/>
              <w:rPr>
                <w:ins w:id="3359" w:author="Suhwan Lim" w:date="2019-04-18T13:42:00Z"/>
                <w:rFonts w:ascii="Arial" w:hAnsi="Arial"/>
                <w:noProof/>
                <w:sz w:val="18"/>
                <w:lang w:eastAsia="zh-CN"/>
              </w:rPr>
            </w:pPr>
            <w:ins w:id="336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61" w:author="Suhwan Lim" w:date="2019-04-18T13:42:00Z"/>
                <w:rFonts w:ascii="Arial" w:hAnsi="Arial"/>
                <w:noProof/>
                <w:sz w:val="18"/>
                <w:lang w:eastAsia="zh-CN"/>
              </w:rPr>
            </w:pPr>
            <w:ins w:id="336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63" w:author="Suhwan Lim" w:date="2019-04-18T13:42:00Z"/>
                <w:rFonts w:ascii="Arial" w:hAnsi="Arial"/>
                <w:noProof/>
                <w:sz w:val="18"/>
                <w:lang w:eastAsia="zh-CN"/>
              </w:rPr>
            </w:pPr>
            <w:ins w:id="3364" w:author="Suhwan Lim" w:date="2019-04-18T13:42:00Z">
              <w:r w:rsidRPr="001B0F7A">
                <w:rPr>
                  <w:rFonts w:ascii="Arial" w:hAnsi="Arial"/>
                  <w:noProof/>
                  <w:sz w:val="18"/>
                  <w:lang w:eastAsia="zh-CN"/>
                </w:rPr>
                <w:t>DC_1A_n257A</w:t>
              </w:r>
            </w:ins>
          </w:p>
          <w:p w:rsidR="008F27E3" w:rsidRPr="00AE4694" w:rsidRDefault="008F27E3" w:rsidP="00AD21D3">
            <w:pPr>
              <w:pStyle w:val="TAC"/>
              <w:rPr>
                <w:ins w:id="3365" w:author="Suhwan Lim" w:date="2019-04-18T13:42:00Z"/>
                <w:noProof/>
                <w:lang w:eastAsia="zh-CN"/>
              </w:rPr>
            </w:pPr>
            <w:ins w:id="336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67" w:author="Suhwan Lim" w:date="2019-04-18T13:42:00Z"/>
                <w:rFonts w:eastAsia="맑은 고딕"/>
                <w:noProof/>
                <w:lang w:eastAsia="ko-KR"/>
              </w:rPr>
            </w:pPr>
            <w:ins w:id="3368"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69" w:author="Suhwan Lim" w:date="2019-04-18T13:42:00Z"/>
                <w:rFonts w:eastAsia="맑은 고딕"/>
                <w:noProof/>
                <w:lang w:eastAsia="ko-KR"/>
              </w:rPr>
            </w:pPr>
            <w:ins w:id="3370" w:author="Suhwan Lim" w:date="2019-04-18T13:42:00Z">
              <w:r w:rsidRPr="001B0F7A">
                <w:rPr>
                  <w:noProof/>
                  <w:lang w:eastAsia="zh-CN"/>
                </w:rPr>
                <w:t>CA_n78A-n257J</w:t>
              </w:r>
            </w:ins>
          </w:p>
        </w:tc>
      </w:tr>
      <w:tr w:rsidR="008F27E3" w:rsidRPr="00AE4694" w:rsidTr="00AD21D3">
        <w:trPr>
          <w:trHeight w:val="288"/>
          <w:tblHeader/>
          <w:ins w:id="3371" w:author="Suhwan Lim" w:date="2019-04-18T13:42:00Z"/>
        </w:trPr>
        <w:tc>
          <w:tcPr>
            <w:tcW w:w="2136" w:type="dxa"/>
            <w:shd w:val="clear" w:color="auto" w:fill="auto"/>
            <w:noWrap/>
            <w:vAlign w:val="center"/>
          </w:tcPr>
          <w:p w:rsidR="008F27E3" w:rsidRPr="00AE4694" w:rsidRDefault="008F27E3" w:rsidP="00AD21D3">
            <w:pPr>
              <w:pStyle w:val="TAC"/>
              <w:rPr>
                <w:ins w:id="3372" w:author="Suhwan Lim" w:date="2019-04-18T13:42:00Z"/>
                <w:rFonts w:eastAsia="맑은 고딕"/>
                <w:noProof/>
                <w:lang w:eastAsia="ko-KR"/>
              </w:rPr>
            </w:pPr>
            <w:ins w:id="3373" w:author="Suhwan Lim" w:date="2019-04-18T13:42:00Z">
              <w:r w:rsidRPr="001B0F7A">
                <w:rPr>
                  <w:noProof/>
                  <w:lang w:eastAsia="zh-CN"/>
                </w:rPr>
                <w:t>DC_1A-7A-7A_n78A-n257K</w:t>
              </w:r>
            </w:ins>
          </w:p>
        </w:tc>
        <w:tc>
          <w:tcPr>
            <w:tcW w:w="3212" w:type="dxa"/>
            <w:vAlign w:val="center"/>
          </w:tcPr>
          <w:p w:rsidR="008F27E3" w:rsidRPr="001B0F7A" w:rsidRDefault="008F27E3" w:rsidP="00AD21D3">
            <w:pPr>
              <w:keepNext/>
              <w:keepLines/>
              <w:spacing w:after="0"/>
              <w:jc w:val="center"/>
              <w:rPr>
                <w:ins w:id="3374" w:author="Suhwan Lim" w:date="2019-04-18T13:42:00Z"/>
                <w:rFonts w:ascii="Arial" w:hAnsi="Arial"/>
                <w:noProof/>
                <w:sz w:val="18"/>
                <w:lang w:eastAsia="zh-CN"/>
              </w:rPr>
            </w:pPr>
            <w:ins w:id="337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76" w:author="Suhwan Lim" w:date="2019-04-18T13:42:00Z"/>
                <w:rFonts w:ascii="Arial" w:hAnsi="Arial"/>
                <w:noProof/>
                <w:sz w:val="18"/>
                <w:lang w:eastAsia="zh-CN"/>
              </w:rPr>
            </w:pPr>
            <w:ins w:id="337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78" w:author="Suhwan Lim" w:date="2019-04-18T13:42:00Z"/>
                <w:rFonts w:ascii="Arial" w:hAnsi="Arial"/>
                <w:noProof/>
                <w:sz w:val="18"/>
                <w:lang w:eastAsia="zh-CN"/>
              </w:rPr>
            </w:pPr>
            <w:ins w:id="3379" w:author="Suhwan Lim" w:date="2019-04-18T13:42:00Z">
              <w:r w:rsidRPr="001B0F7A">
                <w:rPr>
                  <w:rFonts w:ascii="Arial" w:hAnsi="Arial"/>
                  <w:noProof/>
                  <w:sz w:val="18"/>
                  <w:lang w:eastAsia="zh-CN"/>
                </w:rPr>
                <w:t>DC_1A_n257A</w:t>
              </w:r>
            </w:ins>
          </w:p>
          <w:p w:rsidR="008F27E3" w:rsidRPr="00AE4694" w:rsidRDefault="008F27E3" w:rsidP="00AD21D3">
            <w:pPr>
              <w:pStyle w:val="TAC"/>
              <w:rPr>
                <w:ins w:id="3380" w:author="Suhwan Lim" w:date="2019-04-18T13:42:00Z"/>
                <w:noProof/>
                <w:lang w:eastAsia="zh-CN"/>
              </w:rPr>
            </w:pPr>
            <w:ins w:id="338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82" w:author="Suhwan Lim" w:date="2019-04-18T13:42:00Z"/>
                <w:rFonts w:eastAsia="맑은 고딕"/>
                <w:noProof/>
                <w:lang w:eastAsia="ko-KR"/>
              </w:rPr>
            </w:pPr>
            <w:ins w:id="3383"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84" w:author="Suhwan Lim" w:date="2019-04-18T13:42:00Z"/>
                <w:rFonts w:eastAsia="맑은 고딕"/>
                <w:noProof/>
                <w:lang w:eastAsia="ko-KR"/>
              </w:rPr>
            </w:pPr>
            <w:ins w:id="3385" w:author="Suhwan Lim" w:date="2019-04-18T13:42:00Z">
              <w:r w:rsidRPr="001B0F7A">
                <w:rPr>
                  <w:noProof/>
                  <w:lang w:eastAsia="zh-CN"/>
                </w:rPr>
                <w:t>CA_n78A-n257K</w:t>
              </w:r>
            </w:ins>
          </w:p>
        </w:tc>
      </w:tr>
      <w:tr w:rsidR="008F27E3" w:rsidRPr="00AE4694" w:rsidTr="00AD21D3">
        <w:trPr>
          <w:trHeight w:val="288"/>
          <w:tblHeader/>
          <w:ins w:id="3386" w:author="Suhwan Lim" w:date="2019-04-18T13:42:00Z"/>
        </w:trPr>
        <w:tc>
          <w:tcPr>
            <w:tcW w:w="2136" w:type="dxa"/>
            <w:shd w:val="clear" w:color="auto" w:fill="auto"/>
            <w:noWrap/>
            <w:vAlign w:val="center"/>
          </w:tcPr>
          <w:p w:rsidR="008F27E3" w:rsidRPr="00AE4694" w:rsidRDefault="008F27E3" w:rsidP="00AD21D3">
            <w:pPr>
              <w:pStyle w:val="TAC"/>
              <w:rPr>
                <w:ins w:id="3387" w:author="Suhwan Lim" w:date="2019-04-18T13:42:00Z"/>
                <w:rFonts w:eastAsia="맑은 고딕"/>
                <w:noProof/>
                <w:lang w:eastAsia="ko-KR"/>
              </w:rPr>
            </w:pPr>
            <w:ins w:id="3388" w:author="Suhwan Lim" w:date="2019-04-18T13:42:00Z">
              <w:r w:rsidRPr="001B0F7A">
                <w:rPr>
                  <w:noProof/>
                  <w:lang w:eastAsia="zh-CN"/>
                </w:rPr>
                <w:t>DC_1A-7A-7A_n78A-n257L</w:t>
              </w:r>
            </w:ins>
          </w:p>
        </w:tc>
        <w:tc>
          <w:tcPr>
            <w:tcW w:w="3212" w:type="dxa"/>
            <w:vAlign w:val="center"/>
          </w:tcPr>
          <w:p w:rsidR="008F27E3" w:rsidRPr="001B0F7A" w:rsidRDefault="008F27E3" w:rsidP="00AD21D3">
            <w:pPr>
              <w:keepNext/>
              <w:keepLines/>
              <w:spacing w:after="0"/>
              <w:jc w:val="center"/>
              <w:rPr>
                <w:ins w:id="3389" w:author="Suhwan Lim" w:date="2019-04-18T13:42:00Z"/>
                <w:rFonts w:ascii="Arial" w:hAnsi="Arial"/>
                <w:noProof/>
                <w:sz w:val="18"/>
                <w:lang w:eastAsia="zh-CN"/>
              </w:rPr>
            </w:pPr>
            <w:ins w:id="339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91" w:author="Suhwan Lim" w:date="2019-04-18T13:42:00Z"/>
                <w:rFonts w:ascii="Arial" w:hAnsi="Arial"/>
                <w:noProof/>
                <w:sz w:val="18"/>
                <w:lang w:eastAsia="zh-CN"/>
              </w:rPr>
            </w:pPr>
            <w:ins w:id="339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93" w:author="Suhwan Lim" w:date="2019-04-18T13:42:00Z"/>
                <w:rFonts w:ascii="Arial" w:hAnsi="Arial"/>
                <w:noProof/>
                <w:sz w:val="18"/>
                <w:lang w:eastAsia="zh-CN"/>
              </w:rPr>
            </w:pPr>
            <w:ins w:id="3394" w:author="Suhwan Lim" w:date="2019-04-18T13:42:00Z">
              <w:r w:rsidRPr="001B0F7A">
                <w:rPr>
                  <w:rFonts w:ascii="Arial" w:hAnsi="Arial"/>
                  <w:noProof/>
                  <w:sz w:val="18"/>
                  <w:lang w:eastAsia="zh-CN"/>
                </w:rPr>
                <w:t>DC_1A_n257A</w:t>
              </w:r>
            </w:ins>
          </w:p>
          <w:p w:rsidR="008F27E3" w:rsidRPr="00AE4694" w:rsidRDefault="008F27E3" w:rsidP="00AD21D3">
            <w:pPr>
              <w:pStyle w:val="TAC"/>
              <w:rPr>
                <w:ins w:id="3395" w:author="Suhwan Lim" w:date="2019-04-18T13:42:00Z"/>
                <w:noProof/>
                <w:lang w:eastAsia="zh-CN"/>
              </w:rPr>
            </w:pPr>
            <w:ins w:id="339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97" w:author="Suhwan Lim" w:date="2019-04-18T13:42:00Z"/>
                <w:rFonts w:eastAsia="맑은 고딕"/>
                <w:noProof/>
                <w:lang w:eastAsia="ko-KR"/>
              </w:rPr>
            </w:pPr>
            <w:ins w:id="3398"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99" w:author="Suhwan Lim" w:date="2019-04-18T13:42:00Z"/>
                <w:rFonts w:eastAsia="맑은 고딕"/>
                <w:noProof/>
                <w:lang w:eastAsia="ko-KR"/>
              </w:rPr>
            </w:pPr>
            <w:ins w:id="3400" w:author="Suhwan Lim" w:date="2019-04-18T13:42:00Z">
              <w:r w:rsidRPr="001B0F7A">
                <w:rPr>
                  <w:noProof/>
                  <w:lang w:eastAsia="zh-CN"/>
                </w:rPr>
                <w:t>CA_n78A-n257L</w:t>
              </w:r>
            </w:ins>
          </w:p>
        </w:tc>
      </w:tr>
      <w:tr w:rsidR="008F27E3" w:rsidRPr="00AE4694" w:rsidTr="00AD21D3">
        <w:trPr>
          <w:trHeight w:val="288"/>
          <w:tblHeader/>
          <w:ins w:id="3401" w:author="Suhwan Lim" w:date="2019-04-18T13:42:00Z"/>
        </w:trPr>
        <w:tc>
          <w:tcPr>
            <w:tcW w:w="2136" w:type="dxa"/>
            <w:shd w:val="clear" w:color="auto" w:fill="auto"/>
            <w:noWrap/>
            <w:vAlign w:val="center"/>
          </w:tcPr>
          <w:p w:rsidR="008F27E3" w:rsidRPr="00AE4694" w:rsidRDefault="008F27E3" w:rsidP="00AD21D3">
            <w:pPr>
              <w:pStyle w:val="TAC"/>
              <w:rPr>
                <w:ins w:id="3402" w:author="Suhwan Lim" w:date="2019-04-18T13:42:00Z"/>
                <w:rFonts w:eastAsia="맑은 고딕"/>
                <w:noProof/>
                <w:lang w:eastAsia="ko-KR"/>
              </w:rPr>
            </w:pPr>
            <w:ins w:id="3403" w:author="Suhwan Lim" w:date="2019-04-18T13:42:00Z">
              <w:r w:rsidRPr="001B0F7A">
                <w:rPr>
                  <w:noProof/>
                  <w:lang w:eastAsia="zh-CN"/>
                </w:rPr>
                <w:t>DC_1A-7A-7A_n78A-n257M</w:t>
              </w:r>
            </w:ins>
          </w:p>
        </w:tc>
        <w:tc>
          <w:tcPr>
            <w:tcW w:w="3212" w:type="dxa"/>
            <w:vAlign w:val="center"/>
          </w:tcPr>
          <w:p w:rsidR="008F27E3" w:rsidRPr="001B0F7A" w:rsidRDefault="008F27E3" w:rsidP="00AD21D3">
            <w:pPr>
              <w:keepNext/>
              <w:keepLines/>
              <w:spacing w:after="0"/>
              <w:jc w:val="center"/>
              <w:rPr>
                <w:ins w:id="3404" w:author="Suhwan Lim" w:date="2019-04-18T13:42:00Z"/>
                <w:rFonts w:ascii="Arial" w:hAnsi="Arial"/>
                <w:noProof/>
                <w:sz w:val="18"/>
                <w:lang w:eastAsia="zh-CN"/>
              </w:rPr>
            </w:pPr>
            <w:ins w:id="340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06" w:author="Suhwan Lim" w:date="2019-04-18T13:42:00Z"/>
                <w:rFonts w:ascii="Arial" w:hAnsi="Arial"/>
                <w:noProof/>
                <w:sz w:val="18"/>
                <w:lang w:eastAsia="zh-CN"/>
              </w:rPr>
            </w:pPr>
            <w:ins w:id="340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08" w:author="Suhwan Lim" w:date="2019-04-18T13:42:00Z"/>
                <w:rFonts w:ascii="Arial" w:hAnsi="Arial"/>
                <w:noProof/>
                <w:sz w:val="18"/>
                <w:lang w:eastAsia="zh-CN"/>
              </w:rPr>
            </w:pPr>
            <w:ins w:id="3409" w:author="Suhwan Lim" w:date="2019-04-18T13:42:00Z">
              <w:r w:rsidRPr="001B0F7A">
                <w:rPr>
                  <w:rFonts w:ascii="Arial" w:hAnsi="Arial"/>
                  <w:noProof/>
                  <w:sz w:val="18"/>
                  <w:lang w:eastAsia="zh-CN"/>
                </w:rPr>
                <w:t>DC_1A_n257A</w:t>
              </w:r>
            </w:ins>
          </w:p>
          <w:p w:rsidR="008F27E3" w:rsidRPr="00AE4694" w:rsidRDefault="008F27E3" w:rsidP="00AD21D3">
            <w:pPr>
              <w:pStyle w:val="TAC"/>
              <w:rPr>
                <w:ins w:id="3410" w:author="Suhwan Lim" w:date="2019-04-18T13:42:00Z"/>
                <w:noProof/>
                <w:lang w:eastAsia="zh-CN"/>
              </w:rPr>
            </w:pPr>
            <w:ins w:id="341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12" w:author="Suhwan Lim" w:date="2019-04-18T13:42:00Z"/>
                <w:rFonts w:eastAsia="맑은 고딕"/>
                <w:noProof/>
                <w:lang w:eastAsia="ko-KR"/>
              </w:rPr>
            </w:pPr>
            <w:ins w:id="3413"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414" w:author="Suhwan Lim" w:date="2019-04-18T13:42:00Z"/>
                <w:rFonts w:eastAsia="맑은 고딕"/>
                <w:noProof/>
                <w:lang w:eastAsia="ko-KR"/>
              </w:rPr>
            </w:pPr>
            <w:ins w:id="3415" w:author="Suhwan Lim" w:date="2019-04-18T13:42:00Z">
              <w:r w:rsidRPr="001B0F7A">
                <w:rPr>
                  <w:noProof/>
                  <w:lang w:eastAsia="zh-CN"/>
                </w:rPr>
                <w:t>CA_n78A-n257M</w:t>
              </w:r>
            </w:ins>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lastRenderedPageBreak/>
              <w:t>DC_1A</w:t>
            </w:r>
            <w:r w:rsidRPr="00AE4694">
              <w:rPr>
                <w:rFonts w:eastAsia="맑은 고딕"/>
                <w:noProof/>
                <w:lang w:eastAsia="ko-KR"/>
              </w:rPr>
              <w:t>-7A</w:t>
            </w:r>
            <w:r w:rsidRPr="00AE4694">
              <w:rPr>
                <w:rFonts w:eastAsia="맑은 고딕" w:hint="eastAsia"/>
                <w:noProof/>
                <w:lang w:eastAsia="ko-KR"/>
              </w:rPr>
              <w:t>_n78A-n257A</w:t>
            </w:r>
          </w:p>
        </w:tc>
        <w:tc>
          <w:tcPr>
            <w:tcW w:w="3212" w:type="dxa"/>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CA_1</w:t>
            </w:r>
            <w:r w:rsidRPr="00AE4694">
              <w:rPr>
                <w:rFonts w:eastAsia="맑은 고딕" w:hint="eastAsia"/>
                <w:noProof/>
                <w:lang w:eastAsia="ko-KR"/>
              </w:rPr>
              <w:t>A</w:t>
            </w:r>
            <w:r w:rsidRPr="00AE4694">
              <w:rPr>
                <w:rFonts w:eastAsia="맑은 고딕"/>
                <w:noProof/>
                <w:lang w:eastAsia="ko-KR"/>
              </w:rPr>
              <w:t>-7A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CA_n78A-n257A</w:t>
            </w:r>
          </w:p>
        </w:tc>
      </w:tr>
      <w:tr w:rsidR="008F27E3" w:rsidRPr="00AE4694" w:rsidTr="00AD21D3">
        <w:trPr>
          <w:trHeight w:val="288"/>
          <w:tblHeader/>
          <w:ins w:id="3416" w:author="Suhwan Lim" w:date="2019-04-18T13:42:00Z"/>
        </w:trPr>
        <w:tc>
          <w:tcPr>
            <w:tcW w:w="2136" w:type="dxa"/>
            <w:shd w:val="clear" w:color="auto" w:fill="auto"/>
            <w:noWrap/>
            <w:vAlign w:val="center"/>
          </w:tcPr>
          <w:p w:rsidR="008F27E3" w:rsidRPr="00AE4694" w:rsidRDefault="008F27E3" w:rsidP="00AD21D3">
            <w:pPr>
              <w:pStyle w:val="TAC"/>
              <w:rPr>
                <w:ins w:id="3417" w:author="Suhwan Lim" w:date="2019-04-18T13:42:00Z"/>
                <w:rFonts w:eastAsia="맑은 고딕"/>
                <w:noProof/>
                <w:lang w:eastAsia="ko-KR"/>
              </w:rPr>
            </w:pPr>
            <w:ins w:id="3418" w:author="Suhwan Lim" w:date="2019-04-18T13:42:00Z">
              <w:r w:rsidRPr="001B0F7A">
                <w:rPr>
                  <w:noProof/>
                  <w:lang w:eastAsia="zh-CN"/>
                </w:rPr>
                <w:t>DC_1A-7A_n78A-n257D</w:t>
              </w:r>
            </w:ins>
          </w:p>
        </w:tc>
        <w:tc>
          <w:tcPr>
            <w:tcW w:w="3212" w:type="dxa"/>
            <w:vAlign w:val="center"/>
          </w:tcPr>
          <w:p w:rsidR="008F27E3" w:rsidRPr="001B0F7A" w:rsidRDefault="008F27E3" w:rsidP="00AD21D3">
            <w:pPr>
              <w:keepNext/>
              <w:keepLines/>
              <w:spacing w:after="0"/>
              <w:jc w:val="center"/>
              <w:rPr>
                <w:ins w:id="3419" w:author="Suhwan Lim" w:date="2019-04-18T13:42:00Z"/>
                <w:rFonts w:ascii="Arial" w:hAnsi="Arial"/>
                <w:noProof/>
                <w:sz w:val="18"/>
                <w:lang w:eastAsia="zh-CN"/>
              </w:rPr>
            </w:pPr>
            <w:ins w:id="342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21" w:author="Suhwan Lim" w:date="2019-04-18T13:42:00Z"/>
                <w:rFonts w:ascii="Arial" w:hAnsi="Arial"/>
                <w:noProof/>
                <w:sz w:val="18"/>
                <w:lang w:eastAsia="zh-CN"/>
              </w:rPr>
            </w:pPr>
            <w:ins w:id="342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23" w:author="Suhwan Lim" w:date="2019-04-18T13:42:00Z"/>
                <w:rFonts w:ascii="Arial" w:hAnsi="Arial"/>
                <w:noProof/>
                <w:sz w:val="18"/>
                <w:lang w:eastAsia="zh-CN"/>
              </w:rPr>
            </w:pPr>
            <w:ins w:id="3424" w:author="Suhwan Lim" w:date="2019-04-18T13:42:00Z">
              <w:r w:rsidRPr="001B0F7A">
                <w:rPr>
                  <w:rFonts w:ascii="Arial" w:hAnsi="Arial"/>
                  <w:noProof/>
                  <w:sz w:val="18"/>
                  <w:lang w:eastAsia="zh-CN"/>
                </w:rPr>
                <w:t>DC_1A_n257A</w:t>
              </w:r>
            </w:ins>
          </w:p>
          <w:p w:rsidR="008F27E3" w:rsidRPr="00AE4694" w:rsidRDefault="008F27E3" w:rsidP="00AD21D3">
            <w:pPr>
              <w:pStyle w:val="TAC"/>
              <w:rPr>
                <w:ins w:id="3425" w:author="Suhwan Lim" w:date="2019-04-18T13:42:00Z"/>
                <w:noProof/>
                <w:lang w:eastAsia="zh-CN"/>
              </w:rPr>
            </w:pPr>
            <w:ins w:id="342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27" w:author="Suhwan Lim" w:date="2019-04-18T13:42:00Z"/>
                <w:rFonts w:eastAsia="맑은 고딕"/>
                <w:noProof/>
                <w:lang w:eastAsia="ko-KR"/>
              </w:rPr>
            </w:pPr>
            <w:ins w:id="3428"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29" w:author="Suhwan Lim" w:date="2019-04-18T13:42:00Z"/>
                <w:rFonts w:eastAsia="맑은 고딕"/>
                <w:noProof/>
                <w:lang w:eastAsia="ko-KR"/>
              </w:rPr>
            </w:pPr>
            <w:ins w:id="3430" w:author="Suhwan Lim" w:date="2019-04-18T13:42:00Z">
              <w:r w:rsidRPr="001B0F7A">
                <w:rPr>
                  <w:noProof/>
                  <w:lang w:eastAsia="zh-CN"/>
                </w:rPr>
                <w:t>CA_n78A-n257D</w:t>
              </w:r>
            </w:ins>
          </w:p>
        </w:tc>
      </w:tr>
      <w:tr w:rsidR="008F27E3" w:rsidRPr="00AE4694" w:rsidTr="00AD21D3">
        <w:trPr>
          <w:trHeight w:val="288"/>
          <w:tblHeader/>
          <w:ins w:id="3431" w:author="Suhwan Lim" w:date="2019-04-18T13:42:00Z"/>
        </w:trPr>
        <w:tc>
          <w:tcPr>
            <w:tcW w:w="2136" w:type="dxa"/>
            <w:shd w:val="clear" w:color="auto" w:fill="auto"/>
            <w:noWrap/>
            <w:vAlign w:val="center"/>
          </w:tcPr>
          <w:p w:rsidR="008F27E3" w:rsidRPr="00AE4694" w:rsidRDefault="008F27E3" w:rsidP="00AD21D3">
            <w:pPr>
              <w:pStyle w:val="TAC"/>
              <w:rPr>
                <w:ins w:id="3432" w:author="Suhwan Lim" w:date="2019-04-18T13:42:00Z"/>
                <w:rFonts w:eastAsia="맑은 고딕"/>
                <w:noProof/>
                <w:lang w:eastAsia="ko-KR"/>
              </w:rPr>
            </w:pPr>
            <w:ins w:id="3433" w:author="Suhwan Lim" w:date="2019-04-18T13:42:00Z">
              <w:r w:rsidRPr="001B0F7A">
                <w:rPr>
                  <w:noProof/>
                  <w:lang w:eastAsia="zh-CN"/>
                </w:rPr>
                <w:t>DC_1A-7A_n78A-n257E</w:t>
              </w:r>
            </w:ins>
          </w:p>
        </w:tc>
        <w:tc>
          <w:tcPr>
            <w:tcW w:w="3212" w:type="dxa"/>
            <w:vAlign w:val="center"/>
          </w:tcPr>
          <w:p w:rsidR="008F27E3" w:rsidRPr="001B0F7A" w:rsidRDefault="008F27E3" w:rsidP="00AD21D3">
            <w:pPr>
              <w:keepNext/>
              <w:keepLines/>
              <w:spacing w:after="0"/>
              <w:jc w:val="center"/>
              <w:rPr>
                <w:ins w:id="3434" w:author="Suhwan Lim" w:date="2019-04-18T13:42:00Z"/>
                <w:rFonts w:ascii="Arial" w:hAnsi="Arial"/>
                <w:noProof/>
                <w:sz w:val="18"/>
                <w:lang w:eastAsia="zh-CN"/>
              </w:rPr>
            </w:pPr>
            <w:ins w:id="343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36" w:author="Suhwan Lim" w:date="2019-04-18T13:42:00Z"/>
                <w:rFonts w:ascii="Arial" w:hAnsi="Arial"/>
                <w:noProof/>
                <w:sz w:val="18"/>
                <w:lang w:eastAsia="zh-CN"/>
              </w:rPr>
            </w:pPr>
            <w:ins w:id="343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38" w:author="Suhwan Lim" w:date="2019-04-18T13:42:00Z"/>
                <w:rFonts w:ascii="Arial" w:hAnsi="Arial"/>
                <w:noProof/>
                <w:sz w:val="18"/>
                <w:lang w:eastAsia="zh-CN"/>
              </w:rPr>
            </w:pPr>
            <w:ins w:id="3439" w:author="Suhwan Lim" w:date="2019-04-18T13:42:00Z">
              <w:r w:rsidRPr="001B0F7A">
                <w:rPr>
                  <w:rFonts w:ascii="Arial" w:hAnsi="Arial"/>
                  <w:noProof/>
                  <w:sz w:val="18"/>
                  <w:lang w:eastAsia="zh-CN"/>
                </w:rPr>
                <w:t>DC_1A_n257A</w:t>
              </w:r>
            </w:ins>
          </w:p>
          <w:p w:rsidR="008F27E3" w:rsidRPr="00AE4694" w:rsidRDefault="008F27E3" w:rsidP="00AD21D3">
            <w:pPr>
              <w:pStyle w:val="TAC"/>
              <w:rPr>
                <w:ins w:id="3440" w:author="Suhwan Lim" w:date="2019-04-18T13:42:00Z"/>
                <w:noProof/>
                <w:lang w:eastAsia="zh-CN"/>
              </w:rPr>
            </w:pPr>
            <w:ins w:id="344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42" w:author="Suhwan Lim" w:date="2019-04-18T13:42:00Z"/>
                <w:rFonts w:eastAsia="맑은 고딕"/>
                <w:noProof/>
                <w:lang w:eastAsia="ko-KR"/>
              </w:rPr>
            </w:pPr>
            <w:ins w:id="3443"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44" w:author="Suhwan Lim" w:date="2019-04-18T13:42:00Z"/>
                <w:rFonts w:eastAsia="맑은 고딕"/>
                <w:noProof/>
                <w:lang w:eastAsia="ko-KR"/>
              </w:rPr>
            </w:pPr>
            <w:ins w:id="3445" w:author="Suhwan Lim" w:date="2019-04-18T13:42:00Z">
              <w:r w:rsidRPr="001B0F7A">
                <w:rPr>
                  <w:noProof/>
                  <w:lang w:eastAsia="zh-CN"/>
                </w:rPr>
                <w:t>CA_n78A-n257E</w:t>
              </w:r>
            </w:ins>
          </w:p>
        </w:tc>
      </w:tr>
      <w:tr w:rsidR="008F27E3" w:rsidRPr="00AE4694" w:rsidTr="00AD21D3">
        <w:trPr>
          <w:trHeight w:val="288"/>
          <w:tblHeader/>
          <w:ins w:id="3446" w:author="Suhwan Lim" w:date="2019-04-18T13:42:00Z"/>
        </w:trPr>
        <w:tc>
          <w:tcPr>
            <w:tcW w:w="2136" w:type="dxa"/>
            <w:shd w:val="clear" w:color="auto" w:fill="auto"/>
            <w:noWrap/>
            <w:vAlign w:val="center"/>
          </w:tcPr>
          <w:p w:rsidR="008F27E3" w:rsidRPr="00AE4694" w:rsidRDefault="008F27E3" w:rsidP="00AD21D3">
            <w:pPr>
              <w:pStyle w:val="TAC"/>
              <w:rPr>
                <w:ins w:id="3447" w:author="Suhwan Lim" w:date="2019-04-18T13:42:00Z"/>
                <w:rFonts w:eastAsia="맑은 고딕"/>
                <w:noProof/>
                <w:lang w:eastAsia="ko-KR"/>
              </w:rPr>
            </w:pPr>
            <w:ins w:id="3448" w:author="Suhwan Lim" w:date="2019-04-18T13:42:00Z">
              <w:r w:rsidRPr="001B0F7A">
                <w:rPr>
                  <w:noProof/>
                  <w:lang w:eastAsia="zh-CN"/>
                </w:rPr>
                <w:t>DC_1A-7A_n78A-n257F</w:t>
              </w:r>
            </w:ins>
          </w:p>
        </w:tc>
        <w:tc>
          <w:tcPr>
            <w:tcW w:w="3212" w:type="dxa"/>
            <w:vAlign w:val="center"/>
          </w:tcPr>
          <w:p w:rsidR="008F27E3" w:rsidRPr="001B0F7A" w:rsidRDefault="008F27E3" w:rsidP="00AD21D3">
            <w:pPr>
              <w:keepNext/>
              <w:keepLines/>
              <w:spacing w:after="0"/>
              <w:jc w:val="center"/>
              <w:rPr>
                <w:ins w:id="3449" w:author="Suhwan Lim" w:date="2019-04-18T13:42:00Z"/>
                <w:rFonts w:ascii="Arial" w:hAnsi="Arial"/>
                <w:noProof/>
                <w:sz w:val="18"/>
                <w:lang w:eastAsia="zh-CN"/>
              </w:rPr>
            </w:pPr>
            <w:ins w:id="345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51" w:author="Suhwan Lim" w:date="2019-04-18T13:42:00Z"/>
                <w:rFonts w:ascii="Arial" w:hAnsi="Arial"/>
                <w:noProof/>
                <w:sz w:val="18"/>
                <w:lang w:eastAsia="zh-CN"/>
              </w:rPr>
            </w:pPr>
            <w:ins w:id="345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53" w:author="Suhwan Lim" w:date="2019-04-18T13:42:00Z"/>
                <w:rFonts w:ascii="Arial" w:hAnsi="Arial"/>
                <w:noProof/>
                <w:sz w:val="18"/>
                <w:lang w:eastAsia="zh-CN"/>
              </w:rPr>
            </w:pPr>
            <w:ins w:id="3454" w:author="Suhwan Lim" w:date="2019-04-18T13:42:00Z">
              <w:r w:rsidRPr="001B0F7A">
                <w:rPr>
                  <w:rFonts w:ascii="Arial" w:hAnsi="Arial"/>
                  <w:noProof/>
                  <w:sz w:val="18"/>
                  <w:lang w:eastAsia="zh-CN"/>
                </w:rPr>
                <w:t>DC_1A_n257A</w:t>
              </w:r>
            </w:ins>
          </w:p>
          <w:p w:rsidR="008F27E3" w:rsidRPr="00AE4694" w:rsidRDefault="008F27E3" w:rsidP="00AD21D3">
            <w:pPr>
              <w:pStyle w:val="TAC"/>
              <w:rPr>
                <w:ins w:id="3455" w:author="Suhwan Lim" w:date="2019-04-18T13:42:00Z"/>
                <w:noProof/>
                <w:lang w:eastAsia="zh-CN"/>
              </w:rPr>
            </w:pPr>
            <w:ins w:id="345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57" w:author="Suhwan Lim" w:date="2019-04-18T13:42:00Z"/>
                <w:rFonts w:eastAsia="맑은 고딕"/>
                <w:noProof/>
                <w:lang w:eastAsia="ko-KR"/>
              </w:rPr>
            </w:pPr>
            <w:ins w:id="3458"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59" w:author="Suhwan Lim" w:date="2019-04-18T13:42:00Z"/>
                <w:rFonts w:eastAsia="맑은 고딕"/>
                <w:noProof/>
                <w:lang w:eastAsia="ko-KR"/>
              </w:rPr>
            </w:pPr>
            <w:ins w:id="3460" w:author="Suhwan Lim" w:date="2019-04-18T13:42:00Z">
              <w:r w:rsidRPr="001B0F7A">
                <w:rPr>
                  <w:noProof/>
                  <w:lang w:eastAsia="zh-CN"/>
                </w:rPr>
                <w:t>CA_n78A-n257F</w:t>
              </w:r>
            </w:ins>
          </w:p>
        </w:tc>
      </w:tr>
      <w:tr w:rsidR="008F27E3" w:rsidRPr="00AE4694" w:rsidTr="00AD21D3">
        <w:trPr>
          <w:trHeight w:val="288"/>
          <w:tblHeader/>
          <w:ins w:id="3461" w:author="Suhwan Lim" w:date="2019-04-18T13:42:00Z"/>
        </w:trPr>
        <w:tc>
          <w:tcPr>
            <w:tcW w:w="2136" w:type="dxa"/>
            <w:shd w:val="clear" w:color="auto" w:fill="auto"/>
            <w:noWrap/>
            <w:vAlign w:val="center"/>
          </w:tcPr>
          <w:p w:rsidR="008F27E3" w:rsidRPr="00AE4694" w:rsidRDefault="008F27E3" w:rsidP="00AD21D3">
            <w:pPr>
              <w:pStyle w:val="TAC"/>
              <w:rPr>
                <w:ins w:id="3462" w:author="Suhwan Lim" w:date="2019-04-18T13:42:00Z"/>
                <w:rFonts w:eastAsia="맑은 고딕"/>
                <w:noProof/>
                <w:lang w:eastAsia="ko-KR"/>
              </w:rPr>
            </w:pPr>
            <w:ins w:id="3463" w:author="Suhwan Lim" w:date="2019-04-18T13:42:00Z">
              <w:r w:rsidRPr="001B0F7A">
                <w:rPr>
                  <w:noProof/>
                  <w:lang w:eastAsia="zh-CN"/>
                </w:rPr>
                <w:t>DC_1A-7A_n78A-n257G</w:t>
              </w:r>
            </w:ins>
          </w:p>
        </w:tc>
        <w:tc>
          <w:tcPr>
            <w:tcW w:w="3212" w:type="dxa"/>
            <w:vAlign w:val="center"/>
          </w:tcPr>
          <w:p w:rsidR="008F27E3" w:rsidRPr="001B0F7A" w:rsidRDefault="008F27E3" w:rsidP="00AD21D3">
            <w:pPr>
              <w:keepNext/>
              <w:keepLines/>
              <w:spacing w:after="0"/>
              <w:jc w:val="center"/>
              <w:rPr>
                <w:ins w:id="3464" w:author="Suhwan Lim" w:date="2019-04-18T13:42:00Z"/>
                <w:rFonts w:ascii="Arial" w:hAnsi="Arial"/>
                <w:noProof/>
                <w:sz w:val="18"/>
                <w:lang w:eastAsia="zh-CN"/>
              </w:rPr>
            </w:pPr>
            <w:ins w:id="346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66" w:author="Suhwan Lim" w:date="2019-04-18T13:42:00Z"/>
                <w:rFonts w:ascii="Arial" w:hAnsi="Arial"/>
                <w:noProof/>
                <w:sz w:val="18"/>
                <w:lang w:eastAsia="zh-CN"/>
              </w:rPr>
            </w:pPr>
            <w:ins w:id="346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68" w:author="Suhwan Lim" w:date="2019-04-18T13:42:00Z"/>
                <w:rFonts w:ascii="Arial" w:hAnsi="Arial"/>
                <w:noProof/>
                <w:sz w:val="18"/>
                <w:lang w:eastAsia="zh-CN"/>
              </w:rPr>
            </w:pPr>
            <w:ins w:id="3469" w:author="Suhwan Lim" w:date="2019-04-18T13:42:00Z">
              <w:r w:rsidRPr="001B0F7A">
                <w:rPr>
                  <w:rFonts w:ascii="Arial" w:hAnsi="Arial"/>
                  <w:noProof/>
                  <w:sz w:val="18"/>
                  <w:lang w:eastAsia="zh-CN"/>
                </w:rPr>
                <w:t>DC_1A_n257A</w:t>
              </w:r>
            </w:ins>
          </w:p>
          <w:p w:rsidR="008F27E3" w:rsidRPr="00AE4694" w:rsidRDefault="008F27E3" w:rsidP="00AD21D3">
            <w:pPr>
              <w:pStyle w:val="TAC"/>
              <w:rPr>
                <w:ins w:id="3470" w:author="Suhwan Lim" w:date="2019-04-18T13:42:00Z"/>
                <w:noProof/>
                <w:lang w:eastAsia="zh-CN"/>
              </w:rPr>
            </w:pPr>
            <w:ins w:id="347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72" w:author="Suhwan Lim" w:date="2019-04-18T13:42:00Z"/>
                <w:rFonts w:eastAsia="맑은 고딕"/>
                <w:noProof/>
                <w:lang w:eastAsia="ko-KR"/>
              </w:rPr>
            </w:pPr>
            <w:ins w:id="3473"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74" w:author="Suhwan Lim" w:date="2019-04-18T13:42:00Z"/>
                <w:rFonts w:eastAsia="맑은 고딕"/>
                <w:noProof/>
                <w:lang w:eastAsia="ko-KR"/>
              </w:rPr>
            </w:pPr>
            <w:ins w:id="3475" w:author="Suhwan Lim" w:date="2019-04-18T13:42:00Z">
              <w:r w:rsidRPr="001B0F7A">
                <w:rPr>
                  <w:noProof/>
                  <w:lang w:eastAsia="zh-CN"/>
                </w:rPr>
                <w:t>CA_n78A-n257G</w:t>
              </w:r>
            </w:ins>
          </w:p>
        </w:tc>
      </w:tr>
      <w:tr w:rsidR="008F27E3" w:rsidRPr="00AE4694" w:rsidTr="00AD21D3">
        <w:trPr>
          <w:trHeight w:val="288"/>
          <w:tblHeader/>
          <w:ins w:id="3476" w:author="Suhwan Lim" w:date="2019-04-18T13:42:00Z"/>
        </w:trPr>
        <w:tc>
          <w:tcPr>
            <w:tcW w:w="2136" w:type="dxa"/>
            <w:shd w:val="clear" w:color="auto" w:fill="auto"/>
            <w:noWrap/>
            <w:vAlign w:val="center"/>
          </w:tcPr>
          <w:p w:rsidR="008F27E3" w:rsidRPr="00AE4694" w:rsidRDefault="008F27E3" w:rsidP="00AD21D3">
            <w:pPr>
              <w:pStyle w:val="TAC"/>
              <w:rPr>
                <w:ins w:id="3477" w:author="Suhwan Lim" w:date="2019-04-18T13:42:00Z"/>
                <w:rFonts w:eastAsia="맑은 고딕"/>
                <w:noProof/>
                <w:lang w:eastAsia="ko-KR"/>
              </w:rPr>
            </w:pPr>
            <w:ins w:id="3478" w:author="Suhwan Lim" w:date="2019-04-18T13:42:00Z">
              <w:r w:rsidRPr="001B0F7A">
                <w:rPr>
                  <w:noProof/>
                  <w:lang w:eastAsia="zh-CN"/>
                </w:rPr>
                <w:t>DC_1A-7A_n78A-n257H</w:t>
              </w:r>
            </w:ins>
          </w:p>
        </w:tc>
        <w:tc>
          <w:tcPr>
            <w:tcW w:w="3212" w:type="dxa"/>
            <w:vAlign w:val="center"/>
          </w:tcPr>
          <w:p w:rsidR="008F27E3" w:rsidRPr="001B0F7A" w:rsidRDefault="008F27E3" w:rsidP="00AD21D3">
            <w:pPr>
              <w:keepNext/>
              <w:keepLines/>
              <w:spacing w:after="0"/>
              <w:jc w:val="center"/>
              <w:rPr>
                <w:ins w:id="3479" w:author="Suhwan Lim" w:date="2019-04-18T13:42:00Z"/>
                <w:rFonts w:ascii="Arial" w:hAnsi="Arial"/>
                <w:noProof/>
                <w:sz w:val="18"/>
                <w:lang w:eastAsia="zh-CN"/>
              </w:rPr>
            </w:pPr>
            <w:ins w:id="348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81" w:author="Suhwan Lim" w:date="2019-04-18T13:42:00Z"/>
                <w:rFonts w:ascii="Arial" w:hAnsi="Arial"/>
                <w:noProof/>
                <w:sz w:val="18"/>
                <w:lang w:eastAsia="zh-CN"/>
              </w:rPr>
            </w:pPr>
            <w:ins w:id="348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83" w:author="Suhwan Lim" w:date="2019-04-18T13:42:00Z"/>
                <w:rFonts w:ascii="Arial" w:hAnsi="Arial"/>
                <w:noProof/>
                <w:sz w:val="18"/>
                <w:lang w:eastAsia="zh-CN"/>
              </w:rPr>
            </w:pPr>
            <w:ins w:id="3484" w:author="Suhwan Lim" w:date="2019-04-18T13:42:00Z">
              <w:r w:rsidRPr="001B0F7A">
                <w:rPr>
                  <w:rFonts w:ascii="Arial" w:hAnsi="Arial"/>
                  <w:noProof/>
                  <w:sz w:val="18"/>
                  <w:lang w:eastAsia="zh-CN"/>
                </w:rPr>
                <w:t>DC_1A_n257A</w:t>
              </w:r>
            </w:ins>
          </w:p>
          <w:p w:rsidR="008F27E3" w:rsidRPr="00AE4694" w:rsidRDefault="008F27E3" w:rsidP="00AD21D3">
            <w:pPr>
              <w:pStyle w:val="TAC"/>
              <w:rPr>
                <w:ins w:id="3485" w:author="Suhwan Lim" w:date="2019-04-18T13:42:00Z"/>
                <w:noProof/>
                <w:lang w:eastAsia="zh-CN"/>
              </w:rPr>
            </w:pPr>
            <w:ins w:id="348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87" w:author="Suhwan Lim" w:date="2019-04-18T13:42:00Z"/>
                <w:rFonts w:eastAsia="맑은 고딕"/>
                <w:noProof/>
                <w:lang w:eastAsia="ko-KR"/>
              </w:rPr>
            </w:pPr>
            <w:ins w:id="3488"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89" w:author="Suhwan Lim" w:date="2019-04-18T13:42:00Z"/>
                <w:rFonts w:eastAsia="맑은 고딕"/>
                <w:noProof/>
                <w:lang w:eastAsia="ko-KR"/>
              </w:rPr>
            </w:pPr>
            <w:ins w:id="3490" w:author="Suhwan Lim" w:date="2019-04-18T13:42:00Z">
              <w:r w:rsidRPr="001B0F7A">
                <w:rPr>
                  <w:noProof/>
                  <w:lang w:eastAsia="zh-CN"/>
                </w:rPr>
                <w:t>CA_n78A-n257H</w:t>
              </w:r>
            </w:ins>
          </w:p>
        </w:tc>
      </w:tr>
      <w:tr w:rsidR="008F27E3" w:rsidRPr="00AE4694" w:rsidTr="00AD21D3">
        <w:trPr>
          <w:trHeight w:val="288"/>
          <w:tblHeader/>
          <w:ins w:id="3491" w:author="Suhwan Lim" w:date="2019-04-18T13:42:00Z"/>
        </w:trPr>
        <w:tc>
          <w:tcPr>
            <w:tcW w:w="2136" w:type="dxa"/>
            <w:shd w:val="clear" w:color="auto" w:fill="auto"/>
            <w:noWrap/>
            <w:vAlign w:val="center"/>
          </w:tcPr>
          <w:p w:rsidR="008F27E3" w:rsidRPr="00AE4694" w:rsidRDefault="008F27E3" w:rsidP="00AD21D3">
            <w:pPr>
              <w:pStyle w:val="TAC"/>
              <w:rPr>
                <w:ins w:id="3492" w:author="Suhwan Lim" w:date="2019-04-18T13:42:00Z"/>
                <w:rFonts w:eastAsia="맑은 고딕"/>
                <w:noProof/>
                <w:lang w:eastAsia="ko-KR"/>
              </w:rPr>
            </w:pPr>
            <w:ins w:id="3493" w:author="Suhwan Lim" w:date="2019-04-18T13:42:00Z">
              <w:r w:rsidRPr="001B0F7A">
                <w:rPr>
                  <w:noProof/>
                  <w:lang w:eastAsia="zh-CN"/>
                </w:rPr>
                <w:t>DC_1A-7A_n78A-n257I</w:t>
              </w:r>
            </w:ins>
          </w:p>
        </w:tc>
        <w:tc>
          <w:tcPr>
            <w:tcW w:w="3212" w:type="dxa"/>
            <w:vAlign w:val="center"/>
          </w:tcPr>
          <w:p w:rsidR="008F27E3" w:rsidRPr="001B0F7A" w:rsidRDefault="008F27E3" w:rsidP="00AD21D3">
            <w:pPr>
              <w:keepNext/>
              <w:keepLines/>
              <w:spacing w:after="0"/>
              <w:jc w:val="center"/>
              <w:rPr>
                <w:ins w:id="3494" w:author="Suhwan Lim" w:date="2019-04-18T13:42:00Z"/>
                <w:rFonts w:ascii="Arial" w:hAnsi="Arial"/>
                <w:noProof/>
                <w:sz w:val="18"/>
                <w:lang w:eastAsia="zh-CN"/>
              </w:rPr>
            </w:pPr>
            <w:ins w:id="349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96" w:author="Suhwan Lim" w:date="2019-04-18T13:42:00Z"/>
                <w:rFonts w:ascii="Arial" w:hAnsi="Arial"/>
                <w:noProof/>
                <w:sz w:val="18"/>
                <w:lang w:eastAsia="zh-CN"/>
              </w:rPr>
            </w:pPr>
            <w:ins w:id="349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98" w:author="Suhwan Lim" w:date="2019-04-18T13:42:00Z"/>
                <w:rFonts w:ascii="Arial" w:hAnsi="Arial"/>
                <w:noProof/>
                <w:sz w:val="18"/>
                <w:lang w:eastAsia="zh-CN"/>
              </w:rPr>
            </w:pPr>
            <w:ins w:id="3499" w:author="Suhwan Lim" w:date="2019-04-18T13:42:00Z">
              <w:r w:rsidRPr="001B0F7A">
                <w:rPr>
                  <w:rFonts w:ascii="Arial" w:hAnsi="Arial"/>
                  <w:noProof/>
                  <w:sz w:val="18"/>
                  <w:lang w:eastAsia="zh-CN"/>
                </w:rPr>
                <w:t>DC_1A_n257A</w:t>
              </w:r>
            </w:ins>
          </w:p>
          <w:p w:rsidR="008F27E3" w:rsidRPr="00AE4694" w:rsidRDefault="008F27E3" w:rsidP="00AD21D3">
            <w:pPr>
              <w:pStyle w:val="TAC"/>
              <w:rPr>
                <w:ins w:id="3500" w:author="Suhwan Lim" w:date="2019-04-18T13:42:00Z"/>
                <w:noProof/>
                <w:lang w:eastAsia="zh-CN"/>
              </w:rPr>
            </w:pPr>
            <w:ins w:id="350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02" w:author="Suhwan Lim" w:date="2019-04-18T13:42:00Z"/>
                <w:rFonts w:eastAsia="맑은 고딕"/>
                <w:noProof/>
                <w:lang w:eastAsia="ko-KR"/>
              </w:rPr>
            </w:pPr>
            <w:ins w:id="3503"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04" w:author="Suhwan Lim" w:date="2019-04-18T13:42:00Z"/>
                <w:rFonts w:eastAsia="맑은 고딕"/>
                <w:noProof/>
                <w:lang w:eastAsia="ko-KR"/>
              </w:rPr>
            </w:pPr>
            <w:ins w:id="3505" w:author="Suhwan Lim" w:date="2019-04-18T13:42:00Z">
              <w:r w:rsidRPr="001B0F7A">
                <w:rPr>
                  <w:noProof/>
                  <w:lang w:eastAsia="zh-CN"/>
                </w:rPr>
                <w:t>CA_n78A-n257I</w:t>
              </w:r>
            </w:ins>
          </w:p>
        </w:tc>
      </w:tr>
      <w:tr w:rsidR="008F27E3" w:rsidRPr="00AE4694" w:rsidTr="00AD21D3">
        <w:trPr>
          <w:trHeight w:val="288"/>
          <w:tblHeader/>
          <w:ins w:id="3506" w:author="Suhwan Lim" w:date="2019-04-18T13:42:00Z"/>
        </w:trPr>
        <w:tc>
          <w:tcPr>
            <w:tcW w:w="2136" w:type="dxa"/>
            <w:shd w:val="clear" w:color="auto" w:fill="auto"/>
            <w:noWrap/>
            <w:vAlign w:val="center"/>
          </w:tcPr>
          <w:p w:rsidR="008F27E3" w:rsidRPr="00AE4694" w:rsidRDefault="008F27E3" w:rsidP="00AD21D3">
            <w:pPr>
              <w:pStyle w:val="TAC"/>
              <w:rPr>
                <w:ins w:id="3507" w:author="Suhwan Lim" w:date="2019-04-18T13:42:00Z"/>
                <w:rFonts w:eastAsia="맑은 고딕"/>
                <w:noProof/>
                <w:lang w:eastAsia="ko-KR"/>
              </w:rPr>
            </w:pPr>
            <w:ins w:id="3508" w:author="Suhwan Lim" w:date="2019-04-18T13:42:00Z">
              <w:r w:rsidRPr="001B0F7A">
                <w:rPr>
                  <w:noProof/>
                  <w:lang w:eastAsia="zh-CN"/>
                </w:rPr>
                <w:t>DC_1A-7A_n78A-n257J</w:t>
              </w:r>
            </w:ins>
          </w:p>
        </w:tc>
        <w:tc>
          <w:tcPr>
            <w:tcW w:w="3212" w:type="dxa"/>
            <w:vAlign w:val="center"/>
          </w:tcPr>
          <w:p w:rsidR="008F27E3" w:rsidRPr="001B0F7A" w:rsidRDefault="008F27E3" w:rsidP="00AD21D3">
            <w:pPr>
              <w:keepNext/>
              <w:keepLines/>
              <w:spacing w:after="0"/>
              <w:jc w:val="center"/>
              <w:rPr>
                <w:ins w:id="3509" w:author="Suhwan Lim" w:date="2019-04-18T13:42:00Z"/>
                <w:rFonts w:ascii="Arial" w:hAnsi="Arial"/>
                <w:noProof/>
                <w:sz w:val="18"/>
                <w:lang w:eastAsia="zh-CN"/>
              </w:rPr>
            </w:pPr>
            <w:ins w:id="351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11" w:author="Suhwan Lim" w:date="2019-04-18T13:42:00Z"/>
                <w:rFonts w:ascii="Arial" w:hAnsi="Arial"/>
                <w:noProof/>
                <w:sz w:val="18"/>
                <w:lang w:eastAsia="zh-CN"/>
              </w:rPr>
            </w:pPr>
            <w:ins w:id="351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13" w:author="Suhwan Lim" w:date="2019-04-18T13:42:00Z"/>
                <w:rFonts w:ascii="Arial" w:hAnsi="Arial"/>
                <w:noProof/>
                <w:sz w:val="18"/>
                <w:lang w:eastAsia="zh-CN"/>
              </w:rPr>
            </w:pPr>
            <w:ins w:id="3514" w:author="Suhwan Lim" w:date="2019-04-18T13:42:00Z">
              <w:r w:rsidRPr="001B0F7A">
                <w:rPr>
                  <w:rFonts w:ascii="Arial" w:hAnsi="Arial"/>
                  <w:noProof/>
                  <w:sz w:val="18"/>
                  <w:lang w:eastAsia="zh-CN"/>
                </w:rPr>
                <w:t>DC_1A_n257A</w:t>
              </w:r>
            </w:ins>
          </w:p>
          <w:p w:rsidR="008F27E3" w:rsidRPr="00AE4694" w:rsidRDefault="008F27E3" w:rsidP="00AD21D3">
            <w:pPr>
              <w:pStyle w:val="TAC"/>
              <w:rPr>
                <w:ins w:id="3515" w:author="Suhwan Lim" w:date="2019-04-18T13:42:00Z"/>
                <w:noProof/>
                <w:lang w:eastAsia="zh-CN"/>
              </w:rPr>
            </w:pPr>
            <w:ins w:id="351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17" w:author="Suhwan Lim" w:date="2019-04-18T13:42:00Z"/>
                <w:rFonts w:eastAsia="맑은 고딕"/>
                <w:noProof/>
                <w:lang w:eastAsia="ko-KR"/>
              </w:rPr>
            </w:pPr>
            <w:ins w:id="3518"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19" w:author="Suhwan Lim" w:date="2019-04-18T13:42:00Z"/>
                <w:rFonts w:eastAsia="맑은 고딕"/>
                <w:noProof/>
                <w:lang w:eastAsia="ko-KR"/>
              </w:rPr>
            </w:pPr>
            <w:ins w:id="3520" w:author="Suhwan Lim" w:date="2019-04-18T13:42:00Z">
              <w:r w:rsidRPr="001B0F7A">
                <w:rPr>
                  <w:noProof/>
                  <w:lang w:eastAsia="zh-CN"/>
                </w:rPr>
                <w:t>CA_n78A-n257J</w:t>
              </w:r>
            </w:ins>
          </w:p>
        </w:tc>
      </w:tr>
      <w:tr w:rsidR="008F27E3" w:rsidRPr="00AE4694" w:rsidTr="00AD21D3">
        <w:trPr>
          <w:trHeight w:val="288"/>
          <w:tblHeader/>
          <w:ins w:id="3521" w:author="Suhwan Lim" w:date="2019-04-18T13:42:00Z"/>
        </w:trPr>
        <w:tc>
          <w:tcPr>
            <w:tcW w:w="2136" w:type="dxa"/>
            <w:shd w:val="clear" w:color="auto" w:fill="auto"/>
            <w:noWrap/>
            <w:vAlign w:val="center"/>
          </w:tcPr>
          <w:p w:rsidR="008F27E3" w:rsidRPr="00AE4694" w:rsidRDefault="008F27E3" w:rsidP="00AD21D3">
            <w:pPr>
              <w:pStyle w:val="TAC"/>
              <w:rPr>
                <w:ins w:id="3522" w:author="Suhwan Lim" w:date="2019-04-18T13:42:00Z"/>
                <w:rFonts w:eastAsia="맑은 고딕"/>
                <w:noProof/>
                <w:lang w:eastAsia="ko-KR"/>
              </w:rPr>
            </w:pPr>
            <w:ins w:id="3523" w:author="Suhwan Lim" w:date="2019-04-18T13:42:00Z">
              <w:r w:rsidRPr="001B0F7A">
                <w:rPr>
                  <w:noProof/>
                  <w:lang w:eastAsia="zh-CN"/>
                </w:rPr>
                <w:t>DC_1A-7A_n78A-n257K</w:t>
              </w:r>
            </w:ins>
          </w:p>
        </w:tc>
        <w:tc>
          <w:tcPr>
            <w:tcW w:w="3212" w:type="dxa"/>
            <w:vAlign w:val="center"/>
          </w:tcPr>
          <w:p w:rsidR="008F27E3" w:rsidRPr="001B0F7A" w:rsidRDefault="008F27E3" w:rsidP="00AD21D3">
            <w:pPr>
              <w:keepNext/>
              <w:keepLines/>
              <w:spacing w:after="0"/>
              <w:jc w:val="center"/>
              <w:rPr>
                <w:ins w:id="3524" w:author="Suhwan Lim" w:date="2019-04-18T13:42:00Z"/>
                <w:rFonts w:ascii="Arial" w:hAnsi="Arial"/>
                <w:noProof/>
                <w:sz w:val="18"/>
                <w:lang w:eastAsia="zh-CN"/>
              </w:rPr>
            </w:pPr>
            <w:ins w:id="352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26" w:author="Suhwan Lim" w:date="2019-04-18T13:42:00Z"/>
                <w:rFonts w:ascii="Arial" w:hAnsi="Arial"/>
                <w:noProof/>
                <w:sz w:val="18"/>
                <w:lang w:eastAsia="zh-CN"/>
              </w:rPr>
            </w:pPr>
            <w:ins w:id="352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28" w:author="Suhwan Lim" w:date="2019-04-18T13:42:00Z"/>
                <w:rFonts w:ascii="Arial" w:hAnsi="Arial"/>
                <w:noProof/>
                <w:sz w:val="18"/>
                <w:lang w:eastAsia="zh-CN"/>
              </w:rPr>
            </w:pPr>
            <w:ins w:id="3529" w:author="Suhwan Lim" w:date="2019-04-18T13:42:00Z">
              <w:r w:rsidRPr="001B0F7A">
                <w:rPr>
                  <w:rFonts w:ascii="Arial" w:hAnsi="Arial"/>
                  <w:noProof/>
                  <w:sz w:val="18"/>
                  <w:lang w:eastAsia="zh-CN"/>
                </w:rPr>
                <w:t>DC_1A_n257A</w:t>
              </w:r>
            </w:ins>
          </w:p>
          <w:p w:rsidR="008F27E3" w:rsidRPr="00AE4694" w:rsidRDefault="008F27E3" w:rsidP="00AD21D3">
            <w:pPr>
              <w:pStyle w:val="TAC"/>
              <w:rPr>
                <w:ins w:id="3530" w:author="Suhwan Lim" w:date="2019-04-18T13:42:00Z"/>
                <w:noProof/>
                <w:lang w:eastAsia="zh-CN"/>
              </w:rPr>
            </w:pPr>
            <w:ins w:id="353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32" w:author="Suhwan Lim" w:date="2019-04-18T13:42:00Z"/>
                <w:rFonts w:eastAsia="맑은 고딕"/>
                <w:noProof/>
                <w:lang w:eastAsia="ko-KR"/>
              </w:rPr>
            </w:pPr>
            <w:ins w:id="3533"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34" w:author="Suhwan Lim" w:date="2019-04-18T13:42:00Z"/>
                <w:rFonts w:eastAsia="맑은 고딕"/>
                <w:noProof/>
                <w:lang w:eastAsia="ko-KR"/>
              </w:rPr>
            </w:pPr>
            <w:ins w:id="3535" w:author="Suhwan Lim" w:date="2019-04-18T13:42:00Z">
              <w:r w:rsidRPr="001B0F7A">
                <w:rPr>
                  <w:noProof/>
                  <w:lang w:eastAsia="zh-CN"/>
                </w:rPr>
                <w:t>CA_n78A-n257K</w:t>
              </w:r>
            </w:ins>
          </w:p>
        </w:tc>
      </w:tr>
      <w:tr w:rsidR="008F27E3" w:rsidRPr="00AE4694" w:rsidTr="00AD21D3">
        <w:trPr>
          <w:trHeight w:val="288"/>
          <w:tblHeader/>
          <w:ins w:id="3536" w:author="Suhwan Lim" w:date="2019-04-18T13:42:00Z"/>
        </w:trPr>
        <w:tc>
          <w:tcPr>
            <w:tcW w:w="2136" w:type="dxa"/>
            <w:shd w:val="clear" w:color="auto" w:fill="auto"/>
            <w:noWrap/>
            <w:vAlign w:val="center"/>
          </w:tcPr>
          <w:p w:rsidR="008F27E3" w:rsidRPr="00AE4694" w:rsidRDefault="008F27E3" w:rsidP="00AD21D3">
            <w:pPr>
              <w:pStyle w:val="TAC"/>
              <w:rPr>
                <w:ins w:id="3537" w:author="Suhwan Lim" w:date="2019-04-18T13:42:00Z"/>
                <w:rFonts w:eastAsia="맑은 고딕"/>
                <w:noProof/>
                <w:lang w:eastAsia="ko-KR"/>
              </w:rPr>
            </w:pPr>
            <w:ins w:id="3538" w:author="Suhwan Lim" w:date="2019-04-18T13:42:00Z">
              <w:r w:rsidRPr="001B0F7A">
                <w:rPr>
                  <w:noProof/>
                  <w:lang w:eastAsia="zh-CN"/>
                </w:rPr>
                <w:t>DC_1A-7A_n78A-n257L</w:t>
              </w:r>
            </w:ins>
          </w:p>
        </w:tc>
        <w:tc>
          <w:tcPr>
            <w:tcW w:w="3212" w:type="dxa"/>
            <w:vAlign w:val="center"/>
          </w:tcPr>
          <w:p w:rsidR="008F27E3" w:rsidRPr="001B0F7A" w:rsidRDefault="008F27E3" w:rsidP="00AD21D3">
            <w:pPr>
              <w:keepNext/>
              <w:keepLines/>
              <w:spacing w:after="0"/>
              <w:jc w:val="center"/>
              <w:rPr>
                <w:ins w:id="3539" w:author="Suhwan Lim" w:date="2019-04-18T13:42:00Z"/>
                <w:rFonts w:ascii="Arial" w:hAnsi="Arial"/>
                <w:noProof/>
                <w:sz w:val="18"/>
                <w:lang w:eastAsia="zh-CN"/>
              </w:rPr>
            </w:pPr>
            <w:ins w:id="3540"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41" w:author="Suhwan Lim" w:date="2019-04-18T13:42:00Z"/>
                <w:rFonts w:ascii="Arial" w:hAnsi="Arial"/>
                <w:noProof/>
                <w:sz w:val="18"/>
                <w:lang w:eastAsia="zh-CN"/>
              </w:rPr>
            </w:pPr>
            <w:ins w:id="3542"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43" w:author="Suhwan Lim" w:date="2019-04-18T13:42:00Z"/>
                <w:rFonts w:ascii="Arial" w:hAnsi="Arial"/>
                <w:noProof/>
                <w:sz w:val="18"/>
                <w:lang w:eastAsia="zh-CN"/>
              </w:rPr>
            </w:pPr>
            <w:ins w:id="3544" w:author="Suhwan Lim" w:date="2019-04-18T13:42:00Z">
              <w:r w:rsidRPr="001B0F7A">
                <w:rPr>
                  <w:rFonts w:ascii="Arial" w:hAnsi="Arial"/>
                  <w:noProof/>
                  <w:sz w:val="18"/>
                  <w:lang w:eastAsia="zh-CN"/>
                </w:rPr>
                <w:t>DC_1A_n257A</w:t>
              </w:r>
            </w:ins>
          </w:p>
          <w:p w:rsidR="008F27E3" w:rsidRPr="00AE4694" w:rsidRDefault="008F27E3" w:rsidP="00AD21D3">
            <w:pPr>
              <w:pStyle w:val="TAC"/>
              <w:rPr>
                <w:ins w:id="3545" w:author="Suhwan Lim" w:date="2019-04-18T13:42:00Z"/>
                <w:noProof/>
                <w:lang w:eastAsia="zh-CN"/>
              </w:rPr>
            </w:pPr>
            <w:ins w:id="3546"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47" w:author="Suhwan Lim" w:date="2019-04-18T13:42:00Z"/>
                <w:rFonts w:eastAsia="맑은 고딕"/>
                <w:noProof/>
                <w:lang w:eastAsia="ko-KR"/>
              </w:rPr>
            </w:pPr>
            <w:ins w:id="3548"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49" w:author="Suhwan Lim" w:date="2019-04-18T13:42:00Z"/>
                <w:rFonts w:eastAsia="맑은 고딕"/>
                <w:noProof/>
                <w:lang w:eastAsia="ko-KR"/>
              </w:rPr>
            </w:pPr>
            <w:ins w:id="3550" w:author="Suhwan Lim" w:date="2019-04-18T13:42:00Z">
              <w:r w:rsidRPr="001B0F7A">
                <w:rPr>
                  <w:noProof/>
                  <w:lang w:eastAsia="zh-CN"/>
                </w:rPr>
                <w:t>CA_n78A-n257L</w:t>
              </w:r>
            </w:ins>
          </w:p>
        </w:tc>
      </w:tr>
      <w:tr w:rsidR="008F27E3" w:rsidRPr="00AE4694" w:rsidTr="00AD21D3">
        <w:trPr>
          <w:trHeight w:val="288"/>
          <w:tblHeader/>
          <w:ins w:id="3551" w:author="Suhwan Lim" w:date="2019-04-18T13:42:00Z"/>
        </w:trPr>
        <w:tc>
          <w:tcPr>
            <w:tcW w:w="2136" w:type="dxa"/>
            <w:shd w:val="clear" w:color="auto" w:fill="auto"/>
            <w:noWrap/>
            <w:vAlign w:val="center"/>
          </w:tcPr>
          <w:p w:rsidR="008F27E3" w:rsidRPr="00AE4694" w:rsidRDefault="008F27E3" w:rsidP="00AD21D3">
            <w:pPr>
              <w:pStyle w:val="TAC"/>
              <w:rPr>
                <w:ins w:id="3552" w:author="Suhwan Lim" w:date="2019-04-18T13:42:00Z"/>
                <w:rFonts w:eastAsia="맑은 고딕"/>
                <w:noProof/>
                <w:lang w:eastAsia="ko-KR"/>
              </w:rPr>
            </w:pPr>
            <w:ins w:id="3553" w:author="Suhwan Lim" w:date="2019-04-18T13:42:00Z">
              <w:r w:rsidRPr="001B0F7A">
                <w:rPr>
                  <w:noProof/>
                  <w:lang w:eastAsia="zh-CN"/>
                </w:rPr>
                <w:t>DC_1A-7A_n78A-n257M</w:t>
              </w:r>
            </w:ins>
          </w:p>
        </w:tc>
        <w:tc>
          <w:tcPr>
            <w:tcW w:w="3212" w:type="dxa"/>
            <w:vAlign w:val="center"/>
          </w:tcPr>
          <w:p w:rsidR="008F27E3" w:rsidRPr="001B0F7A" w:rsidRDefault="008F27E3" w:rsidP="00AD21D3">
            <w:pPr>
              <w:keepNext/>
              <w:keepLines/>
              <w:spacing w:after="0"/>
              <w:jc w:val="center"/>
              <w:rPr>
                <w:ins w:id="3554" w:author="Suhwan Lim" w:date="2019-04-18T13:42:00Z"/>
                <w:rFonts w:ascii="Arial" w:hAnsi="Arial"/>
                <w:noProof/>
                <w:sz w:val="18"/>
                <w:lang w:eastAsia="zh-CN"/>
              </w:rPr>
            </w:pPr>
            <w:ins w:id="3555"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56" w:author="Suhwan Lim" w:date="2019-04-18T13:42:00Z"/>
                <w:rFonts w:ascii="Arial" w:hAnsi="Arial"/>
                <w:noProof/>
                <w:sz w:val="18"/>
                <w:lang w:eastAsia="zh-CN"/>
              </w:rPr>
            </w:pPr>
            <w:ins w:id="3557"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58" w:author="Suhwan Lim" w:date="2019-04-18T13:42:00Z"/>
                <w:rFonts w:ascii="Arial" w:hAnsi="Arial"/>
                <w:noProof/>
                <w:sz w:val="18"/>
                <w:lang w:eastAsia="zh-CN"/>
              </w:rPr>
            </w:pPr>
            <w:ins w:id="3559" w:author="Suhwan Lim" w:date="2019-04-18T13:42:00Z">
              <w:r w:rsidRPr="001B0F7A">
                <w:rPr>
                  <w:rFonts w:ascii="Arial" w:hAnsi="Arial"/>
                  <w:noProof/>
                  <w:sz w:val="18"/>
                  <w:lang w:eastAsia="zh-CN"/>
                </w:rPr>
                <w:t>DC_1A_n257A</w:t>
              </w:r>
            </w:ins>
          </w:p>
          <w:p w:rsidR="008F27E3" w:rsidRPr="00AE4694" w:rsidRDefault="008F27E3" w:rsidP="00AD21D3">
            <w:pPr>
              <w:pStyle w:val="TAC"/>
              <w:rPr>
                <w:ins w:id="3560" w:author="Suhwan Lim" w:date="2019-04-18T13:42:00Z"/>
                <w:noProof/>
                <w:lang w:eastAsia="zh-CN"/>
              </w:rPr>
            </w:pPr>
            <w:ins w:id="3561"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62" w:author="Suhwan Lim" w:date="2019-04-18T13:42:00Z"/>
                <w:rFonts w:eastAsia="맑은 고딕"/>
                <w:noProof/>
                <w:lang w:eastAsia="ko-KR"/>
              </w:rPr>
            </w:pPr>
            <w:ins w:id="3563"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64" w:author="Suhwan Lim" w:date="2019-04-18T13:42:00Z"/>
                <w:rFonts w:eastAsia="맑은 고딕"/>
                <w:noProof/>
                <w:lang w:eastAsia="ko-KR"/>
              </w:rPr>
            </w:pPr>
            <w:ins w:id="3565" w:author="Suhwan Lim" w:date="2019-04-18T13:42:00Z">
              <w:r w:rsidRPr="001B0F7A">
                <w:rPr>
                  <w:noProof/>
                  <w:lang w:eastAsia="zh-CN"/>
                </w:rPr>
                <w:t>CA_n78A-n257M</w:t>
              </w:r>
            </w:ins>
          </w:p>
        </w:tc>
      </w:tr>
      <w:tr w:rsidR="003456B9" w:rsidRPr="00AE4694" w:rsidTr="00AD21D3">
        <w:trPr>
          <w:trHeight w:val="288"/>
          <w:tblHeader/>
          <w:ins w:id="3566" w:author="Suhwan Lim" w:date="2019-05-21T17:31:00Z"/>
        </w:trPr>
        <w:tc>
          <w:tcPr>
            <w:tcW w:w="2136" w:type="dxa"/>
            <w:shd w:val="clear" w:color="auto" w:fill="auto"/>
            <w:noWrap/>
            <w:vAlign w:val="center"/>
          </w:tcPr>
          <w:p w:rsidR="003456B9" w:rsidRPr="001B0F7A" w:rsidRDefault="003456B9" w:rsidP="00AD21D3">
            <w:pPr>
              <w:pStyle w:val="TAC"/>
              <w:rPr>
                <w:ins w:id="3567" w:author="Suhwan Lim" w:date="2019-05-21T17:31:00Z"/>
                <w:rFonts w:hint="eastAsia"/>
                <w:noProof/>
                <w:lang w:eastAsia="ko-KR"/>
              </w:rPr>
            </w:pPr>
            <w:ins w:id="3568" w:author="Suhwan Lim" w:date="2019-05-21T17:31:00Z">
              <w:r>
                <w:rPr>
                  <w:rFonts w:hint="eastAsia"/>
                  <w:noProof/>
                  <w:lang w:eastAsia="ko-KR"/>
                </w:rPr>
                <w:t>DC_1A-8A_n77A-n257A</w:t>
              </w:r>
            </w:ins>
          </w:p>
        </w:tc>
        <w:tc>
          <w:tcPr>
            <w:tcW w:w="3212" w:type="dxa"/>
            <w:vAlign w:val="center"/>
          </w:tcPr>
          <w:p w:rsidR="003456B9" w:rsidRDefault="003456B9" w:rsidP="00AD21D3">
            <w:pPr>
              <w:keepNext/>
              <w:keepLines/>
              <w:spacing w:after="0"/>
              <w:jc w:val="center"/>
              <w:rPr>
                <w:ins w:id="3569" w:author="Suhwan Lim" w:date="2019-05-21T17:31:00Z"/>
                <w:rFonts w:ascii="Arial" w:hAnsi="Arial" w:hint="eastAsia"/>
                <w:noProof/>
                <w:sz w:val="18"/>
                <w:lang w:eastAsia="ko-KR"/>
              </w:rPr>
            </w:pPr>
            <w:ins w:id="3570" w:author="Suhwan Lim" w:date="2019-05-21T17:31:00Z">
              <w:r>
                <w:rPr>
                  <w:rFonts w:ascii="Arial" w:hAnsi="Arial" w:hint="eastAsia"/>
                  <w:noProof/>
                  <w:sz w:val="18"/>
                  <w:lang w:eastAsia="ko-KR"/>
                </w:rPr>
                <w:t>DC_1A_n77A</w:t>
              </w:r>
            </w:ins>
          </w:p>
          <w:p w:rsidR="003456B9" w:rsidRDefault="003456B9" w:rsidP="00AD21D3">
            <w:pPr>
              <w:keepNext/>
              <w:keepLines/>
              <w:spacing w:after="0"/>
              <w:jc w:val="center"/>
              <w:rPr>
                <w:ins w:id="3571" w:author="Suhwan Lim" w:date="2019-05-21T17:31:00Z"/>
                <w:rFonts w:ascii="Arial" w:hAnsi="Arial"/>
                <w:noProof/>
                <w:sz w:val="18"/>
                <w:lang w:eastAsia="ko-KR"/>
              </w:rPr>
            </w:pPr>
            <w:ins w:id="3572" w:author="Suhwan Lim" w:date="2019-05-21T17:31:00Z">
              <w:r>
                <w:rPr>
                  <w:rFonts w:ascii="Arial" w:hAnsi="Arial"/>
                  <w:noProof/>
                  <w:sz w:val="18"/>
                  <w:lang w:eastAsia="ko-KR"/>
                </w:rPr>
                <w:t>DC_1A_n257A</w:t>
              </w:r>
            </w:ins>
          </w:p>
          <w:p w:rsidR="003456B9" w:rsidRDefault="003456B9" w:rsidP="00AD21D3">
            <w:pPr>
              <w:keepNext/>
              <w:keepLines/>
              <w:spacing w:after="0"/>
              <w:jc w:val="center"/>
              <w:rPr>
                <w:ins w:id="3573" w:author="Suhwan Lim" w:date="2019-05-21T17:32:00Z"/>
                <w:rFonts w:ascii="Arial" w:hAnsi="Arial"/>
                <w:noProof/>
                <w:sz w:val="18"/>
                <w:lang w:eastAsia="ko-KR"/>
              </w:rPr>
            </w:pPr>
            <w:ins w:id="3574" w:author="Suhwan Lim" w:date="2019-05-21T17:32:00Z">
              <w:r>
                <w:rPr>
                  <w:rFonts w:ascii="Arial" w:hAnsi="Arial"/>
                  <w:noProof/>
                  <w:sz w:val="18"/>
                  <w:lang w:eastAsia="ko-KR"/>
                </w:rPr>
                <w:t>DC_8A_n77A</w:t>
              </w:r>
            </w:ins>
          </w:p>
          <w:p w:rsidR="003456B9" w:rsidRPr="001B0F7A" w:rsidRDefault="003456B9" w:rsidP="00AD21D3">
            <w:pPr>
              <w:keepNext/>
              <w:keepLines/>
              <w:spacing w:after="0"/>
              <w:jc w:val="center"/>
              <w:rPr>
                <w:ins w:id="3575" w:author="Suhwan Lim" w:date="2019-05-21T17:31:00Z"/>
                <w:rFonts w:ascii="Arial" w:hAnsi="Arial" w:hint="eastAsia"/>
                <w:noProof/>
                <w:sz w:val="18"/>
                <w:lang w:eastAsia="ko-KR"/>
              </w:rPr>
            </w:pPr>
            <w:ins w:id="3576" w:author="Suhwan Lim" w:date="2019-05-21T17:32:00Z">
              <w:r>
                <w:rPr>
                  <w:rFonts w:ascii="Arial" w:hAnsi="Arial"/>
                  <w:noProof/>
                  <w:sz w:val="18"/>
                  <w:lang w:eastAsia="ko-KR"/>
                </w:rPr>
                <w:t>DC_8A_n257A</w:t>
              </w:r>
            </w:ins>
          </w:p>
        </w:tc>
        <w:tc>
          <w:tcPr>
            <w:tcW w:w="0" w:type="auto"/>
            <w:shd w:val="clear" w:color="auto" w:fill="auto"/>
            <w:noWrap/>
            <w:vAlign w:val="center"/>
          </w:tcPr>
          <w:p w:rsidR="003456B9" w:rsidRPr="001B0F7A" w:rsidRDefault="003456B9" w:rsidP="00AD21D3">
            <w:pPr>
              <w:pStyle w:val="TAC"/>
              <w:rPr>
                <w:ins w:id="3577" w:author="Suhwan Lim" w:date="2019-05-21T17:31:00Z"/>
                <w:rFonts w:hint="eastAsia"/>
                <w:noProof/>
                <w:lang w:eastAsia="ko-KR"/>
              </w:rPr>
            </w:pPr>
            <w:ins w:id="3578" w:author="Suhwan Lim" w:date="2019-05-21T17:32:00Z">
              <w:r>
                <w:rPr>
                  <w:rFonts w:hint="eastAsia"/>
                  <w:noProof/>
                  <w:lang w:eastAsia="ko-KR"/>
                </w:rPr>
                <w:t>CA_1A-8A</w:t>
              </w:r>
            </w:ins>
          </w:p>
        </w:tc>
        <w:tc>
          <w:tcPr>
            <w:tcW w:w="0" w:type="auto"/>
            <w:vAlign w:val="center"/>
          </w:tcPr>
          <w:p w:rsidR="003456B9" w:rsidRPr="001B0F7A" w:rsidRDefault="003456B9" w:rsidP="00AD21D3">
            <w:pPr>
              <w:pStyle w:val="TAC"/>
              <w:rPr>
                <w:ins w:id="3579" w:author="Suhwan Lim" w:date="2019-05-21T17:31:00Z"/>
                <w:rFonts w:hint="eastAsia"/>
                <w:noProof/>
                <w:lang w:eastAsia="ko-KR"/>
              </w:rPr>
            </w:pPr>
            <w:ins w:id="3580" w:author="Suhwan Lim" w:date="2019-05-21T17:32:00Z">
              <w:r>
                <w:rPr>
                  <w:rFonts w:hint="eastAsia"/>
                  <w:noProof/>
                  <w:lang w:eastAsia="ko-KR"/>
                </w:rPr>
                <w:t>CA_n77A-n257A</w:t>
              </w:r>
            </w:ins>
          </w:p>
        </w:tc>
      </w:tr>
      <w:tr w:rsidR="003456B9" w:rsidRPr="00AE4694" w:rsidTr="00AD21D3">
        <w:trPr>
          <w:trHeight w:val="288"/>
          <w:tblHeader/>
          <w:ins w:id="3581" w:author="Suhwan Lim" w:date="2019-05-21T17:32:00Z"/>
        </w:trPr>
        <w:tc>
          <w:tcPr>
            <w:tcW w:w="2136" w:type="dxa"/>
            <w:shd w:val="clear" w:color="auto" w:fill="auto"/>
            <w:noWrap/>
            <w:vAlign w:val="center"/>
          </w:tcPr>
          <w:p w:rsidR="003456B9" w:rsidRDefault="003456B9" w:rsidP="003456B9">
            <w:pPr>
              <w:pStyle w:val="TAC"/>
              <w:rPr>
                <w:ins w:id="3582" w:author="Suhwan Lim" w:date="2019-05-21T17:32:00Z"/>
                <w:rFonts w:hint="eastAsia"/>
                <w:noProof/>
                <w:lang w:eastAsia="ko-KR"/>
              </w:rPr>
            </w:pPr>
            <w:ins w:id="3583" w:author="Suhwan Lim" w:date="2019-05-21T17:32:00Z">
              <w:r>
                <w:rPr>
                  <w:rFonts w:hint="eastAsia"/>
                  <w:noProof/>
                  <w:lang w:eastAsia="ko-KR"/>
                </w:rPr>
                <w:t>DC_1A-8A_n77A-n257D</w:t>
              </w:r>
            </w:ins>
          </w:p>
        </w:tc>
        <w:tc>
          <w:tcPr>
            <w:tcW w:w="3212" w:type="dxa"/>
            <w:vAlign w:val="center"/>
          </w:tcPr>
          <w:p w:rsidR="003456B9" w:rsidRDefault="003456B9" w:rsidP="003456B9">
            <w:pPr>
              <w:keepNext/>
              <w:keepLines/>
              <w:spacing w:after="0"/>
              <w:jc w:val="center"/>
              <w:rPr>
                <w:ins w:id="3584" w:author="Suhwan Lim" w:date="2019-05-21T17:32:00Z"/>
                <w:rFonts w:ascii="Arial" w:hAnsi="Arial" w:hint="eastAsia"/>
                <w:noProof/>
                <w:sz w:val="18"/>
                <w:lang w:eastAsia="ko-KR"/>
              </w:rPr>
            </w:pPr>
            <w:ins w:id="3585" w:author="Suhwan Lim" w:date="2019-05-21T17:32:00Z">
              <w:r>
                <w:rPr>
                  <w:rFonts w:ascii="Arial" w:hAnsi="Arial" w:hint="eastAsia"/>
                  <w:noProof/>
                  <w:sz w:val="18"/>
                  <w:lang w:eastAsia="ko-KR"/>
                </w:rPr>
                <w:t>DC_1A_n77A</w:t>
              </w:r>
            </w:ins>
          </w:p>
          <w:p w:rsidR="003456B9" w:rsidRDefault="003456B9" w:rsidP="003456B9">
            <w:pPr>
              <w:keepNext/>
              <w:keepLines/>
              <w:spacing w:after="0"/>
              <w:jc w:val="center"/>
              <w:rPr>
                <w:ins w:id="3586" w:author="Suhwan Lim" w:date="2019-05-21T17:32:00Z"/>
                <w:rFonts w:ascii="Arial" w:hAnsi="Arial"/>
                <w:noProof/>
                <w:sz w:val="18"/>
                <w:lang w:eastAsia="ko-KR"/>
              </w:rPr>
            </w:pPr>
            <w:ins w:id="3587" w:author="Suhwan Lim" w:date="2019-05-21T17:32:00Z">
              <w:r>
                <w:rPr>
                  <w:rFonts w:ascii="Arial" w:hAnsi="Arial"/>
                  <w:noProof/>
                  <w:sz w:val="18"/>
                  <w:lang w:eastAsia="ko-KR"/>
                </w:rPr>
                <w:t>DC_1A_n257A</w:t>
              </w:r>
            </w:ins>
          </w:p>
          <w:p w:rsidR="003456B9" w:rsidRDefault="003456B9" w:rsidP="003456B9">
            <w:pPr>
              <w:keepNext/>
              <w:keepLines/>
              <w:spacing w:after="0"/>
              <w:jc w:val="center"/>
              <w:rPr>
                <w:ins w:id="3588" w:author="Suhwan Lim" w:date="2019-05-21T17:32:00Z"/>
                <w:rFonts w:ascii="Arial" w:hAnsi="Arial"/>
                <w:noProof/>
                <w:sz w:val="18"/>
                <w:lang w:eastAsia="ko-KR"/>
              </w:rPr>
            </w:pPr>
            <w:ins w:id="3589" w:author="Suhwan Lim" w:date="2019-05-21T17:32:00Z">
              <w:r>
                <w:rPr>
                  <w:rFonts w:ascii="Arial" w:hAnsi="Arial"/>
                  <w:noProof/>
                  <w:sz w:val="18"/>
                  <w:lang w:eastAsia="ko-KR"/>
                </w:rPr>
                <w:t>DC_8A_n77A</w:t>
              </w:r>
            </w:ins>
          </w:p>
          <w:p w:rsidR="003456B9" w:rsidRDefault="003456B9" w:rsidP="003456B9">
            <w:pPr>
              <w:keepNext/>
              <w:keepLines/>
              <w:spacing w:after="0"/>
              <w:jc w:val="center"/>
              <w:rPr>
                <w:ins w:id="3590" w:author="Suhwan Lim" w:date="2019-05-21T17:32:00Z"/>
                <w:rFonts w:ascii="Arial" w:hAnsi="Arial" w:hint="eastAsia"/>
                <w:noProof/>
                <w:sz w:val="18"/>
                <w:lang w:eastAsia="ko-KR"/>
              </w:rPr>
            </w:pPr>
            <w:ins w:id="3591" w:author="Suhwan Lim" w:date="2019-05-21T17:32: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592" w:author="Suhwan Lim" w:date="2019-05-21T17:32:00Z"/>
                <w:rFonts w:hint="eastAsia"/>
                <w:noProof/>
                <w:lang w:eastAsia="ko-KR"/>
              </w:rPr>
            </w:pPr>
            <w:ins w:id="3593" w:author="Suhwan Lim" w:date="2019-05-21T17:32:00Z">
              <w:r>
                <w:rPr>
                  <w:rFonts w:hint="eastAsia"/>
                  <w:noProof/>
                  <w:lang w:eastAsia="ko-KR"/>
                </w:rPr>
                <w:t>CA_1A-8A</w:t>
              </w:r>
            </w:ins>
          </w:p>
        </w:tc>
        <w:tc>
          <w:tcPr>
            <w:tcW w:w="0" w:type="auto"/>
            <w:vAlign w:val="center"/>
          </w:tcPr>
          <w:p w:rsidR="003456B9" w:rsidRDefault="003456B9" w:rsidP="003456B9">
            <w:pPr>
              <w:pStyle w:val="TAC"/>
              <w:rPr>
                <w:ins w:id="3594" w:author="Suhwan Lim" w:date="2019-05-21T17:32:00Z"/>
                <w:rFonts w:hint="eastAsia"/>
                <w:noProof/>
                <w:lang w:eastAsia="ko-KR"/>
              </w:rPr>
            </w:pPr>
            <w:ins w:id="3595" w:author="Suhwan Lim" w:date="2019-05-21T17:32:00Z">
              <w:r>
                <w:rPr>
                  <w:rFonts w:hint="eastAsia"/>
                  <w:noProof/>
                  <w:lang w:eastAsia="ko-KR"/>
                </w:rPr>
                <w:t>CA_n77A-n257D</w:t>
              </w:r>
            </w:ins>
          </w:p>
        </w:tc>
      </w:tr>
      <w:tr w:rsidR="003456B9" w:rsidRPr="00AE4694" w:rsidTr="00AD21D3">
        <w:trPr>
          <w:trHeight w:val="288"/>
          <w:tblHeader/>
          <w:ins w:id="3596" w:author="Suhwan Lim" w:date="2019-05-21T17:33:00Z"/>
        </w:trPr>
        <w:tc>
          <w:tcPr>
            <w:tcW w:w="2136" w:type="dxa"/>
            <w:shd w:val="clear" w:color="auto" w:fill="auto"/>
            <w:noWrap/>
            <w:vAlign w:val="center"/>
          </w:tcPr>
          <w:p w:rsidR="003456B9" w:rsidRDefault="003456B9" w:rsidP="003456B9">
            <w:pPr>
              <w:pStyle w:val="TAC"/>
              <w:rPr>
                <w:ins w:id="3597" w:author="Suhwan Lim" w:date="2019-05-21T17:33:00Z"/>
                <w:rFonts w:hint="eastAsia"/>
                <w:noProof/>
                <w:lang w:eastAsia="ko-KR"/>
              </w:rPr>
            </w:pPr>
            <w:ins w:id="3598" w:author="Suhwan Lim" w:date="2019-05-21T17:33:00Z">
              <w:r>
                <w:rPr>
                  <w:rFonts w:hint="eastAsia"/>
                  <w:noProof/>
                  <w:lang w:eastAsia="ko-KR"/>
                </w:rPr>
                <w:t>DC_1A-8A_n77A-n257G</w:t>
              </w:r>
            </w:ins>
          </w:p>
        </w:tc>
        <w:tc>
          <w:tcPr>
            <w:tcW w:w="3212" w:type="dxa"/>
            <w:vAlign w:val="center"/>
          </w:tcPr>
          <w:p w:rsidR="003456B9" w:rsidRDefault="003456B9" w:rsidP="003456B9">
            <w:pPr>
              <w:keepNext/>
              <w:keepLines/>
              <w:spacing w:after="0"/>
              <w:jc w:val="center"/>
              <w:rPr>
                <w:ins w:id="3599" w:author="Suhwan Lim" w:date="2019-05-21T17:33:00Z"/>
                <w:rFonts w:ascii="Arial" w:hAnsi="Arial" w:hint="eastAsia"/>
                <w:noProof/>
                <w:sz w:val="18"/>
                <w:lang w:eastAsia="ko-KR"/>
              </w:rPr>
            </w:pPr>
            <w:ins w:id="3600" w:author="Suhwan Lim" w:date="2019-05-21T17:33:00Z">
              <w:r>
                <w:rPr>
                  <w:rFonts w:ascii="Arial" w:hAnsi="Arial" w:hint="eastAsia"/>
                  <w:noProof/>
                  <w:sz w:val="18"/>
                  <w:lang w:eastAsia="ko-KR"/>
                </w:rPr>
                <w:t>DC_1A_n77A</w:t>
              </w:r>
            </w:ins>
          </w:p>
          <w:p w:rsidR="003456B9" w:rsidRDefault="003456B9" w:rsidP="003456B9">
            <w:pPr>
              <w:keepNext/>
              <w:keepLines/>
              <w:spacing w:after="0"/>
              <w:jc w:val="center"/>
              <w:rPr>
                <w:ins w:id="3601" w:author="Suhwan Lim" w:date="2019-05-21T17:33:00Z"/>
                <w:rFonts w:ascii="Arial" w:hAnsi="Arial"/>
                <w:noProof/>
                <w:sz w:val="18"/>
                <w:lang w:eastAsia="ko-KR"/>
              </w:rPr>
            </w:pPr>
            <w:ins w:id="3602" w:author="Suhwan Lim" w:date="2019-05-21T17:33:00Z">
              <w:r>
                <w:rPr>
                  <w:rFonts w:ascii="Arial" w:hAnsi="Arial"/>
                  <w:noProof/>
                  <w:sz w:val="18"/>
                  <w:lang w:eastAsia="ko-KR"/>
                </w:rPr>
                <w:t>DC_1A_n257A</w:t>
              </w:r>
            </w:ins>
          </w:p>
          <w:p w:rsidR="003456B9" w:rsidRDefault="003456B9" w:rsidP="003456B9">
            <w:pPr>
              <w:keepNext/>
              <w:keepLines/>
              <w:spacing w:after="0"/>
              <w:jc w:val="center"/>
              <w:rPr>
                <w:ins w:id="3603" w:author="Suhwan Lim" w:date="2019-05-21T17:33:00Z"/>
                <w:rFonts w:ascii="Arial" w:hAnsi="Arial"/>
                <w:noProof/>
                <w:sz w:val="18"/>
                <w:lang w:eastAsia="ko-KR"/>
              </w:rPr>
            </w:pPr>
            <w:ins w:id="3604" w:author="Suhwan Lim" w:date="2019-05-21T17:33:00Z">
              <w:r>
                <w:rPr>
                  <w:rFonts w:ascii="Arial" w:hAnsi="Arial"/>
                  <w:noProof/>
                  <w:sz w:val="18"/>
                  <w:lang w:eastAsia="ko-KR"/>
                </w:rPr>
                <w:t>DC_8A_n77A</w:t>
              </w:r>
            </w:ins>
          </w:p>
          <w:p w:rsidR="003456B9" w:rsidRDefault="003456B9" w:rsidP="003456B9">
            <w:pPr>
              <w:keepNext/>
              <w:keepLines/>
              <w:spacing w:after="0"/>
              <w:jc w:val="center"/>
              <w:rPr>
                <w:ins w:id="3605" w:author="Suhwan Lim" w:date="2019-05-21T17:33:00Z"/>
                <w:rFonts w:ascii="Arial" w:hAnsi="Arial" w:hint="eastAsia"/>
                <w:noProof/>
                <w:sz w:val="18"/>
                <w:lang w:eastAsia="ko-KR"/>
              </w:rPr>
            </w:pPr>
            <w:ins w:id="3606" w:author="Suhwan Lim" w:date="2019-05-21T17:33: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607" w:author="Suhwan Lim" w:date="2019-05-21T17:33:00Z"/>
                <w:rFonts w:hint="eastAsia"/>
                <w:noProof/>
                <w:lang w:eastAsia="ko-KR"/>
              </w:rPr>
            </w:pPr>
            <w:ins w:id="3608" w:author="Suhwan Lim" w:date="2019-05-21T17:33:00Z">
              <w:r>
                <w:rPr>
                  <w:rFonts w:hint="eastAsia"/>
                  <w:noProof/>
                  <w:lang w:eastAsia="ko-KR"/>
                </w:rPr>
                <w:t>CA_1A-8A</w:t>
              </w:r>
            </w:ins>
          </w:p>
        </w:tc>
        <w:tc>
          <w:tcPr>
            <w:tcW w:w="0" w:type="auto"/>
            <w:vAlign w:val="center"/>
          </w:tcPr>
          <w:p w:rsidR="003456B9" w:rsidRDefault="003456B9" w:rsidP="003456B9">
            <w:pPr>
              <w:pStyle w:val="TAC"/>
              <w:rPr>
                <w:ins w:id="3609" w:author="Suhwan Lim" w:date="2019-05-21T17:33:00Z"/>
                <w:rFonts w:hint="eastAsia"/>
                <w:noProof/>
                <w:lang w:eastAsia="ko-KR"/>
              </w:rPr>
            </w:pPr>
            <w:ins w:id="3610" w:author="Suhwan Lim" w:date="2019-05-21T17:33:00Z">
              <w:r>
                <w:rPr>
                  <w:rFonts w:hint="eastAsia"/>
                  <w:noProof/>
                  <w:lang w:eastAsia="ko-KR"/>
                </w:rPr>
                <w:t>CA_n77A-n257G</w:t>
              </w:r>
            </w:ins>
          </w:p>
        </w:tc>
      </w:tr>
      <w:tr w:rsidR="003456B9" w:rsidRPr="00AE4694" w:rsidTr="00AD21D3">
        <w:trPr>
          <w:trHeight w:val="288"/>
          <w:tblHeader/>
          <w:ins w:id="3611" w:author="Suhwan Lim" w:date="2019-05-21T17:33:00Z"/>
        </w:trPr>
        <w:tc>
          <w:tcPr>
            <w:tcW w:w="2136" w:type="dxa"/>
            <w:shd w:val="clear" w:color="auto" w:fill="auto"/>
            <w:noWrap/>
            <w:vAlign w:val="center"/>
          </w:tcPr>
          <w:p w:rsidR="003456B9" w:rsidRDefault="003456B9" w:rsidP="003456B9">
            <w:pPr>
              <w:pStyle w:val="TAC"/>
              <w:rPr>
                <w:ins w:id="3612" w:author="Suhwan Lim" w:date="2019-05-21T17:33:00Z"/>
                <w:rFonts w:hint="eastAsia"/>
                <w:noProof/>
                <w:lang w:eastAsia="ko-KR"/>
              </w:rPr>
            </w:pPr>
            <w:ins w:id="3613" w:author="Suhwan Lim" w:date="2019-05-21T17:33:00Z">
              <w:r>
                <w:rPr>
                  <w:rFonts w:hint="eastAsia"/>
                  <w:noProof/>
                  <w:lang w:eastAsia="ko-KR"/>
                </w:rPr>
                <w:t>DC_1A-8A_n77A-n257H</w:t>
              </w:r>
            </w:ins>
          </w:p>
        </w:tc>
        <w:tc>
          <w:tcPr>
            <w:tcW w:w="3212" w:type="dxa"/>
            <w:vAlign w:val="center"/>
          </w:tcPr>
          <w:p w:rsidR="003456B9" w:rsidRDefault="003456B9" w:rsidP="003456B9">
            <w:pPr>
              <w:keepNext/>
              <w:keepLines/>
              <w:spacing w:after="0"/>
              <w:jc w:val="center"/>
              <w:rPr>
                <w:ins w:id="3614" w:author="Suhwan Lim" w:date="2019-05-21T17:33:00Z"/>
                <w:rFonts w:ascii="Arial" w:hAnsi="Arial" w:hint="eastAsia"/>
                <w:noProof/>
                <w:sz w:val="18"/>
                <w:lang w:eastAsia="ko-KR"/>
              </w:rPr>
            </w:pPr>
            <w:ins w:id="3615" w:author="Suhwan Lim" w:date="2019-05-21T17:33:00Z">
              <w:r>
                <w:rPr>
                  <w:rFonts w:ascii="Arial" w:hAnsi="Arial" w:hint="eastAsia"/>
                  <w:noProof/>
                  <w:sz w:val="18"/>
                  <w:lang w:eastAsia="ko-KR"/>
                </w:rPr>
                <w:t>DC_1A_n77A</w:t>
              </w:r>
            </w:ins>
          </w:p>
          <w:p w:rsidR="003456B9" w:rsidRDefault="003456B9" w:rsidP="003456B9">
            <w:pPr>
              <w:keepNext/>
              <w:keepLines/>
              <w:spacing w:after="0"/>
              <w:jc w:val="center"/>
              <w:rPr>
                <w:ins w:id="3616" w:author="Suhwan Lim" w:date="2019-05-21T17:33:00Z"/>
                <w:rFonts w:ascii="Arial" w:hAnsi="Arial"/>
                <w:noProof/>
                <w:sz w:val="18"/>
                <w:lang w:eastAsia="ko-KR"/>
              </w:rPr>
            </w:pPr>
            <w:ins w:id="3617" w:author="Suhwan Lim" w:date="2019-05-21T17:33:00Z">
              <w:r>
                <w:rPr>
                  <w:rFonts w:ascii="Arial" w:hAnsi="Arial"/>
                  <w:noProof/>
                  <w:sz w:val="18"/>
                  <w:lang w:eastAsia="ko-KR"/>
                </w:rPr>
                <w:t>DC_1A_n257A</w:t>
              </w:r>
            </w:ins>
          </w:p>
          <w:p w:rsidR="003456B9" w:rsidRDefault="003456B9" w:rsidP="003456B9">
            <w:pPr>
              <w:keepNext/>
              <w:keepLines/>
              <w:spacing w:after="0"/>
              <w:jc w:val="center"/>
              <w:rPr>
                <w:ins w:id="3618" w:author="Suhwan Lim" w:date="2019-05-21T17:33:00Z"/>
                <w:rFonts w:ascii="Arial" w:hAnsi="Arial"/>
                <w:noProof/>
                <w:sz w:val="18"/>
                <w:lang w:eastAsia="ko-KR"/>
              </w:rPr>
            </w:pPr>
            <w:ins w:id="3619" w:author="Suhwan Lim" w:date="2019-05-21T17:33:00Z">
              <w:r>
                <w:rPr>
                  <w:rFonts w:ascii="Arial" w:hAnsi="Arial"/>
                  <w:noProof/>
                  <w:sz w:val="18"/>
                  <w:lang w:eastAsia="ko-KR"/>
                </w:rPr>
                <w:t>DC_8A_n77A</w:t>
              </w:r>
            </w:ins>
          </w:p>
          <w:p w:rsidR="003456B9" w:rsidRDefault="003456B9" w:rsidP="003456B9">
            <w:pPr>
              <w:keepNext/>
              <w:keepLines/>
              <w:spacing w:after="0"/>
              <w:jc w:val="center"/>
              <w:rPr>
                <w:ins w:id="3620" w:author="Suhwan Lim" w:date="2019-05-21T17:33:00Z"/>
                <w:rFonts w:ascii="Arial" w:hAnsi="Arial" w:hint="eastAsia"/>
                <w:noProof/>
                <w:sz w:val="18"/>
                <w:lang w:eastAsia="ko-KR"/>
              </w:rPr>
            </w:pPr>
            <w:ins w:id="3621" w:author="Suhwan Lim" w:date="2019-05-21T17:33: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622" w:author="Suhwan Lim" w:date="2019-05-21T17:33:00Z"/>
                <w:rFonts w:hint="eastAsia"/>
                <w:noProof/>
                <w:lang w:eastAsia="ko-KR"/>
              </w:rPr>
            </w:pPr>
            <w:ins w:id="3623" w:author="Suhwan Lim" w:date="2019-05-21T17:33:00Z">
              <w:r>
                <w:rPr>
                  <w:rFonts w:hint="eastAsia"/>
                  <w:noProof/>
                  <w:lang w:eastAsia="ko-KR"/>
                </w:rPr>
                <w:t>CA_1A-8A</w:t>
              </w:r>
            </w:ins>
          </w:p>
        </w:tc>
        <w:tc>
          <w:tcPr>
            <w:tcW w:w="0" w:type="auto"/>
            <w:vAlign w:val="center"/>
          </w:tcPr>
          <w:p w:rsidR="003456B9" w:rsidRDefault="003456B9" w:rsidP="003456B9">
            <w:pPr>
              <w:pStyle w:val="TAC"/>
              <w:rPr>
                <w:ins w:id="3624" w:author="Suhwan Lim" w:date="2019-05-21T17:33:00Z"/>
                <w:rFonts w:hint="eastAsia"/>
                <w:noProof/>
                <w:lang w:eastAsia="ko-KR"/>
              </w:rPr>
            </w:pPr>
            <w:ins w:id="3625" w:author="Suhwan Lim" w:date="2019-05-21T17:33:00Z">
              <w:r>
                <w:rPr>
                  <w:rFonts w:hint="eastAsia"/>
                  <w:noProof/>
                  <w:lang w:eastAsia="ko-KR"/>
                </w:rPr>
                <w:t>CA_n77A-n257H</w:t>
              </w:r>
            </w:ins>
          </w:p>
        </w:tc>
      </w:tr>
      <w:tr w:rsidR="003456B9" w:rsidRPr="00AE4694" w:rsidTr="00AD21D3">
        <w:trPr>
          <w:trHeight w:val="288"/>
          <w:tblHeader/>
          <w:ins w:id="3626" w:author="Suhwan Lim" w:date="2019-05-21T17:33:00Z"/>
        </w:trPr>
        <w:tc>
          <w:tcPr>
            <w:tcW w:w="2136" w:type="dxa"/>
            <w:shd w:val="clear" w:color="auto" w:fill="auto"/>
            <w:noWrap/>
            <w:vAlign w:val="center"/>
          </w:tcPr>
          <w:p w:rsidR="003456B9" w:rsidRDefault="003456B9" w:rsidP="003456B9">
            <w:pPr>
              <w:pStyle w:val="TAC"/>
              <w:rPr>
                <w:ins w:id="3627" w:author="Suhwan Lim" w:date="2019-05-21T17:33:00Z"/>
                <w:rFonts w:hint="eastAsia"/>
                <w:noProof/>
                <w:lang w:eastAsia="ko-KR"/>
              </w:rPr>
            </w:pPr>
            <w:ins w:id="3628" w:author="Suhwan Lim" w:date="2019-05-21T17:33:00Z">
              <w:r>
                <w:rPr>
                  <w:rFonts w:hint="eastAsia"/>
                  <w:noProof/>
                  <w:lang w:eastAsia="ko-KR"/>
                </w:rPr>
                <w:t>DC_1A-8A_n77A-n257I</w:t>
              </w:r>
            </w:ins>
          </w:p>
        </w:tc>
        <w:tc>
          <w:tcPr>
            <w:tcW w:w="3212" w:type="dxa"/>
            <w:vAlign w:val="center"/>
          </w:tcPr>
          <w:p w:rsidR="003456B9" w:rsidRDefault="003456B9" w:rsidP="003456B9">
            <w:pPr>
              <w:keepNext/>
              <w:keepLines/>
              <w:spacing w:after="0"/>
              <w:jc w:val="center"/>
              <w:rPr>
                <w:ins w:id="3629" w:author="Suhwan Lim" w:date="2019-05-21T17:33:00Z"/>
                <w:rFonts w:ascii="Arial" w:hAnsi="Arial" w:hint="eastAsia"/>
                <w:noProof/>
                <w:sz w:val="18"/>
                <w:lang w:eastAsia="ko-KR"/>
              </w:rPr>
            </w:pPr>
            <w:ins w:id="3630" w:author="Suhwan Lim" w:date="2019-05-21T17:33:00Z">
              <w:r>
                <w:rPr>
                  <w:rFonts w:ascii="Arial" w:hAnsi="Arial" w:hint="eastAsia"/>
                  <w:noProof/>
                  <w:sz w:val="18"/>
                  <w:lang w:eastAsia="ko-KR"/>
                </w:rPr>
                <w:t>DC_1A_n77A</w:t>
              </w:r>
            </w:ins>
          </w:p>
          <w:p w:rsidR="003456B9" w:rsidRDefault="003456B9" w:rsidP="003456B9">
            <w:pPr>
              <w:keepNext/>
              <w:keepLines/>
              <w:spacing w:after="0"/>
              <w:jc w:val="center"/>
              <w:rPr>
                <w:ins w:id="3631" w:author="Suhwan Lim" w:date="2019-05-21T17:33:00Z"/>
                <w:rFonts w:ascii="Arial" w:hAnsi="Arial"/>
                <w:noProof/>
                <w:sz w:val="18"/>
                <w:lang w:eastAsia="ko-KR"/>
              </w:rPr>
            </w:pPr>
            <w:ins w:id="3632" w:author="Suhwan Lim" w:date="2019-05-21T17:33:00Z">
              <w:r>
                <w:rPr>
                  <w:rFonts w:ascii="Arial" w:hAnsi="Arial"/>
                  <w:noProof/>
                  <w:sz w:val="18"/>
                  <w:lang w:eastAsia="ko-KR"/>
                </w:rPr>
                <w:t>DC_1A_n257A</w:t>
              </w:r>
            </w:ins>
          </w:p>
          <w:p w:rsidR="003456B9" w:rsidRDefault="003456B9" w:rsidP="003456B9">
            <w:pPr>
              <w:keepNext/>
              <w:keepLines/>
              <w:spacing w:after="0"/>
              <w:jc w:val="center"/>
              <w:rPr>
                <w:ins w:id="3633" w:author="Suhwan Lim" w:date="2019-05-21T17:33:00Z"/>
                <w:rFonts w:ascii="Arial" w:hAnsi="Arial"/>
                <w:noProof/>
                <w:sz w:val="18"/>
                <w:lang w:eastAsia="ko-KR"/>
              </w:rPr>
            </w:pPr>
            <w:ins w:id="3634" w:author="Suhwan Lim" w:date="2019-05-21T17:33:00Z">
              <w:r>
                <w:rPr>
                  <w:rFonts w:ascii="Arial" w:hAnsi="Arial"/>
                  <w:noProof/>
                  <w:sz w:val="18"/>
                  <w:lang w:eastAsia="ko-KR"/>
                </w:rPr>
                <w:t>DC_8A_n77A</w:t>
              </w:r>
            </w:ins>
          </w:p>
          <w:p w:rsidR="003456B9" w:rsidRDefault="003456B9" w:rsidP="003456B9">
            <w:pPr>
              <w:keepNext/>
              <w:keepLines/>
              <w:spacing w:after="0"/>
              <w:jc w:val="center"/>
              <w:rPr>
                <w:ins w:id="3635" w:author="Suhwan Lim" w:date="2019-05-21T17:33:00Z"/>
                <w:rFonts w:ascii="Arial" w:hAnsi="Arial" w:hint="eastAsia"/>
                <w:noProof/>
                <w:sz w:val="18"/>
                <w:lang w:eastAsia="ko-KR"/>
              </w:rPr>
            </w:pPr>
            <w:ins w:id="3636" w:author="Suhwan Lim" w:date="2019-05-21T17:33: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637" w:author="Suhwan Lim" w:date="2019-05-21T17:33:00Z"/>
                <w:rFonts w:hint="eastAsia"/>
                <w:noProof/>
                <w:lang w:eastAsia="ko-KR"/>
              </w:rPr>
            </w:pPr>
            <w:ins w:id="3638" w:author="Suhwan Lim" w:date="2019-05-21T17:33:00Z">
              <w:r>
                <w:rPr>
                  <w:rFonts w:hint="eastAsia"/>
                  <w:noProof/>
                  <w:lang w:eastAsia="ko-KR"/>
                </w:rPr>
                <w:t>CA_1A-8A</w:t>
              </w:r>
            </w:ins>
          </w:p>
        </w:tc>
        <w:tc>
          <w:tcPr>
            <w:tcW w:w="0" w:type="auto"/>
            <w:vAlign w:val="center"/>
          </w:tcPr>
          <w:p w:rsidR="003456B9" w:rsidRDefault="003456B9" w:rsidP="003456B9">
            <w:pPr>
              <w:pStyle w:val="TAC"/>
              <w:rPr>
                <w:ins w:id="3639" w:author="Suhwan Lim" w:date="2019-05-21T17:33:00Z"/>
                <w:rFonts w:hint="eastAsia"/>
                <w:noProof/>
                <w:lang w:eastAsia="ko-KR"/>
              </w:rPr>
            </w:pPr>
            <w:ins w:id="3640" w:author="Suhwan Lim" w:date="2019-05-21T17:33:00Z">
              <w:r>
                <w:rPr>
                  <w:rFonts w:hint="eastAsia"/>
                  <w:noProof/>
                  <w:lang w:eastAsia="ko-KR"/>
                </w:rPr>
                <w:t>CA_n77A-n257I</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rFonts w:eastAsia="맑은 고딕" w:hint="eastAsia"/>
                <w:noProof/>
                <w:lang w:eastAsia="ko-KR"/>
              </w:rPr>
              <w:t>DC_3A</w:t>
            </w:r>
            <w:r w:rsidRPr="00AE4694">
              <w:rPr>
                <w:rFonts w:eastAsia="맑은 고딕"/>
                <w:noProof/>
                <w:lang w:eastAsia="ko-KR"/>
              </w:rPr>
              <w:t>-5A</w:t>
            </w:r>
            <w:r w:rsidRPr="00AE4694">
              <w:rPr>
                <w:rFonts w:eastAsia="맑은 고딕" w:hint="eastAsia"/>
                <w:noProof/>
                <w:lang w:eastAsia="ko-KR"/>
              </w:rPr>
              <w:t>_n78A-n257A</w:t>
            </w:r>
          </w:p>
        </w:tc>
        <w:tc>
          <w:tcPr>
            <w:tcW w:w="3212" w:type="dxa"/>
            <w:vAlign w:val="center"/>
          </w:tcPr>
          <w:p w:rsidR="003456B9" w:rsidRPr="00AE4694" w:rsidRDefault="003456B9" w:rsidP="003456B9">
            <w:pPr>
              <w:pStyle w:val="TAC"/>
              <w:rPr>
                <w:noProof/>
                <w:lang w:eastAsia="zh-CN"/>
              </w:rPr>
            </w:pPr>
            <w:r w:rsidRPr="00AE4694">
              <w:rPr>
                <w:noProof/>
                <w:lang w:eastAsia="zh-CN"/>
              </w:rPr>
              <w:t>DC_3A_n78A</w:t>
            </w:r>
          </w:p>
          <w:p w:rsidR="003456B9" w:rsidRPr="00AE4694" w:rsidRDefault="003456B9" w:rsidP="003456B9">
            <w:pPr>
              <w:pStyle w:val="TAC"/>
              <w:rPr>
                <w:noProof/>
                <w:lang w:eastAsia="zh-CN"/>
              </w:rPr>
            </w:pPr>
            <w:r w:rsidRPr="00AE4694">
              <w:rPr>
                <w:noProof/>
                <w:lang w:eastAsia="zh-CN"/>
              </w:rPr>
              <w:t>DC_3A_n257A</w:t>
            </w:r>
          </w:p>
          <w:p w:rsidR="003456B9" w:rsidRPr="00AE4694" w:rsidRDefault="003456B9" w:rsidP="003456B9">
            <w:pPr>
              <w:pStyle w:val="TAC"/>
              <w:rPr>
                <w:noProof/>
                <w:lang w:eastAsia="zh-CN"/>
              </w:rPr>
            </w:pPr>
            <w:r w:rsidRPr="00AE4694">
              <w:rPr>
                <w:noProof/>
                <w:lang w:eastAsia="zh-CN"/>
              </w:rPr>
              <w:t>DC_5A_n78A</w:t>
            </w:r>
          </w:p>
          <w:p w:rsidR="003456B9" w:rsidRPr="00AE4694" w:rsidRDefault="003456B9" w:rsidP="003456B9">
            <w:pPr>
              <w:pStyle w:val="TAC"/>
              <w:rPr>
                <w:lang w:val="fi-FI" w:eastAsia="fi-FI"/>
              </w:rPr>
            </w:pPr>
            <w:r w:rsidRPr="00AE4694">
              <w:rPr>
                <w:noProof/>
                <w:lang w:eastAsia="zh-CN"/>
              </w:rPr>
              <w:t>DC_5A_n257A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rFonts w:eastAsia="맑은 고딕"/>
                <w:noProof/>
                <w:lang w:eastAsia="ko-KR"/>
              </w:rPr>
              <w:t>CA_3</w:t>
            </w:r>
            <w:r w:rsidRPr="00AE4694">
              <w:rPr>
                <w:rFonts w:eastAsia="맑은 고딕" w:hint="eastAsia"/>
                <w:noProof/>
                <w:lang w:eastAsia="ko-KR"/>
              </w:rPr>
              <w:t>A</w:t>
            </w:r>
            <w:r w:rsidRPr="00AE4694">
              <w:rPr>
                <w:rFonts w:eastAsia="맑은 고딕"/>
                <w:noProof/>
                <w:lang w:eastAsia="ko-KR"/>
              </w:rPr>
              <w:t>-5A</w:t>
            </w:r>
          </w:p>
        </w:tc>
        <w:tc>
          <w:tcPr>
            <w:tcW w:w="0" w:type="auto"/>
            <w:vAlign w:val="center"/>
          </w:tcPr>
          <w:p w:rsidR="003456B9" w:rsidRPr="00AE4694" w:rsidRDefault="003456B9" w:rsidP="003456B9">
            <w:pPr>
              <w:pStyle w:val="TAC"/>
              <w:rPr>
                <w:lang w:val="fi-FI" w:eastAsia="fi-FI"/>
              </w:rPr>
            </w:pPr>
            <w:r w:rsidRPr="00AE4694">
              <w:rPr>
                <w:rFonts w:eastAsia="맑은 고딕" w:hint="eastAsia"/>
                <w:noProof/>
                <w:lang w:eastAsia="ko-KR"/>
              </w:rPr>
              <w:t>CA_n78A-n257A</w:t>
            </w:r>
          </w:p>
        </w:tc>
      </w:tr>
      <w:tr w:rsidR="003456B9" w:rsidRPr="00AE4694" w:rsidTr="00AD21D3">
        <w:trPr>
          <w:trHeight w:val="288"/>
          <w:tblHeader/>
          <w:ins w:id="3641" w:author="Suhwan Lim" w:date="2019-04-18T13:43:00Z"/>
        </w:trPr>
        <w:tc>
          <w:tcPr>
            <w:tcW w:w="2136" w:type="dxa"/>
            <w:shd w:val="clear" w:color="auto" w:fill="auto"/>
            <w:noWrap/>
            <w:vAlign w:val="center"/>
          </w:tcPr>
          <w:p w:rsidR="003456B9" w:rsidRPr="00AE4694" w:rsidRDefault="003456B9" w:rsidP="003456B9">
            <w:pPr>
              <w:pStyle w:val="TAC"/>
              <w:rPr>
                <w:ins w:id="3642" w:author="Suhwan Lim" w:date="2019-04-18T13:43:00Z"/>
                <w:rFonts w:eastAsia="맑은 고딕"/>
                <w:noProof/>
                <w:lang w:eastAsia="ko-KR"/>
              </w:rPr>
            </w:pPr>
            <w:ins w:id="3643" w:author="Suhwan Lim" w:date="2019-04-18T13:43:00Z">
              <w:r w:rsidRPr="001B0F7A">
                <w:rPr>
                  <w:noProof/>
                  <w:lang w:eastAsia="zh-CN"/>
                </w:rPr>
                <w:lastRenderedPageBreak/>
                <w:t>DC_3A-5A_n78A-n257D</w:t>
              </w:r>
            </w:ins>
          </w:p>
        </w:tc>
        <w:tc>
          <w:tcPr>
            <w:tcW w:w="3212" w:type="dxa"/>
            <w:vAlign w:val="center"/>
          </w:tcPr>
          <w:p w:rsidR="003456B9" w:rsidRPr="001B0F7A" w:rsidRDefault="003456B9" w:rsidP="003456B9">
            <w:pPr>
              <w:keepNext/>
              <w:keepLines/>
              <w:spacing w:after="0"/>
              <w:jc w:val="center"/>
              <w:rPr>
                <w:ins w:id="3644" w:author="Suhwan Lim" w:date="2019-04-18T13:43:00Z"/>
                <w:rFonts w:ascii="Arial" w:hAnsi="Arial"/>
                <w:noProof/>
                <w:sz w:val="18"/>
                <w:lang w:eastAsia="zh-CN"/>
              </w:rPr>
            </w:pPr>
            <w:ins w:id="3645"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46" w:author="Suhwan Lim" w:date="2019-04-18T13:43:00Z"/>
                <w:rFonts w:ascii="Arial" w:hAnsi="Arial"/>
                <w:noProof/>
                <w:sz w:val="18"/>
                <w:lang w:eastAsia="zh-CN"/>
              </w:rPr>
            </w:pPr>
            <w:ins w:id="3647"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48" w:author="Suhwan Lim" w:date="2019-04-18T13:43:00Z"/>
                <w:rFonts w:ascii="Arial" w:hAnsi="Arial"/>
                <w:noProof/>
                <w:sz w:val="18"/>
                <w:lang w:eastAsia="zh-CN"/>
              </w:rPr>
            </w:pPr>
            <w:ins w:id="3649" w:author="Suhwan Lim" w:date="2019-04-18T13:43:00Z">
              <w:r w:rsidRPr="001B0F7A">
                <w:rPr>
                  <w:rFonts w:ascii="Arial" w:hAnsi="Arial"/>
                  <w:noProof/>
                  <w:sz w:val="18"/>
                  <w:lang w:eastAsia="zh-CN"/>
                </w:rPr>
                <w:t>DC_3A_n257A</w:t>
              </w:r>
            </w:ins>
          </w:p>
          <w:p w:rsidR="003456B9" w:rsidRPr="00AE4694" w:rsidRDefault="003456B9" w:rsidP="003456B9">
            <w:pPr>
              <w:pStyle w:val="TAC"/>
              <w:rPr>
                <w:ins w:id="3650" w:author="Suhwan Lim" w:date="2019-04-18T13:43:00Z"/>
                <w:noProof/>
                <w:lang w:eastAsia="zh-CN"/>
              </w:rPr>
            </w:pPr>
            <w:ins w:id="3651"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52" w:author="Suhwan Lim" w:date="2019-04-18T13:43:00Z"/>
                <w:rFonts w:eastAsia="맑은 고딕"/>
                <w:noProof/>
                <w:lang w:eastAsia="ko-KR"/>
              </w:rPr>
            </w:pPr>
            <w:ins w:id="3653"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54" w:author="Suhwan Lim" w:date="2019-04-18T13:43:00Z"/>
                <w:rFonts w:eastAsia="맑은 고딕"/>
                <w:noProof/>
                <w:lang w:eastAsia="ko-KR"/>
              </w:rPr>
            </w:pPr>
            <w:ins w:id="3655" w:author="Suhwan Lim" w:date="2019-04-18T13:43:00Z">
              <w:r w:rsidRPr="001B0F7A">
                <w:rPr>
                  <w:noProof/>
                  <w:lang w:eastAsia="zh-CN"/>
                </w:rPr>
                <w:t>CA_n78A-n257D</w:t>
              </w:r>
            </w:ins>
          </w:p>
        </w:tc>
      </w:tr>
      <w:tr w:rsidR="003456B9" w:rsidRPr="00AE4694" w:rsidTr="00AD21D3">
        <w:trPr>
          <w:trHeight w:val="288"/>
          <w:tblHeader/>
          <w:ins w:id="3656" w:author="Suhwan Lim" w:date="2019-04-18T13:43:00Z"/>
        </w:trPr>
        <w:tc>
          <w:tcPr>
            <w:tcW w:w="2136" w:type="dxa"/>
            <w:shd w:val="clear" w:color="auto" w:fill="auto"/>
            <w:noWrap/>
            <w:vAlign w:val="center"/>
          </w:tcPr>
          <w:p w:rsidR="003456B9" w:rsidRPr="00AE4694" w:rsidRDefault="003456B9" w:rsidP="003456B9">
            <w:pPr>
              <w:pStyle w:val="TAC"/>
              <w:rPr>
                <w:ins w:id="3657" w:author="Suhwan Lim" w:date="2019-04-18T13:43:00Z"/>
                <w:rFonts w:eastAsia="맑은 고딕"/>
                <w:noProof/>
                <w:lang w:eastAsia="ko-KR"/>
              </w:rPr>
            </w:pPr>
            <w:ins w:id="3658" w:author="Suhwan Lim" w:date="2019-04-18T13:43:00Z">
              <w:r w:rsidRPr="001B0F7A">
                <w:rPr>
                  <w:noProof/>
                  <w:lang w:eastAsia="zh-CN"/>
                </w:rPr>
                <w:t>DC_3A-5A_n78A-n257E</w:t>
              </w:r>
            </w:ins>
          </w:p>
        </w:tc>
        <w:tc>
          <w:tcPr>
            <w:tcW w:w="3212" w:type="dxa"/>
            <w:vAlign w:val="center"/>
          </w:tcPr>
          <w:p w:rsidR="003456B9" w:rsidRPr="001B0F7A" w:rsidRDefault="003456B9" w:rsidP="003456B9">
            <w:pPr>
              <w:keepNext/>
              <w:keepLines/>
              <w:spacing w:after="0"/>
              <w:jc w:val="center"/>
              <w:rPr>
                <w:ins w:id="3659" w:author="Suhwan Lim" w:date="2019-04-18T13:43:00Z"/>
                <w:rFonts w:ascii="Arial" w:hAnsi="Arial"/>
                <w:noProof/>
                <w:sz w:val="18"/>
                <w:lang w:eastAsia="zh-CN"/>
              </w:rPr>
            </w:pPr>
            <w:ins w:id="3660"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61" w:author="Suhwan Lim" w:date="2019-04-18T13:43:00Z"/>
                <w:rFonts w:ascii="Arial" w:hAnsi="Arial"/>
                <w:noProof/>
                <w:sz w:val="18"/>
                <w:lang w:eastAsia="zh-CN"/>
              </w:rPr>
            </w:pPr>
            <w:ins w:id="3662"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63" w:author="Suhwan Lim" w:date="2019-04-18T13:43:00Z"/>
                <w:rFonts w:ascii="Arial" w:hAnsi="Arial"/>
                <w:noProof/>
                <w:sz w:val="18"/>
                <w:lang w:eastAsia="zh-CN"/>
              </w:rPr>
            </w:pPr>
            <w:ins w:id="3664" w:author="Suhwan Lim" w:date="2019-04-18T13:43:00Z">
              <w:r w:rsidRPr="001B0F7A">
                <w:rPr>
                  <w:rFonts w:ascii="Arial" w:hAnsi="Arial"/>
                  <w:noProof/>
                  <w:sz w:val="18"/>
                  <w:lang w:eastAsia="zh-CN"/>
                </w:rPr>
                <w:t>DC_3A_n257A</w:t>
              </w:r>
            </w:ins>
          </w:p>
          <w:p w:rsidR="003456B9" w:rsidRPr="00AE4694" w:rsidRDefault="003456B9" w:rsidP="003456B9">
            <w:pPr>
              <w:pStyle w:val="TAC"/>
              <w:rPr>
                <w:ins w:id="3665" w:author="Suhwan Lim" w:date="2019-04-18T13:43:00Z"/>
                <w:noProof/>
                <w:lang w:eastAsia="zh-CN"/>
              </w:rPr>
            </w:pPr>
            <w:ins w:id="3666"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67" w:author="Suhwan Lim" w:date="2019-04-18T13:43:00Z"/>
                <w:rFonts w:eastAsia="맑은 고딕"/>
                <w:noProof/>
                <w:lang w:eastAsia="ko-KR"/>
              </w:rPr>
            </w:pPr>
            <w:ins w:id="3668"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69" w:author="Suhwan Lim" w:date="2019-04-18T13:43:00Z"/>
                <w:rFonts w:eastAsia="맑은 고딕"/>
                <w:noProof/>
                <w:lang w:eastAsia="ko-KR"/>
              </w:rPr>
            </w:pPr>
            <w:ins w:id="3670" w:author="Suhwan Lim" w:date="2019-04-18T13:43:00Z">
              <w:r w:rsidRPr="001B0F7A">
                <w:rPr>
                  <w:noProof/>
                  <w:lang w:eastAsia="zh-CN"/>
                </w:rPr>
                <w:t>CA_n78A-n257E</w:t>
              </w:r>
            </w:ins>
          </w:p>
        </w:tc>
      </w:tr>
      <w:tr w:rsidR="003456B9" w:rsidRPr="00AE4694" w:rsidTr="00AD21D3">
        <w:trPr>
          <w:trHeight w:val="288"/>
          <w:tblHeader/>
          <w:ins w:id="3671" w:author="Suhwan Lim" w:date="2019-04-18T13:43:00Z"/>
        </w:trPr>
        <w:tc>
          <w:tcPr>
            <w:tcW w:w="2136" w:type="dxa"/>
            <w:shd w:val="clear" w:color="auto" w:fill="auto"/>
            <w:noWrap/>
            <w:vAlign w:val="center"/>
          </w:tcPr>
          <w:p w:rsidR="003456B9" w:rsidRPr="00AE4694" w:rsidRDefault="003456B9" w:rsidP="003456B9">
            <w:pPr>
              <w:pStyle w:val="TAC"/>
              <w:rPr>
                <w:ins w:id="3672" w:author="Suhwan Lim" w:date="2019-04-18T13:43:00Z"/>
                <w:rFonts w:eastAsia="맑은 고딕"/>
                <w:noProof/>
                <w:lang w:eastAsia="ko-KR"/>
              </w:rPr>
            </w:pPr>
            <w:ins w:id="3673" w:author="Suhwan Lim" w:date="2019-04-18T13:43:00Z">
              <w:r w:rsidRPr="001B0F7A">
                <w:rPr>
                  <w:noProof/>
                  <w:lang w:eastAsia="zh-CN"/>
                </w:rPr>
                <w:t>DC_3A-5A_n78A-n257F</w:t>
              </w:r>
            </w:ins>
          </w:p>
        </w:tc>
        <w:tc>
          <w:tcPr>
            <w:tcW w:w="3212" w:type="dxa"/>
            <w:vAlign w:val="center"/>
          </w:tcPr>
          <w:p w:rsidR="003456B9" w:rsidRPr="001B0F7A" w:rsidRDefault="003456B9" w:rsidP="003456B9">
            <w:pPr>
              <w:keepNext/>
              <w:keepLines/>
              <w:spacing w:after="0"/>
              <w:jc w:val="center"/>
              <w:rPr>
                <w:ins w:id="3674" w:author="Suhwan Lim" w:date="2019-04-18T13:43:00Z"/>
                <w:rFonts w:ascii="Arial" w:hAnsi="Arial"/>
                <w:noProof/>
                <w:sz w:val="18"/>
                <w:lang w:eastAsia="zh-CN"/>
              </w:rPr>
            </w:pPr>
            <w:ins w:id="3675"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76" w:author="Suhwan Lim" w:date="2019-04-18T13:43:00Z"/>
                <w:rFonts w:ascii="Arial" w:hAnsi="Arial"/>
                <w:noProof/>
                <w:sz w:val="18"/>
                <w:lang w:eastAsia="zh-CN"/>
              </w:rPr>
            </w:pPr>
            <w:ins w:id="3677"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78" w:author="Suhwan Lim" w:date="2019-04-18T13:43:00Z"/>
                <w:rFonts w:ascii="Arial" w:hAnsi="Arial"/>
                <w:noProof/>
                <w:sz w:val="18"/>
                <w:lang w:eastAsia="zh-CN"/>
              </w:rPr>
            </w:pPr>
            <w:ins w:id="3679" w:author="Suhwan Lim" w:date="2019-04-18T13:43:00Z">
              <w:r w:rsidRPr="001B0F7A">
                <w:rPr>
                  <w:rFonts w:ascii="Arial" w:hAnsi="Arial"/>
                  <w:noProof/>
                  <w:sz w:val="18"/>
                  <w:lang w:eastAsia="zh-CN"/>
                </w:rPr>
                <w:t>DC_3A_n257A</w:t>
              </w:r>
            </w:ins>
          </w:p>
          <w:p w:rsidR="003456B9" w:rsidRPr="00AE4694" w:rsidRDefault="003456B9" w:rsidP="003456B9">
            <w:pPr>
              <w:pStyle w:val="TAC"/>
              <w:rPr>
                <w:ins w:id="3680" w:author="Suhwan Lim" w:date="2019-04-18T13:43:00Z"/>
                <w:noProof/>
                <w:lang w:eastAsia="zh-CN"/>
              </w:rPr>
            </w:pPr>
            <w:ins w:id="3681"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82" w:author="Suhwan Lim" w:date="2019-04-18T13:43:00Z"/>
                <w:rFonts w:eastAsia="맑은 고딕"/>
                <w:noProof/>
                <w:lang w:eastAsia="ko-KR"/>
              </w:rPr>
            </w:pPr>
            <w:ins w:id="3683"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84" w:author="Suhwan Lim" w:date="2019-04-18T13:43:00Z"/>
                <w:rFonts w:eastAsia="맑은 고딕"/>
                <w:noProof/>
                <w:lang w:eastAsia="ko-KR"/>
              </w:rPr>
            </w:pPr>
            <w:ins w:id="3685" w:author="Suhwan Lim" w:date="2019-04-18T13:43:00Z">
              <w:r w:rsidRPr="001B0F7A">
                <w:rPr>
                  <w:noProof/>
                  <w:lang w:eastAsia="zh-CN"/>
                </w:rPr>
                <w:t>CA_n78A-n257F</w:t>
              </w:r>
            </w:ins>
          </w:p>
        </w:tc>
      </w:tr>
      <w:tr w:rsidR="003456B9" w:rsidRPr="00AE4694" w:rsidTr="00AD21D3">
        <w:trPr>
          <w:trHeight w:val="288"/>
          <w:tblHeader/>
          <w:ins w:id="3686" w:author="Suhwan Lim" w:date="2019-04-18T13:43:00Z"/>
        </w:trPr>
        <w:tc>
          <w:tcPr>
            <w:tcW w:w="2136" w:type="dxa"/>
            <w:shd w:val="clear" w:color="auto" w:fill="auto"/>
            <w:noWrap/>
            <w:vAlign w:val="center"/>
          </w:tcPr>
          <w:p w:rsidR="003456B9" w:rsidRPr="00AE4694" w:rsidRDefault="003456B9" w:rsidP="003456B9">
            <w:pPr>
              <w:pStyle w:val="TAC"/>
              <w:rPr>
                <w:ins w:id="3687" w:author="Suhwan Lim" w:date="2019-04-18T13:43:00Z"/>
                <w:rFonts w:eastAsia="맑은 고딕"/>
                <w:noProof/>
                <w:lang w:eastAsia="ko-KR"/>
              </w:rPr>
            </w:pPr>
            <w:ins w:id="3688" w:author="Suhwan Lim" w:date="2019-04-18T13:43:00Z">
              <w:r w:rsidRPr="001B0F7A">
                <w:rPr>
                  <w:noProof/>
                  <w:lang w:eastAsia="zh-CN"/>
                </w:rPr>
                <w:t>DC_3A-5A_n78A-n257G</w:t>
              </w:r>
            </w:ins>
          </w:p>
        </w:tc>
        <w:tc>
          <w:tcPr>
            <w:tcW w:w="3212" w:type="dxa"/>
            <w:vAlign w:val="center"/>
          </w:tcPr>
          <w:p w:rsidR="003456B9" w:rsidRPr="001B0F7A" w:rsidRDefault="003456B9" w:rsidP="003456B9">
            <w:pPr>
              <w:keepNext/>
              <w:keepLines/>
              <w:spacing w:after="0"/>
              <w:jc w:val="center"/>
              <w:rPr>
                <w:ins w:id="3689" w:author="Suhwan Lim" w:date="2019-04-18T13:43:00Z"/>
                <w:rFonts w:ascii="Arial" w:hAnsi="Arial"/>
                <w:noProof/>
                <w:sz w:val="18"/>
                <w:lang w:eastAsia="zh-CN"/>
              </w:rPr>
            </w:pPr>
            <w:ins w:id="3690"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91" w:author="Suhwan Lim" w:date="2019-04-18T13:43:00Z"/>
                <w:rFonts w:ascii="Arial" w:hAnsi="Arial"/>
                <w:noProof/>
                <w:sz w:val="18"/>
                <w:lang w:eastAsia="zh-CN"/>
              </w:rPr>
            </w:pPr>
            <w:ins w:id="3692"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93" w:author="Suhwan Lim" w:date="2019-04-18T13:43:00Z"/>
                <w:rFonts w:ascii="Arial" w:hAnsi="Arial"/>
                <w:noProof/>
                <w:sz w:val="18"/>
                <w:lang w:eastAsia="zh-CN"/>
              </w:rPr>
            </w:pPr>
            <w:ins w:id="3694" w:author="Suhwan Lim" w:date="2019-04-18T13:43:00Z">
              <w:r w:rsidRPr="001B0F7A">
                <w:rPr>
                  <w:rFonts w:ascii="Arial" w:hAnsi="Arial"/>
                  <w:noProof/>
                  <w:sz w:val="18"/>
                  <w:lang w:eastAsia="zh-CN"/>
                </w:rPr>
                <w:t>DC_3A_n257A</w:t>
              </w:r>
            </w:ins>
          </w:p>
          <w:p w:rsidR="003456B9" w:rsidRPr="00AE4694" w:rsidRDefault="003456B9" w:rsidP="003456B9">
            <w:pPr>
              <w:pStyle w:val="TAC"/>
              <w:rPr>
                <w:ins w:id="3695" w:author="Suhwan Lim" w:date="2019-04-18T13:43:00Z"/>
                <w:noProof/>
                <w:lang w:eastAsia="zh-CN"/>
              </w:rPr>
            </w:pPr>
            <w:ins w:id="3696"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97" w:author="Suhwan Lim" w:date="2019-04-18T13:43:00Z"/>
                <w:rFonts w:eastAsia="맑은 고딕"/>
                <w:noProof/>
                <w:lang w:eastAsia="ko-KR"/>
              </w:rPr>
            </w:pPr>
            <w:ins w:id="3698"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99" w:author="Suhwan Lim" w:date="2019-04-18T13:43:00Z"/>
                <w:rFonts w:eastAsia="맑은 고딕"/>
                <w:noProof/>
                <w:lang w:eastAsia="ko-KR"/>
              </w:rPr>
            </w:pPr>
            <w:ins w:id="3700" w:author="Suhwan Lim" w:date="2019-04-18T13:43:00Z">
              <w:r w:rsidRPr="001B0F7A">
                <w:rPr>
                  <w:noProof/>
                  <w:lang w:eastAsia="zh-CN"/>
                </w:rPr>
                <w:t>CA_n78A-n257G</w:t>
              </w:r>
            </w:ins>
          </w:p>
        </w:tc>
      </w:tr>
      <w:tr w:rsidR="003456B9" w:rsidRPr="00AE4694" w:rsidTr="00AD21D3">
        <w:trPr>
          <w:trHeight w:val="288"/>
          <w:tblHeader/>
          <w:ins w:id="3701" w:author="Suhwan Lim" w:date="2019-04-18T13:43:00Z"/>
        </w:trPr>
        <w:tc>
          <w:tcPr>
            <w:tcW w:w="2136" w:type="dxa"/>
            <w:shd w:val="clear" w:color="auto" w:fill="auto"/>
            <w:noWrap/>
            <w:vAlign w:val="center"/>
          </w:tcPr>
          <w:p w:rsidR="003456B9" w:rsidRPr="00AE4694" w:rsidRDefault="003456B9" w:rsidP="003456B9">
            <w:pPr>
              <w:pStyle w:val="TAC"/>
              <w:rPr>
                <w:ins w:id="3702" w:author="Suhwan Lim" w:date="2019-04-18T13:43:00Z"/>
                <w:rFonts w:eastAsia="맑은 고딕"/>
                <w:noProof/>
                <w:lang w:eastAsia="ko-KR"/>
              </w:rPr>
            </w:pPr>
            <w:ins w:id="3703" w:author="Suhwan Lim" w:date="2019-04-18T13:43:00Z">
              <w:r w:rsidRPr="001B0F7A">
                <w:rPr>
                  <w:noProof/>
                  <w:lang w:eastAsia="zh-CN"/>
                </w:rPr>
                <w:t>DC_3A-5A_n78A-n257H</w:t>
              </w:r>
            </w:ins>
          </w:p>
        </w:tc>
        <w:tc>
          <w:tcPr>
            <w:tcW w:w="3212" w:type="dxa"/>
            <w:vAlign w:val="center"/>
          </w:tcPr>
          <w:p w:rsidR="003456B9" w:rsidRPr="001B0F7A" w:rsidRDefault="003456B9" w:rsidP="003456B9">
            <w:pPr>
              <w:keepNext/>
              <w:keepLines/>
              <w:spacing w:after="0"/>
              <w:jc w:val="center"/>
              <w:rPr>
                <w:ins w:id="3704" w:author="Suhwan Lim" w:date="2019-04-18T13:43:00Z"/>
                <w:rFonts w:ascii="Arial" w:hAnsi="Arial"/>
                <w:noProof/>
                <w:sz w:val="18"/>
                <w:lang w:eastAsia="zh-CN"/>
              </w:rPr>
            </w:pPr>
            <w:ins w:id="3705"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06" w:author="Suhwan Lim" w:date="2019-04-18T13:43:00Z"/>
                <w:rFonts w:ascii="Arial" w:hAnsi="Arial"/>
                <w:noProof/>
                <w:sz w:val="18"/>
                <w:lang w:eastAsia="zh-CN"/>
              </w:rPr>
            </w:pPr>
            <w:ins w:id="3707"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08" w:author="Suhwan Lim" w:date="2019-04-18T13:43:00Z"/>
                <w:rFonts w:ascii="Arial" w:hAnsi="Arial"/>
                <w:noProof/>
                <w:sz w:val="18"/>
                <w:lang w:eastAsia="zh-CN"/>
              </w:rPr>
            </w:pPr>
            <w:ins w:id="3709" w:author="Suhwan Lim" w:date="2019-04-18T13:43:00Z">
              <w:r w:rsidRPr="001B0F7A">
                <w:rPr>
                  <w:rFonts w:ascii="Arial" w:hAnsi="Arial"/>
                  <w:noProof/>
                  <w:sz w:val="18"/>
                  <w:lang w:eastAsia="zh-CN"/>
                </w:rPr>
                <w:t>DC_3A_n257A</w:t>
              </w:r>
            </w:ins>
          </w:p>
          <w:p w:rsidR="003456B9" w:rsidRPr="00AE4694" w:rsidRDefault="003456B9" w:rsidP="003456B9">
            <w:pPr>
              <w:pStyle w:val="TAC"/>
              <w:rPr>
                <w:ins w:id="3710" w:author="Suhwan Lim" w:date="2019-04-18T13:43:00Z"/>
                <w:noProof/>
                <w:lang w:eastAsia="zh-CN"/>
              </w:rPr>
            </w:pPr>
            <w:ins w:id="3711"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12" w:author="Suhwan Lim" w:date="2019-04-18T13:43:00Z"/>
                <w:rFonts w:eastAsia="맑은 고딕"/>
                <w:noProof/>
                <w:lang w:eastAsia="ko-KR"/>
              </w:rPr>
            </w:pPr>
            <w:ins w:id="3713"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14" w:author="Suhwan Lim" w:date="2019-04-18T13:43:00Z"/>
                <w:rFonts w:eastAsia="맑은 고딕"/>
                <w:noProof/>
                <w:lang w:eastAsia="ko-KR"/>
              </w:rPr>
            </w:pPr>
            <w:ins w:id="3715" w:author="Suhwan Lim" w:date="2019-04-18T13:43:00Z">
              <w:r w:rsidRPr="001B0F7A">
                <w:rPr>
                  <w:noProof/>
                  <w:lang w:eastAsia="zh-CN"/>
                </w:rPr>
                <w:t>CA_n78A-n257H</w:t>
              </w:r>
            </w:ins>
          </w:p>
        </w:tc>
      </w:tr>
      <w:tr w:rsidR="003456B9" w:rsidRPr="00AE4694" w:rsidTr="00AD21D3">
        <w:trPr>
          <w:trHeight w:val="288"/>
          <w:tblHeader/>
          <w:ins w:id="3716" w:author="Suhwan Lim" w:date="2019-04-18T13:43:00Z"/>
        </w:trPr>
        <w:tc>
          <w:tcPr>
            <w:tcW w:w="2136" w:type="dxa"/>
            <w:shd w:val="clear" w:color="auto" w:fill="auto"/>
            <w:noWrap/>
            <w:vAlign w:val="center"/>
          </w:tcPr>
          <w:p w:rsidR="003456B9" w:rsidRPr="00AE4694" w:rsidRDefault="003456B9" w:rsidP="003456B9">
            <w:pPr>
              <w:pStyle w:val="TAC"/>
              <w:rPr>
                <w:ins w:id="3717" w:author="Suhwan Lim" w:date="2019-04-18T13:43:00Z"/>
                <w:rFonts w:eastAsia="맑은 고딕"/>
                <w:noProof/>
                <w:lang w:eastAsia="ko-KR"/>
              </w:rPr>
            </w:pPr>
            <w:ins w:id="3718" w:author="Suhwan Lim" w:date="2019-04-18T13:43:00Z">
              <w:r w:rsidRPr="001B0F7A">
                <w:rPr>
                  <w:noProof/>
                  <w:lang w:eastAsia="zh-CN"/>
                </w:rPr>
                <w:t>DC_3A-5A_n78A-n257I</w:t>
              </w:r>
            </w:ins>
          </w:p>
        </w:tc>
        <w:tc>
          <w:tcPr>
            <w:tcW w:w="3212" w:type="dxa"/>
            <w:vAlign w:val="center"/>
          </w:tcPr>
          <w:p w:rsidR="003456B9" w:rsidRPr="001B0F7A" w:rsidRDefault="003456B9" w:rsidP="003456B9">
            <w:pPr>
              <w:keepNext/>
              <w:keepLines/>
              <w:spacing w:after="0"/>
              <w:jc w:val="center"/>
              <w:rPr>
                <w:ins w:id="3719" w:author="Suhwan Lim" w:date="2019-04-18T13:43:00Z"/>
                <w:rFonts w:ascii="Arial" w:hAnsi="Arial"/>
                <w:noProof/>
                <w:sz w:val="18"/>
                <w:lang w:eastAsia="zh-CN"/>
              </w:rPr>
            </w:pPr>
            <w:ins w:id="3720"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21" w:author="Suhwan Lim" w:date="2019-04-18T13:43:00Z"/>
                <w:rFonts w:ascii="Arial" w:hAnsi="Arial"/>
                <w:noProof/>
                <w:sz w:val="18"/>
                <w:lang w:eastAsia="zh-CN"/>
              </w:rPr>
            </w:pPr>
            <w:ins w:id="3722"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23" w:author="Suhwan Lim" w:date="2019-04-18T13:43:00Z"/>
                <w:rFonts w:ascii="Arial" w:hAnsi="Arial"/>
                <w:noProof/>
                <w:sz w:val="18"/>
                <w:lang w:eastAsia="zh-CN"/>
              </w:rPr>
            </w:pPr>
            <w:ins w:id="3724" w:author="Suhwan Lim" w:date="2019-04-18T13:43:00Z">
              <w:r w:rsidRPr="001B0F7A">
                <w:rPr>
                  <w:rFonts w:ascii="Arial" w:hAnsi="Arial"/>
                  <w:noProof/>
                  <w:sz w:val="18"/>
                  <w:lang w:eastAsia="zh-CN"/>
                </w:rPr>
                <w:t>DC_3A_n257A</w:t>
              </w:r>
            </w:ins>
          </w:p>
          <w:p w:rsidR="003456B9" w:rsidRPr="00AE4694" w:rsidRDefault="003456B9" w:rsidP="003456B9">
            <w:pPr>
              <w:pStyle w:val="TAC"/>
              <w:rPr>
                <w:ins w:id="3725" w:author="Suhwan Lim" w:date="2019-04-18T13:43:00Z"/>
                <w:noProof/>
                <w:lang w:eastAsia="zh-CN"/>
              </w:rPr>
            </w:pPr>
            <w:ins w:id="3726"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27" w:author="Suhwan Lim" w:date="2019-04-18T13:43:00Z"/>
                <w:rFonts w:eastAsia="맑은 고딕"/>
                <w:noProof/>
                <w:lang w:eastAsia="ko-KR"/>
              </w:rPr>
            </w:pPr>
            <w:ins w:id="3728"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29" w:author="Suhwan Lim" w:date="2019-04-18T13:43:00Z"/>
                <w:rFonts w:eastAsia="맑은 고딕"/>
                <w:noProof/>
                <w:lang w:eastAsia="ko-KR"/>
              </w:rPr>
            </w:pPr>
            <w:ins w:id="3730" w:author="Suhwan Lim" w:date="2019-04-18T13:43:00Z">
              <w:r w:rsidRPr="001B0F7A">
                <w:rPr>
                  <w:noProof/>
                  <w:lang w:eastAsia="zh-CN"/>
                </w:rPr>
                <w:t>CA_n78A-n257I</w:t>
              </w:r>
            </w:ins>
          </w:p>
        </w:tc>
      </w:tr>
      <w:tr w:rsidR="003456B9" w:rsidRPr="00AE4694" w:rsidTr="00AD21D3">
        <w:trPr>
          <w:trHeight w:val="288"/>
          <w:tblHeader/>
          <w:ins w:id="3731" w:author="Suhwan Lim" w:date="2019-04-18T13:43:00Z"/>
        </w:trPr>
        <w:tc>
          <w:tcPr>
            <w:tcW w:w="2136" w:type="dxa"/>
            <w:shd w:val="clear" w:color="auto" w:fill="auto"/>
            <w:noWrap/>
            <w:vAlign w:val="center"/>
          </w:tcPr>
          <w:p w:rsidR="003456B9" w:rsidRPr="00AE4694" w:rsidRDefault="003456B9" w:rsidP="003456B9">
            <w:pPr>
              <w:pStyle w:val="TAC"/>
              <w:rPr>
                <w:ins w:id="3732" w:author="Suhwan Lim" w:date="2019-04-18T13:43:00Z"/>
                <w:rFonts w:eastAsia="맑은 고딕"/>
                <w:noProof/>
                <w:lang w:eastAsia="ko-KR"/>
              </w:rPr>
            </w:pPr>
            <w:ins w:id="3733" w:author="Suhwan Lim" w:date="2019-04-18T13:43:00Z">
              <w:r w:rsidRPr="001B0F7A">
                <w:rPr>
                  <w:noProof/>
                  <w:lang w:eastAsia="zh-CN"/>
                </w:rPr>
                <w:t>DC_3A-5A_n78A-n257J</w:t>
              </w:r>
            </w:ins>
          </w:p>
        </w:tc>
        <w:tc>
          <w:tcPr>
            <w:tcW w:w="3212" w:type="dxa"/>
            <w:vAlign w:val="center"/>
          </w:tcPr>
          <w:p w:rsidR="003456B9" w:rsidRPr="001B0F7A" w:rsidRDefault="003456B9" w:rsidP="003456B9">
            <w:pPr>
              <w:keepNext/>
              <w:keepLines/>
              <w:spacing w:after="0"/>
              <w:jc w:val="center"/>
              <w:rPr>
                <w:ins w:id="3734" w:author="Suhwan Lim" w:date="2019-04-18T13:43:00Z"/>
                <w:rFonts w:ascii="Arial" w:hAnsi="Arial"/>
                <w:noProof/>
                <w:sz w:val="18"/>
                <w:lang w:eastAsia="zh-CN"/>
              </w:rPr>
            </w:pPr>
            <w:ins w:id="3735"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36" w:author="Suhwan Lim" w:date="2019-04-18T13:43:00Z"/>
                <w:rFonts w:ascii="Arial" w:hAnsi="Arial"/>
                <w:noProof/>
                <w:sz w:val="18"/>
                <w:lang w:eastAsia="zh-CN"/>
              </w:rPr>
            </w:pPr>
            <w:ins w:id="3737"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38" w:author="Suhwan Lim" w:date="2019-04-18T13:43:00Z"/>
                <w:rFonts w:ascii="Arial" w:hAnsi="Arial"/>
                <w:noProof/>
                <w:sz w:val="18"/>
                <w:lang w:eastAsia="zh-CN"/>
              </w:rPr>
            </w:pPr>
            <w:ins w:id="3739" w:author="Suhwan Lim" w:date="2019-04-18T13:43:00Z">
              <w:r w:rsidRPr="001B0F7A">
                <w:rPr>
                  <w:rFonts w:ascii="Arial" w:hAnsi="Arial"/>
                  <w:noProof/>
                  <w:sz w:val="18"/>
                  <w:lang w:eastAsia="zh-CN"/>
                </w:rPr>
                <w:t>DC_3A_n257A</w:t>
              </w:r>
            </w:ins>
          </w:p>
          <w:p w:rsidR="003456B9" w:rsidRPr="00AE4694" w:rsidRDefault="003456B9" w:rsidP="003456B9">
            <w:pPr>
              <w:pStyle w:val="TAC"/>
              <w:rPr>
                <w:ins w:id="3740" w:author="Suhwan Lim" w:date="2019-04-18T13:43:00Z"/>
                <w:noProof/>
                <w:lang w:eastAsia="zh-CN"/>
              </w:rPr>
            </w:pPr>
            <w:ins w:id="3741"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42" w:author="Suhwan Lim" w:date="2019-04-18T13:43:00Z"/>
                <w:rFonts w:eastAsia="맑은 고딕"/>
                <w:noProof/>
                <w:lang w:eastAsia="ko-KR"/>
              </w:rPr>
            </w:pPr>
            <w:ins w:id="3743"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44" w:author="Suhwan Lim" w:date="2019-04-18T13:43:00Z"/>
                <w:rFonts w:eastAsia="맑은 고딕"/>
                <w:noProof/>
                <w:lang w:eastAsia="ko-KR"/>
              </w:rPr>
            </w:pPr>
            <w:ins w:id="3745" w:author="Suhwan Lim" w:date="2019-04-18T13:43:00Z">
              <w:r w:rsidRPr="001B0F7A">
                <w:rPr>
                  <w:noProof/>
                  <w:lang w:eastAsia="zh-CN"/>
                </w:rPr>
                <w:t>CA_n78A-n257J</w:t>
              </w:r>
            </w:ins>
          </w:p>
        </w:tc>
      </w:tr>
      <w:tr w:rsidR="003456B9" w:rsidRPr="00AE4694" w:rsidTr="00AD21D3">
        <w:trPr>
          <w:trHeight w:val="288"/>
          <w:tblHeader/>
          <w:ins w:id="3746" w:author="Suhwan Lim" w:date="2019-04-18T13:43:00Z"/>
        </w:trPr>
        <w:tc>
          <w:tcPr>
            <w:tcW w:w="2136" w:type="dxa"/>
            <w:shd w:val="clear" w:color="auto" w:fill="auto"/>
            <w:noWrap/>
            <w:vAlign w:val="center"/>
          </w:tcPr>
          <w:p w:rsidR="003456B9" w:rsidRPr="00AE4694" w:rsidRDefault="003456B9" w:rsidP="003456B9">
            <w:pPr>
              <w:pStyle w:val="TAC"/>
              <w:rPr>
                <w:ins w:id="3747" w:author="Suhwan Lim" w:date="2019-04-18T13:43:00Z"/>
                <w:rFonts w:eastAsia="맑은 고딕"/>
                <w:noProof/>
                <w:lang w:eastAsia="ko-KR"/>
              </w:rPr>
            </w:pPr>
            <w:ins w:id="3748" w:author="Suhwan Lim" w:date="2019-04-18T13:43:00Z">
              <w:r w:rsidRPr="001B0F7A">
                <w:rPr>
                  <w:noProof/>
                  <w:lang w:eastAsia="zh-CN"/>
                </w:rPr>
                <w:t>DC_3A-5A_n78A-n257K</w:t>
              </w:r>
            </w:ins>
          </w:p>
        </w:tc>
        <w:tc>
          <w:tcPr>
            <w:tcW w:w="3212" w:type="dxa"/>
            <w:vAlign w:val="center"/>
          </w:tcPr>
          <w:p w:rsidR="003456B9" w:rsidRPr="001B0F7A" w:rsidRDefault="003456B9" w:rsidP="003456B9">
            <w:pPr>
              <w:keepNext/>
              <w:keepLines/>
              <w:spacing w:after="0"/>
              <w:jc w:val="center"/>
              <w:rPr>
                <w:ins w:id="3749" w:author="Suhwan Lim" w:date="2019-04-18T13:43:00Z"/>
                <w:rFonts w:ascii="Arial" w:hAnsi="Arial"/>
                <w:noProof/>
                <w:sz w:val="18"/>
                <w:lang w:eastAsia="zh-CN"/>
              </w:rPr>
            </w:pPr>
            <w:ins w:id="3750"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51" w:author="Suhwan Lim" w:date="2019-04-18T13:43:00Z"/>
                <w:rFonts w:ascii="Arial" w:hAnsi="Arial"/>
                <w:noProof/>
                <w:sz w:val="18"/>
                <w:lang w:eastAsia="zh-CN"/>
              </w:rPr>
            </w:pPr>
            <w:ins w:id="3752"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53" w:author="Suhwan Lim" w:date="2019-04-18T13:43:00Z"/>
                <w:rFonts w:ascii="Arial" w:hAnsi="Arial"/>
                <w:noProof/>
                <w:sz w:val="18"/>
                <w:lang w:eastAsia="zh-CN"/>
              </w:rPr>
            </w:pPr>
            <w:ins w:id="3754" w:author="Suhwan Lim" w:date="2019-04-18T13:43:00Z">
              <w:r w:rsidRPr="001B0F7A">
                <w:rPr>
                  <w:rFonts w:ascii="Arial" w:hAnsi="Arial"/>
                  <w:noProof/>
                  <w:sz w:val="18"/>
                  <w:lang w:eastAsia="zh-CN"/>
                </w:rPr>
                <w:t>DC_3A_n257A</w:t>
              </w:r>
            </w:ins>
          </w:p>
          <w:p w:rsidR="003456B9" w:rsidRPr="00AE4694" w:rsidRDefault="003456B9" w:rsidP="003456B9">
            <w:pPr>
              <w:pStyle w:val="TAC"/>
              <w:rPr>
                <w:ins w:id="3755" w:author="Suhwan Lim" w:date="2019-04-18T13:43:00Z"/>
                <w:noProof/>
                <w:lang w:eastAsia="zh-CN"/>
              </w:rPr>
            </w:pPr>
            <w:ins w:id="3756"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57" w:author="Suhwan Lim" w:date="2019-04-18T13:43:00Z"/>
                <w:rFonts w:eastAsia="맑은 고딕"/>
                <w:noProof/>
                <w:lang w:eastAsia="ko-KR"/>
              </w:rPr>
            </w:pPr>
            <w:ins w:id="3758"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59" w:author="Suhwan Lim" w:date="2019-04-18T13:43:00Z"/>
                <w:rFonts w:eastAsia="맑은 고딕"/>
                <w:noProof/>
                <w:lang w:eastAsia="ko-KR"/>
              </w:rPr>
            </w:pPr>
            <w:ins w:id="3760" w:author="Suhwan Lim" w:date="2019-04-18T13:43:00Z">
              <w:r w:rsidRPr="001B0F7A">
                <w:rPr>
                  <w:noProof/>
                  <w:lang w:eastAsia="zh-CN"/>
                </w:rPr>
                <w:t>CA_n78A-n257K</w:t>
              </w:r>
            </w:ins>
          </w:p>
        </w:tc>
      </w:tr>
      <w:tr w:rsidR="003456B9" w:rsidRPr="00AE4694" w:rsidTr="00AD21D3">
        <w:trPr>
          <w:trHeight w:val="288"/>
          <w:tblHeader/>
          <w:ins w:id="3761" w:author="Suhwan Lim" w:date="2019-04-18T13:43:00Z"/>
        </w:trPr>
        <w:tc>
          <w:tcPr>
            <w:tcW w:w="2136" w:type="dxa"/>
            <w:shd w:val="clear" w:color="auto" w:fill="auto"/>
            <w:noWrap/>
            <w:vAlign w:val="center"/>
          </w:tcPr>
          <w:p w:rsidR="003456B9" w:rsidRPr="00AE4694" w:rsidRDefault="003456B9" w:rsidP="003456B9">
            <w:pPr>
              <w:pStyle w:val="TAC"/>
              <w:rPr>
                <w:ins w:id="3762" w:author="Suhwan Lim" w:date="2019-04-18T13:43:00Z"/>
                <w:rFonts w:eastAsia="맑은 고딕"/>
                <w:noProof/>
                <w:lang w:eastAsia="ko-KR"/>
              </w:rPr>
            </w:pPr>
            <w:ins w:id="3763" w:author="Suhwan Lim" w:date="2019-04-18T13:43:00Z">
              <w:r w:rsidRPr="001B0F7A">
                <w:rPr>
                  <w:noProof/>
                  <w:lang w:eastAsia="zh-CN"/>
                </w:rPr>
                <w:t>DC_3A-5A_n78A-n257L</w:t>
              </w:r>
            </w:ins>
          </w:p>
        </w:tc>
        <w:tc>
          <w:tcPr>
            <w:tcW w:w="3212" w:type="dxa"/>
            <w:vAlign w:val="center"/>
          </w:tcPr>
          <w:p w:rsidR="003456B9" w:rsidRPr="001B0F7A" w:rsidRDefault="003456B9" w:rsidP="003456B9">
            <w:pPr>
              <w:keepNext/>
              <w:keepLines/>
              <w:spacing w:after="0"/>
              <w:jc w:val="center"/>
              <w:rPr>
                <w:ins w:id="3764" w:author="Suhwan Lim" w:date="2019-04-18T13:43:00Z"/>
                <w:rFonts w:ascii="Arial" w:hAnsi="Arial"/>
                <w:noProof/>
                <w:sz w:val="18"/>
                <w:lang w:eastAsia="zh-CN"/>
              </w:rPr>
            </w:pPr>
            <w:ins w:id="3765"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66" w:author="Suhwan Lim" w:date="2019-04-18T13:43:00Z"/>
                <w:rFonts w:ascii="Arial" w:hAnsi="Arial"/>
                <w:noProof/>
                <w:sz w:val="18"/>
                <w:lang w:eastAsia="zh-CN"/>
              </w:rPr>
            </w:pPr>
            <w:ins w:id="3767"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68" w:author="Suhwan Lim" w:date="2019-04-18T13:43:00Z"/>
                <w:rFonts w:ascii="Arial" w:hAnsi="Arial"/>
                <w:noProof/>
                <w:sz w:val="18"/>
                <w:lang w:eastAsia="zh-CN"/>
              </w:rPr>
            </w:pPr>
            <w:ins w:id="3769" w:author="Suhwan Lim" w:date="2019-04-18T13:43:00Z">
              <w:r w:rsidRPr="001B0F7A">
                <w:rPr>
                  <w:rFonts w:ascii="Arial" w:hAnsi="Arial"/>
                  <w:noProof/>
                  <w:sz w:val="18"/>
                  <w:lang w:eastAsia="zh-CN"/>
                </w:rPr>
                <w:t>DC_3A_n257A</w:t>
              </w:r>
            </w:ins>
          </w:p>
          <w:p w:rsidR="003456B9" w:rsidRPr="00AE4694" w:rsidRDefault="003456B9" w:rsidP="003456B9">
            <w:pPr>
              <w:pStyle w:val="TAC"/>
              <w:rPr>
                <w:ins w:id="3770" w:author="Suhwan Lim" w:date="2019-04-18T13:43:00Z"/>
                <w:noProof/>
                <w:lang w:eastAsia="zh-CN"/>
              </w:rPr>
            </w:pPr>
            <w:ins w:id="3771"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72" w:author="Suhwan Lim" w:date="2019-04-18T13:43:00Z"/>
                <w:rFonts w:eastAsia="맑은 고딕"/>
                <w:noProof/>
                <w:lang w:eastAsia="ko-KR"/>
              </w:rPr>
            </w:pPr>
            <w:ins w:id="3773"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74" w:author="Suhwan Lim" w:date="2019-04-18T13:43:00Z"/>
                <w:rFonts w:eastAsia="맑은 고딕"/>
                <w:noProof/>
                <w:lang w:eastAsia="ko-KR"/>
              </w:rPr>
            </w:pPr>
            <w:ins w:id="3775" w:author="Suhwan Lim" w:date="2019-04-18T13:43:00Z">
              <w:r w:rsidRPr="001B0F7A">
                <w:rPr>
                  <w:noProof/>
                  <w:lang w:eastAsia="zh-CN"/>
                </w:rPr>
                <w:t>CA_n78A-n257L</w:t>
              </w:r>
            </w:ins>
          </w:p>
        </w:tc>
      </w:tr>
      <w:tr w:rsidR="003456B9" w:rsidRPr="00AE4694" w:rsidTr="00AD21D3">
        <w:trPr>
          <w:trHeight w:val="288"/>
          <w:tblHeader/>
          <w:ins w:id="3776" w:author="Suhwan Lim" w:date="2019-04-18T13:43:00Z"/>
        </w:trPr>
        <w:tc>
          <w:tcPr>
            <w:tcW w:w="2136" w:type="dxa"/>
            <w:shd w:val="clear" w:color="auto" w:fill="auto"/>
            <w:noWrap/>
            <w:vAlign w:val="center"/>
          </w:tcPr>
          <w:p w:rsidR="003456B9" w:rsidRPr="00AE4694" w:rsidRDefault="003456B9" w:rsidP="003456B9">
            <w:pPr>
              <w:pStyle w:val="TAC"/>
              <w:rPr>
                <w:ins w:id="3777" w:author="Suhwan Lim" w:date="2019-04-18T13:43:00Z"/>
                <w:rFonts w:eastAsia="맑은 고딕"/>
                <w:noProof/>
                <w:lang w:eastAsia="ko-KR"/>
              </w:rPr>
            </w:pPr>
            <w:ins w:id="3778" w:author="Suhwan Lim" w:date="2019-04-18T13:43:00Z">
              <w:r w:rsidRPr="001B0F7A">
                <w:rPr>
                  <w:noProof/>
                  <w:lang w:eastAsia="zh-CN"/>
                </w:rPr>
                <w:t>DC_3A-5A_n78A-n257M</w:t>
              </w:r>
            </w:ins>
          </w:p>
        </w:tc>
        <w:tc>
          <w:tcPr>
            <w:tcW w:w="3212" w:type="dxa"/>
            <w:vAlign w:val="center"/>
          </w:tcPr>
          <w:p w:rsidR="003456B9" w:rsidRPr="001B0F7A" w:rsidRDefault="003456B9" w:rsidP="003456B9">
            <w:pPr>
              <w:keepNext/>
              <w:keepLines/>
              <w:spacing w:after="0"/>
              <w:jc w:val="center"/>
              <w:rPr>
                <w:ins w:id="3779" w:author="Suhwan Lim" w:date="2019-04-18T13:43:00Z"/>
                <w:rFonts w:ascii="Arial" w:hAnsi="Arial"/>
                <w:noProof/>
                <w:sz w:val="18"/>
                <w:lang w:eastAsia="zh-CN"/>
              </w:rPr>
            </w:pPr>
            <w:ins w:id="3780"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81" w:author="Suhwan Lim" w:date="2019-04-18T13:43:00Z"/>
                <w:rFonts w:ascii="Arial" w:hAnsi="Arial"/>
                <w:noProof/>
                <w:sz w:val="18"/>
                <w:lang w:eastAsia="zh-CN"/>
              </w:rPr>
            </w:pPr>
            <w:ins w:id="3782"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83" w:author="Suhwan Lim" w:date="2019-04-18T13:43:00Z"/>
                <w:rFonts w:ascii="Arial" w:hAnsi="Arial"/>
                <w:noProof/>
                <w:sz w:val="18"/>
                <w:lang w:eastAsia="zh-CN"/>
              </w:rPr>
            </w:pPr>
            <w:ins w:id="3784" w:author="Suhwan Lim" w:date="2019-04-18T13:43:00Z">
              <w:r w:rsidRPr="001B0F7A">
                <w:rPr>
                  <w:rFonts w:ascii="Arial" w:hAnsi="Arial"/>
                  <w:noProof/>
                  <w:sz w:val="18"/>
                  <w:lang w:eastAsia="zh-CN"/>
                </w:rPr>
                <w:t>DC_3A_n257A</w:t>
              </w:r>
            </w:ins>
          </w:p>
          <w:p w:rsidR="003456B9" w:rsidRPr="00AE4694" w:rsidRDefault="003456B9" w:rsidP="003456B9">
            <w:pPr>
              <w:pStyle w:val="TAC"/>
              <w:rPr>
                <w:ins w:id="3785" w:author="Suhwan Lim" w:date="2019-04-18T13:43:00Z"/>
                <w:noProof/>
                <w:lang w:eastAsia="zh-CN"/>
              </w:rPr>
            </w:pPr>
            <w:ins w:id="3786"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87" w:author="Suhwan Lim" w:date="2019-04-18T13:43:00Z"/>
                <w:rFonts w:eastAsia="맑은 고딕"/>
                <w:noProof/>
                <w:lang w:eastAsia="ko-KR"/>
              </w:rPr>
            </w:pPr>
            <w:ins w:id="3788"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89" w:author="Suhwan Lim" w:date="2019-04-18T13:43:00Z"/>
                <w:rFonts w:eastAsia="맑은 고딕"/>
                <w:noProof/>
                <w:lang w:eastAsia="ko-KR"/>
              </w:rPr>
            </w:pPr>
            <w:ins w:id="3790" w:author="Suhwan Lim" w:date="2019-04-18T13:43: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Default="003456B9" w:rsidP="003456B9">
            <w:pPr>
              <w:pStyle w:val="TAC"/>
              <w:rPr>
                <w:ins w:id="3791" w:author="Suhwan Lim" w:date="2019-05-21T17:21:00Z"/>
                <w:lang w:val="fi-FI" w:eastAsia="fi-FI"/>
              </w:rPr>
            </w:pPr>
            <w:ins w:id="3792" w:author="Suhwan Lim" w:date="2019-05-21T17:21:00Z">
              <w:r>
                <w:rPr>
                  <w:lang w:val="fi-FI" w:eastAsia="fi-FI"/>
                </w:rPr>
                <w:t>DC_3A-7A_n78A-n257A</w:t>
              </w:r>
            </w:ins>
          </w:p>
          <w:p w:rsidR="003456B9" w:rsidRPr="00AE4694" w:rsidRDefault="003456B9" w:rsidP="003456B9">
            <w:pPr>
              <w:pStyle w:val="TAC"/>
              <w:rPr>
                <w:lang w:val="fi-FI" w:eastAsia="fi-FI"/>
              </w:rPr>
            </w:pPr>
            <w:r w:rsidRPr="00AE4694">
              <w:rPr>
                <w:lang w:val="fi-FI" w:eastAsia="fi-FI"/>
              </w:rPr>
              <w:t>DC_3A-7A-7A_n78A-n257A</w:t>
            </w:r>
          </w:p>
        </w:tc>
        <w:tc>
          <w:tcPr>
            <w:tcW w:w="3212" w:type="dxa"/>
            <w:vAlign w:val="center"/>
          </w:tcPr>
          <w:p w:rsidR="003456B9" w:rsidRPr="00AE4694" w:rsidRDefault="003456B9" w:rsidP="003456B9">
            <w:pPr>
              <w:pStyle w:val="TAC"/>
              <w:rPr>
                <w:lang w:val="fi-FI" w:eastAsia="fi-FI"/>
              </w:rPr>
            </w:pPr>
            <w:r w:rsidRPr="00AE4694">
              <w:rPr>
                <w:lang w:val="fi-FI" w:eastAsia="fi-FI"/>
              </w:rPr>
              <w:t>DC_3A_n78A</w:t>
            </w:r>
          </w:p>
          <w:p w:rsidR="003456B9" w:rsidRPr="00AE4694" w:rsidRDefault="003456B9" w:rsidP="003456B9">
            <w:pPr>
              <w:pStyle w:val="TAC"/>
              <w:rPr>
                <w:lang w:val="fi-FI" w:eastAsia="fi-FI"/>
              </w:rPr>
            </w:pPr>
            <w:r w:rsidRPr="00AE4694">
              <w:rPr>
                <w:lang w:val="fi-FI" w:eastAsia="fi-FI"/>
              </w:rPr>
              <w:t>DC_3A_n257A</w:t>
            </w:r>
          </w:p>
          <w:p w:rsidR="003456B9" w:rsidRPr="00AE4694" w:rsidRDefault="003456B9" w:rsidP="003456B9">
            <w:pPr>
              <w:pStyle w:val="TAC"/>
              <w:rPr>
                <w:lang w:val="fi-FI" w:eastAsia="fi-FI"/>
              </w:rPr>
            </w:pPr>
            <w:r w:rsidRPr="00AE4694">
              <w:rPr>
                <w:lang w:val="fi-FI" w:eastAsia="fi-FI"/>
              </w:rPr>
              <w:t>DC_7A_n78A</w:t>
            </w:r>
          </w:p>
          <w:p w:rsidR="003456B9" w:rsidRPr="00AE4694" w:rsidRDefault="003456B9" w:rsidP="003456B9">
            <w:pPr>
              <w:pStyle w:val="TAC"/>
              <w:rPr>
                <w:lang w:val="fi-FI" w:eastAsia="fi-FI"/>
              </w:rPr>
            </w:pPr>
            <w:r w:rsidRPr="00AE4694">
              <w:rPr>
                <w:lang w:val="fi-FI" w:eastAsia="fi-FI"/>
              </w:rPr>
              <w:t>DC_7A_n257A</w:t>
            </w:r>
          </w:p>
        </w:tc>
        <w:tc>
          <w:tcPr>
            <w:tcW w:w="0" w:type="auto"/>
            <w:shd w:val="clear" w:color="auto" w:fill="auto"/>
            <w:noWrap/>
            <w:vAlign w:val="center"/>
          </w:tcPr>
          <w:p w:rsidR="003456B9" w:rsidRDefault="003456B9" w:rsidP="003456B9">
            <w:pPr>
              <w:pStyle w:val="TAC"/>
              <w:rPr>
                <w:ins w:id="3793" w:author="Suhwan Lim" w:date="2019-05-21T17:22:00Z"/>
                <w:lang w:val="fi-FI" w:eastAsia="fi-FI"/>
              </w:rPr>
            </w:pPr>
            <w:ins w:id="3794" w:author="Suhwan Lim" w:date="2019-05-21T17:22:00Z">
              <w:r>
                <w:rPr>
                  <w:lang w:val="fi-FI" w:eastAsia="fi-FI"/>
                </w:rPr>
                <w:t>CA_3A-7A</w:t>
              </w:r>
            </w:ins>
          </w:p>
          <w:p w:rsidR="003456B9" w:rsidRPr="00AE4694" w:rsidRDefault="003456B9" w:rsidP="003456B9">
            <w:pPr>
              <w:pStyle w:val="TAC"/>
              <w:rPr>
                <w:lang w:val="fi-FI" w:eastAsia="fi-FI"/>
              </w:rPr>
            </w:pPr>
            <w:r w:rsidRPr="00AE4694">
              <w:rPr>
                <w:lang w:val="fi-FI" w:eastAsia="fi-FI"/>
              </w:rPr>
              <w:t>CA_3A-7A-7A</w:t>
            </w:r>
          </w:p>
        </w:tc>
        <w:tc>
          <w:tcPr>
            <w:tcW w:w="0" w:type="auto"/>
            <w:vAlign w:val="center"/>
          </w:tcPr>
          <w:p w:rsidR="003456B9" w:rsidRPr="00AE4694" w:rsidRDefault="003456B9" w:rsidP="003456B9">
            <w:pPr>
              <w:pStyle w:val="TAC"/>
              <w:rPr>
                <w:lang w:val="fi-FI" w:eastAsia="fi-FI"/>
              </w:rPr>
            </w:pPr>
            <w:r w:rsidRPr="00AE4694">
              <w:rPr>
                <w:lang w:val="fi-FI" w:eastAsia="fi-FI"/>
              </w:rPr>
              <w:t>CA_n78A-n257A</w:t>
            </w:r>
          </w:p>
        </w:tc>
      </w:tr>
      <w:tr w:rsidR="003456B9" w:rsidRPr="00AE4694" w:rsidTr="00AD21D3">
        <w:trPr>
          <w:trHeight w:val="288"/>
          <w:tblHeader/>
          <w:ins w:id="3795" w:author="Suhwan Lim" w:date="2019-05-21T17:23:00Z"/>
        </w:trPr>
        <w:tc>
          <w:tcPr>
            <w:tcW w:w="2136" w:type="dxa"/>
            <w:shd w:val="clear" w:color="auto" w:fill="auto"/>
            <w:noWrap/>
            <w:vAlign w:val="center"/>
          </w:tcPr>
          <w:p w:rsidR="003456B9" w:rsidRDefault="003456B9" w:rsidP="003456B9">
            <w:pPr>
              <w:pStyle w:val="TAC"/>
              <w:rPr>
                <w:ins w:id="3796" w:author="Suhwan Lim" w:date="2019-05-21T17:23:00Z"/>
                <w:rFonts w:hint="eastAsia"/>
                <w:lang w:val="fi-FI" w:eastAsia="ko-KR"/>
              </w:rPr>
            </w:pPr>
            <w:ins w:id="3797" w:author="Suhwan Lim" w:date="2019-05-21T17:23:00Z">
              <w:r>
                <w:rPr>
                  <w:rFonts w:hint="eastAsia"/>
                  <w:lang w:val="fi-FI" w:eastAsia="ko-KR"/>
                </w:rPr>
                <w:t>DC_3A-3A-7A_n78A-n257A</w:t>
              </w:r>
            </w:ins>
          </w:p>
          <w:p w:rsidR="003456B9" w:rsidRDefault="003456B9" w:rsidP="003456B9">
            <w:pPr>
              <w:pStyle w:val="TAC"/>
              <w:rPr>
                <w:ins w:id="3798" w:author="Suhwan Lim" w:date="2019-05-21T17:23:00Z"/>
                <w:rFonts w:hint="eastAsia"/>
                <w:lang w:val="fi-FI" w:eastAsia="ko-KR"/>
              </w:rPr>
            </w:pPr>
            <w:ins w:id="3799" w:author="Suhwan Lim" w:date="2019-05-21T17:23:00Z">
              <w:r>
                <w:rPr>
                  <w:lang w:val="fi-FI" w:eastAsia="ko-KR"/>
                </w:rPr>
                <w:t>DC_3A-3A-7A-7A_n78A-n257A</w:t>
              </w:r>
            </w:ins>
          </w:p>
        </w:tc>
        <w:tc>
          <w:tcPr>
            <w:tcW w:w="3212" w:type="dxa"/>
            <w:vAlign w:val="center"/>
          </w:tcPr>
          <w:p w:rsidR="003456B9" w:rsidRPr="00AE4694" w:rsidRDefault="003456B9" w:rsidP="003456B9">
            <w:pPr>
              <w:pStyle w:val="TAC"/>
              <w:rPr>
                <w:ins w:id="3800" w:author="Suhwan Lim" w:date="2019-05-21T17:24:00Z"/>
                <w:lang w:val="fi-FI" w:eastAsia="fi-FI"/>
              </w:rPr>
            </w:pPr>
            <w:ins w:id="3801" w:author="Suhwan Lim" w:date="2019-05-21T17:24:00Z">
              <w:r w:rsidRPr="00AE4694">
                <w:rPr>
                  <w:lang w:val="fi-FI" w:eastAsia="fi-FI"/>
                </w:rPr>
                <w:t>DC_3A_n78A</w:t>
              </w:r>
            </w:ins>
          </w:p>
          <w:p w:rsidR="003456B9" w:rsidRPr="00AE4694" w:rsidRDefault="003456B9" w:rsidP="003456B9">
            <w:pPr>
              <w:pStyle w:val="TAC"/>
              <w:rPr>
                <w:ins w:id="3802" w:author="Suhwan Lim" w:date="2019-05-21T17:24:00Z"/>
                <w:lang w:val="fi-FI" w:eastAsia="fi-FI"/>
              </w:rPr>
            </w:pPr>
            <w:ins w:id="3803" w:author="Suhwan Lim" w:date="2019-05-21T17:24:00Z">
              <w:r w:rsidRPr="00AE4694">
                <w:rPr>
                  <w:lang w:val="fi-FI" w:eastAsia="fi-FI"/>
                </w:rPr>
                <w:t>DC_3A_n257A</w:t>
              </w:r>
            </w:ins>
          </w:p>
          <w:p w:rsidR="003456B9" w:rsidRPr="00AE4694" w:rsidRDefault="003456B9" w:rsidP="003456B9">
            <w:pPr>
              <w:pStyle w:val="TAC"/>
              <w:rPr>
                <w:ins w:id="3804" w:author="Suhwan Lim" w:date="2019-05-21T17:24:00Z"/>
                <w:lang w:val="fi-FI" w:eastAsia="fi-FI"/>
              </w:rPr>
            </w:pPr>
            <w:ins w:id="3805" w:author="Suhwan Lim" w:date="2019-05-21T17:24:00Z">
              <w:r w:rsidRPr="00AE4694">
                <w:rPr>
                  <w:lang w:val="fi-FI" w:eastAsia="fi-FI"/>
                </w:rPr>
                <w:t>DC_7A_n78A</w:t>
              </w:r>
            </w:ins>
          </w:p>
          <w:p w:rsidR="003456B9" w:rsidRPr="00AE4694" w:rsidRDefault="003456B9" w:rsidP="003456B9">
            <w:pPr>
              <w:pStyle w:val="TAC"/>
              <w:rPr>
                <w:ins w:id="3806" w:author="Suhwan Lim" w:date="2019-05-21T17:23:00Z"/>
                <w:lang w:val="fi-FI" w:eastAsia="fi-FI"/>
              </w:rPr>
            </w:pPr>
            <w:ins w:id="3807" w:author="Suhwan Lim" w:date="2019-05-21T17:24:00Z">
              <w:r w:rsidRPr="00AE4694">
                <w:rPr>
                  <w:lang w:val="fi-FI" w:eastAsia="fi-FI"/>
                </w:rPr>
                <w:t>DC_7A_n257A</w:t>
              </w:r>
            </w:ins>
          </w:p>
        </w:tc>
        <w:tc>
          <w:tcPr>
            <w:tcW w:w="0" w:type="auto"/>
            <w:shd w:val="clear" w:color="auto" w:fill="auto"/>
            <w:noWrap/>
            <w:vAlign w:val="center"/>
          </w:tcPr>
          <w:p w:rsidR="003456B9" w:rsidRDefault="003456B9" w:rsidP="003456B9">
            <w:pPr>
              <w:pStyle w:val="TAC"/>
              <w:rPr>
                <w:ins w:id="3808" w:author="Suhwan Lim" w:date="2019-05-21T17:24:00Z"/>
                <w:rFonts w:hint="eastAsia"/>
                <w:lang w:val="fi-FI" w:eastAsia="ko-KR"/>
              </w:rPr>
            </w:pPr>
            <w:ins w:id="3809" w:author="Suhwan Lim" w:date="2019-05-21T17:24:00Z">
              <w:r>
                <w:rPr>
                  <w:rFonts w:hint="eastAsia"/>
                  <w:lang w:val="fi-FI" w:eastAsia="ko-KR"/>
                </w:rPr>
                <w:t>CA_3A-3A-7A</w:t>
              </w:r>
            </w:ins>
          </w:p>
          <w:p w:rsidR="003456B9" w:rsidRDefault="003456B9" w:rsidP="003456B9">
            <w:pPr>
              <w:pStyle w:val="TAC"/>
              <w:rPr>
                <w:ins w:id="3810" w:author="Suhwan Lim" w:date="2019-05-21T17:23:00Z"/>
                <w:rFonts w:hint="eastAsia"/>
                <w:lang w:val="fi-FI" w:eastAsia="ko-KR"/>
              </w:rPr>
            </w:pPr>
            <w:ins w:id="3811" w:author="Suhwan Lim" w:date="2019-05-21T17:24:00Z">
              <w:r>
                <w:rPr>
                  <w:lang w:val="fi-FI" w:eastAsia="ko-KR"/>
                </w:rPr>
                <w:t>CA_3A-3A-7A-7A</w:t>
              </w:r>
            </w:ins>
          </w:p>
        </w:tc>
        <w:tc>
          <w:tcPr>
            <w:tcW w:w="0" w:type="auto"/>
            <w:vAlign w:val="center"/>
          </w:tcPr>
          <w:p w:rsidR="003456B9" w:rsidRPr="00AE4694" w:rsidRDefault="003456B9" w:rsidP="003456B9">
            <w:pPr>
              <w:pStyle w:val="TAC"/>
              <w:rPr>
                <w:ins w:id="3812" w:author="Suhwan Lim" w:date="2019-05-21T17:23:00Z"/>
                <w:lang w:val="fi-FI" w:eastAsia="fi-FI"/>
              </w:rPr>
            </w:pPr>
            <w:ins w:id="3813" w:author="Suhwan Lim" w:date="2019-05-21T17:24:00Z">
              <w:r w:rsidRPr="00AE4694">
                <w:rPr>
                  <w:lang w:val="fi-FI" w:eastAsia="fi-FI"/>
                </w:rPr>
                <w:t>CA_n78A-n257A</w:t>
              </w:r>
            </w:ins>
          </w:p>
        </w:tc>
      </w:tr>
      <w:tr w:rsidR="003456B9" w:rsidRPr="00AE4694" w:rsidTr="00AD21D3">
        <w:trPr>
          <w:trHeight w:val="288"/>
          <w:tblHeader/>
          <w:ins w:id="3814" w:author="Suhwan Lim" w:date="2019-04-18T13:43:00Z"/>
        </w:trPr>
        <w:tc>
          <w:tcPr>
            <w:tcW w:w="2136" w:type="dxa"/>
            <w:shd w:val="clear" w:color="auto" w:fill="auto"/>
            <w:noWrap/>
            <w:vAlign w:val="center"/>
          </w:tcPr>
          <w:p w:rsidR="003456B9" w:rsidRPr="00AE4694" w:rsidRDefault="003456B9" w:rsidP="003456B9">
            <w:pPr>
              <w:pStyle w:val="TAC"/>
              <w:rPr>
                <w:ins w:id="3815" w:author="Suhwan Lim" w:date="2019-04-18T13:43:00Z"/>
                <w:lang w:val="fi-FI" w:eastAsia="fi-FI"/>
              </w:rPr>
            </w:pPr>
            <w:ins w:id="3816" w:author="Suhwan Lim" w:date="2019-04-18T13:43:00Z">
              <w:r w:rsidRPr="001B0F7A">
                <w:rPr>
                  <w:noProof/>
                  <w:lang w:eastAsia="zh-CN"/>
                </w:rPr>
                <w:t>DC_3A-7A-7A_n78A-n257D</w:t>
              </w:r>
            </w:ins>
          </w:p>
        </w:tc>
        <w:tc>
          <w:tcPr>
            <w:tcW w:w="3212" w:type="dxa"/>
            <w:vAlign w:val="center"/>
          </w:tcPr>
          <w:p w:rsidR="003456B9" w:rsidRPr="001B0F7A" w:rsidRDefault="003456B9" w:rsidP="003456B9">
            <w:pPr>
              <w:keepNext/>
              <w:keepLines/>
              <w:spacing w:after="0"/>
              <w:jc w:val="center"/>
              <w:rPr>
                <w:ins w:id="3817" w:author="Suhwan Lim" w:date="2019-04-18T13:43:00Z"/>
                <w:rFonts w:ascii="Arial" w:hAnsi="Arial"/>
                <w:noProof/>
                <w:sz w:val="18"/>
                <w:lang w:eastAsia="zh-CN"/>
              </w:rPr>
            </w:pPr>
            <w:ins w:id="3818"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19" w:author="Suhwan Lim" w:date="2019-04-18T13:43:00Z"/>
                <w:rFonts w:ascii="Arial" w:hAnsi="Arial"/>
                <w:noProof/>
                <w:sz w:val="18"/>
                <w:lang w:eastAsia="zh-CN"/>
              </w:rPr>
            </w:pPr>
            <w:ins w:id="3820"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21" w:author="Suhwan Lim" w:date="2019-04-18T13:43:00Z"/>
                <w:rFonts w:ascii="Arial" w:hAnsi="Arial"/>
                <w:noProof/>
                <w:sz w:val="18"/>
                <w:lang w:eastAsia="zh-CN"/>
              </w:rPr>
            </w:pPr>
            <w:ins w:id="3822" w:author="Suhwan Lim" w:date="2019-04-18T13:43:00Z">
              <w:r w:rsidRPr="001B0F7A">
                <w:rPr>
                  <w:rFonts w:ascii="Arial" w:hAnsi="Arial"/>
                  <w:noProof/>
                  <w:sz w:val="18"/>
                  <w:lang w:eastAsia="zh-CN"/>
                </w:rPr>
                <w:t>DC_3A_n257A</w:t>
              </w:r>
            </w:ins>
          </w:p>
          <w:p w:rsidR="003456B9" w:rsidRPr="00AE4694" w:rsidRDefault="003456B9" w:rsidP="003456B9">
            <w:pPr>
              <w:pStyle w:val="TAC"/>
              <w:rPr>
                <w:ins w:id="3823" w:author="Suhwan Lim" w:date="2019-04-18T13:43:00Z"/>
                <w:lang w:val="fi-FI" w:eastAsia="fi-FI"/>
              </w:rPr>
            </w:pPr>
            <w:ins w:id="3824"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25" w:author="Suhwan Lim" w:date="2019-04-18T13:43:00Z"/>
                <w:lang w:val="fi-FI" w:eastAsia="fi-FI"/>
              </w:rPr>
            </w:pPr>
            <w:ins w:id="3826"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27" w:author="Suhwan Lim" w:date="2019-04-18T13:43:00Z"/>
                <w:lang w:val="fi-FI" w:eastAsia="fi-FI"/>
              </w:rPr>
            </w:pPr>
            <w:ins w:id="3828" w:author="Suhwan Lim" w:date="2019-04-18T13:43:00Z">
              <w:r w:rsidRPr="001B0F7A">
                <w:rPr>
                  <w:noProof/>
                  <w:lang w:eastAsia="zh-CN"/>
                </w:rPr>
                <w:t>CA_n78A-n257D</w:t>
              </w:r>
            </w:ins>
          </w:p>
        </w:tc>
      </w:tr>
      <w:tr w:rsidR="003456B9" w:rsidRPr="00AE4694" w:rsidTr="00AD21D3">
        <w:trPr>
          <w:trHeight w:val="288"/>
          <w:tblHeader/>
          <w:ins w:id="3829" w:author="Suhwan Lim" w:date="2019-04-18T13:43:00Z"/>
        </w:trPr>
        <w:tc>
          <w:tcPr>
            <w:tcW w:w="2136" w:type="dxa"/>
            <w:shd w:val="clear" w:color="auto" w:fill="auto"/>
            <w:noWrap/>
            <w:vAlign w:val="center"/>
          </w:tcPr>
          <w:p w:rsidR="003456B9" w:rsidRPr="00AE4694" w:rsidRDefault="003456B9" w:rsidP="003456B9">
            <w:pPr>
              <w:pStyle w:val="TAC"/>
              <w:rPr>
                <w:ins w:id="3830" w:author="Suhwan Lim" w:date="2019-04-18T13:43:00Z"/>
                <w:lang w:val="fi-FI" w:eastAsia="fi-FI"/>
              </w:rPr>
            </w:pPr>
            <w:ins w:id="3831" w:author="Suhwan Lim" w:date="2019-04-18T13:43:00Z">
              <w:r w:rsidRPr="001B0F7A">
                <w:rPr>
                  <w:noProof/>
                  <w:lang w:eastAsia="zh-CN"/>
                </w:rPr>
                <w:t>DC_3A-7A-7A_n78A-n257E</w:t>
              </w:r>
            </w:ins>
          </w:p>
        </w:tc>
        <w:tc>
          <w:tcPr>
            <w:tcW w:w="3212" w:type="dxa"/>
            <w:vAlign w:val="center"/>
          </w:tcPr>
          <w:p w:rsidR="003456B9" w:rsidRPr="001B0F7A" w:rsidRDefault="003456B9" w:rsidP="003456B9">
            <w:pPr>
              <w:keepNext/>
              <w:keepLines/>
              <w:spacing w:after="0"/>
              <w:jc w:val="center"/>
              <w:rPr>
                <w:ins w:id="3832" w:author="Suhwan Lim" w:date="2019-04-18T13:43:00Z"/>
                <w:rFonts w:ascii="Arial" w:hAnsi="Arial"/>
                <w:noProof/>
                <w:sz w:val="18"/>
                <w:lang w:eastAsia="zh-CN"/>
              </w:rPr>
            </w:pPr>
            <w:ins w:id="3833"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34" w:author="Suhwan Lim" w:date="2019-04-18T13:43:00Z"/>
                <w:rFonts w:ascii="Arial" w:hAnsi="Arial"/>
                <w:noProof/>
                <w:sz w:val="18"/>
                <w:lang w:eastAsia="zh-CN"/>
              </w:rPr>
            </w:pPr>
            <w:ins w:id="3835"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36" w:author="Suhwan Lim" w:date="2019-04-18T13:43:00Z"/>
                <w:rFonts w:ascii="Arial" w:hAnsi="Arial"/>
                <w:noProof/>
                <w:sz w:val="18"/>
                <w:lang w:eastAsia="zh-CN"/>
              </w:rPr>
            </w:pPr>
            <w:ins w:id="3837" w:author="Suhwan Lim" w:date="2019-04-18T13:43:00Z">
              <w:r w:rsidRPr="001B0F7A">
                <w:rPr>
                  <w:rFonts w:ascii="Arial" w:hAnsi="Arial"/>
                  <w:noProof/>
                  <w:sz w:val="18"/>
                  <w:lang w:eastAsia="zh-CN"/>
                </w:rPr>
                <w:t>DC_3A_n257A</w:t>
              </w:r>
            </w:ins>
          </w:p>
          <w:p w:rsidR="003456B9" w:rsidRPr="00AE4694" w:rsidRDefault="003456B9" w:rsidP="003456B9">
            <w:pPr>
              <w:pStyle w:val="TAC"/>
              <w:rPr>
                <w:ins w:id="3838" w:author="Suhwan Lim" w:date="2019-04-18T13:43:00Z"/>
                <w:lang w:val="fi-FI" w:eastAsia="fi-FI"/>
              </w:rPr>
            </w:pPr>
            <w:ins w:id="3839"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40" w:author="Suhwan Lim" w:date="2019-04-18T13:43:00Z"/>
                <w:lang w:val="fi-FI" w:eastAsia="fi-FI"/>
              </w:rPr>
            </w:pPr>
            <w:ins w:id="3841"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42" w:author="Suhwan Lim" w:date="2019-04-18T13:43:00Z"/>
                <w:lang w:val="fi-FI" w:eastAsia="fi-FI"/>
              </w:rPr>
            </w:pPr>
            <w:ins w:id="3843" w:author="Suhwan Lim" w:date="2019-04-18T13:43:00Z">
              <w:r w:rsidRPr="001B0F7A">
                <w:rPr>
                  <w:noProof/>
                  <w:lang w:eastAsia="zh-CN"/>
                </w:rPr>
                <w:t>CA_n78A-n257E</w:t>
              </w:r>
            </w:ins>
          </w:p>
        </w:tc>
      </w:tr>
      <w:tr w:rsidR="003456B9" w:rsidRPr="00AE4694" w:rsidTr="00AD21D3">
        <w:trPr>
          <w:trHeight w:val="288"/>
          <w:tblHeader/>
          <w:ins w:id="3844" w:author="Suhwan Lim" w:date="2019-04-18T13:43:00Z"/>
        </w:trPr>
        <w:tc>
          <w:tcPr>
            <w:tcW w:w="2136" w:type="dxa"/>
            <w:shd w:val="clear" w:color="auto" w:fill="auto"/>
            <w:noWrap/>
            <w:vAlign w:val="center"/>
          </w:tcPr>
          <w:p w:rsidR="003456B9" w:rsidRPr="00AE4694" w:rsidRDefault="003456B9" w:rsidP="003456B9">
            <w:pPr>
              <w:pStyle w:val="TAC"/>
              <w:rPr>
                <w:ins w:id="3845" w:author="Suhwan Lim" w:date="2019-04-18T13:43:00Z"/>
                <w:lang w:val="fi-FI" w:eastAsia="fi-FI"/>
              </w:rPr>
            </w:pPr>
            <w:ins w:id="3846" w:author="Suhwan Lim" w:date="2019-04-18T13:43:00Z">
              <w:r w:rsidRPr="001B0F7A">
                <w:rPr>
                  <w:noProof/>
                  <w:lang w:eastAsia="zh-CN"/>
                </w:rPr>
                <w:t>DC_3A-7A-7A_n78A-n257F</w:t>
              </w:r>
            </w:ins>
          </w:p>
        </w:tc>
        <w:tc>
          <w:tcPr>
            <w:tcW w:w="3212" w:type="dxa"/>
            <w:vAlign w:val="center"/>
          </w:tcPr>
          <w:p w:rsidR="003456B9" w:rsidRPr="001B0F7A" w:rsidRDefault="003456B9" w:rsidP="003456B9">
            <w:pPr>
              <w:keepNext/>
              <w:keepLines/>
              <w:spacing w:after="0"/>
              <w:jc w:val="center"/>
              <w:rPr>
                <w:ins w:id="3847" w:author="Suhwan Lim" w:date="2019-04-18T13:43:00Z"/>
                <w:rFonts w:ascii="Arial" w:hAnsi="Arial"/>
                <w:noProof/>
                <w:sz w:val="18"/>
                <w:lang w:eastAsia="zh-CN"/>
              </w:rPr>
            </w:pPr>
            <w:ins w:id="3848"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49" w:author="Suhwan Lim" w:date="2019-04-18T13:43:00Z"/>
                <w:rFonts w:ascii="Arial" w:hAnsi="Arial"/>
                <w:noProof/>
                <w:sz w:val="18"/>
                <w:lang w:eastAsia="zh-CN"/>
              </w:rPr>
            </w:pPr>
            <w:ins w:id="3850"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51" w:author="Suhwan Lim" w:date="2019-04-18T13:43:00Z"/>
                <w:rFonts w:ascii="Arial" w:hAnsi="Arial"/>
                <w:noProof/>
                <w:sz w:val="18"/>
                <w:lang w:eastAsia="zh-CN"/>
              </w:rPr>
            </w:pPr>
            <w:ins w:id="3852" w:author="Suhwan Lim" w:date="2019-04-18T13:43:00Z">
              <w:r w:rsidRPr="001B0F7A">
                <w:rPr>
                  <w:rFonts w:ascii="Arial" w:hAnsi="Arial"/>
                  <w:noProof/>
                  <w:sz w:val="18"/>
                  <w:lang w:eastAsia="zh-CN"/>
                </w:rPr>
                <w:t>DC_3A_n257A</w:t>
              </w:r>
            </w:ins>
          </w:p>
          <w:p w:rsidR="003456B9" w:rsidRPr="00AE4694" w:rsidRDefault="003456B9" w:rsidP="003456B9">
            <w:pPr>
              <w:pStyle w:val="TAC"/>
              <w:rPr>
                <w:ins w:id="3853" w:author="Suhwan Lim" w:date="2019-04-18T13:43:00Z"/>
                <w:lang w:val="fi-FI" w:eastAsia="fi-FI"/>
              </w:rPr>
            </w:pPr>
            <w:ins w:id="3854"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55" w:author="Suhwan Lim" w:date="2019-04-18T13:43:00Z"/>
                <w:lang w:val="fi-FI" w:eastAsia="fi-FI"/>
              </w:rPr>
            </w:pPr>
            <w:ins w:id="3856"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57" w:author="Suhwan Lim" w:date="2019-04-18T13:43:00Z"/>
                <w:lang w:val="fi-FI" w:eastAsia="fi-FI"/>
              </w:rPr>
            </w:pPr>
            <w:ins w:id="3858" w:author="Suhwan Lim" w:date="2019-04-18T13:43:00Z">
              <w:r w:rsidRPr="001B0F7A">
                <w:rPr>
                  <w:noProof/>
                  <w:lang w:eastAsia="zh-CN"/>
                </w:rPr>
                <w:t>CA_n78A-n257F</w:t>
              </w:r>
            </w:ins>
          </w:p>
        </w:tc>
      </w:tr>
      <w:tr w:rsidR="003456B9" w:rsidRPr="00AE4694" w:rsidTr="00AD21D3">
        <w:trPr>
          <w:trHeight w:val="288"/>
          <w:tblHeader/>
          <w:ins w:id="3859" w:author="Suhwan Lim" w:date="2019-04-18T13:43:00Z"/>
        </w:trPr>
        <w:tc>
          <w:tcPr>
            <w:tcW w:w="2136" w:type="dxa"/>
            <w:shd w:val="clear" w:color="auto" w:fill="auto"/>
            <w:noWrap/>
            <w:vAlign w:val="center"/>
          </w:tcPr>
          <w:p w:rsidR="003456B9" w:rsidRPr="00AE4694" w:rsidRDefault="003456B9" w:rsidP="003456B9">
            <w:pPr>
              <w:pStyle w:val="TAC"/>
              <w:rPr>
                <w:ins w:id="3860" w:author="Suhwan Lim" w:date="2019-04-18T13:43:00Z"/>
                <w:lang w:val="fi-FI" w:eastAsia="fi-FI"/>
              </w:rPr>
            </w:pPr>
            <w:ins w:id="3861" w:author="Suhwan Lim" w:date="2019-04-18T13:43:00Z">
              <w:r w:rsidRPr="001B0F7A">
                <w:rPr>
                  <w:noProof/>
                  <w:lang w:eastAsia="zh-CN"/>
                </w:rPr>
                <w:t>DC_3A-7A-7A_n78A-n257G</w:t>
              </w:r>
            </w:ins>
          </w:p>
        </w:tc>
        <w:tc>
          <w:tcPr>
            <w:tcW w:w="3212" w:type="dxa"/>
            <w:vAlign w:val="center"/>
          </w:tcPr>
          <w:p w:rsidR="003456B9" w:rsidRPr="001B0F7A" w:rsidRDefault="003456B9" w:rsidP="003456B9">
            <w:pPr>
              <w:keepNext/>
              <w:keepLines/>
              <w:spacing w:after="0"/>
              <w:jc w:val="center"/>
              <w:rPr>
                <w:ins w:id="3862" w:author="Suhwan Lim" w:date="2019-04-18T13:43:00Z"/>
                <w:rFonts w:ascii="Arial" w:hAnsi="Arial"/>
                <w:noProof/>
                <w:sz w:val="18"/>
                <w:lang w:eastAsia="zh-CN"/>
              </w:rPr>
            </w:pPr>
            <w:ins w:id="3863"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64" w:author="Suhwan Lim" w:date="2019-04-18T13:43:00Z"/>
                <w:rFonts w:ascii="Arial" w:hAnsi="Arial"/>
                <w:noProof/>
                <w:sz w:val="18"/>
                <w:lang w:eastAsia="zh-CN"/>
              </w:rPr>
            </w:pPr>
            <w:ins w:id="3865"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66" w:author="Suhwan Lim" w:date="2019-04-18T13:43:00Z"/>
                <w:rFonts w:ascii="Arial" w:hAnsi="Arial"/>
                <w:noProof/>
                <w:sz w:val="18"/>
                <w:lang w:eastAsia="zh-CN"/>
              </w:rPr>
            </w:pPr>
            <w:ins w:id="3867" w:author="Suhwan Lim" w:date="2019-04-18T13:43:00Z">
              <w:r w:rsidRPr="001B0F7A">
                <w:rPr>
                  <w:rFonts w:ascii="Arial" w:hAnsi="Arial"/>
                  <w:noProof/>
                  <w:sz w:val="18"/>
                  <w:lang w:eastAsia="zh-CN"/>
                </w:rPr>
                <w:t>DC_3A_n257A</w:t>
              </w:r>
            </w:ins>
          </w:p>
          <w:p w:rsidR="003456B9" w:rsidRPr="00AE4694" w:rsidRDefault="003456B9" w:rsidP="003456B9">
            <w:pPr>
              <w:pStyle w:val="TAC"/>
              <w:rPr>
                <w:ins w:id="3868" w:author="Suhwan Lim" w:date="2019-04-18T13:43:00Z"/>
                <w:lang w:val="fi-FI" w:eastAsia="fi-FI"/>
              </w:rPr>
            </w:pPr>
            <w:ins w:id="3869"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70" w:author="Suhwan Lim" w:date="2019-04-18T13:43:00Z"/>
                <w:lang w:val="fi-FI" w:eastAsia="fi-FI"/>
              </w:rPr>
            </w:pPr>
            <w:ins w:id="3871"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72" w:author="Suhwan Lim" w:date="2019-04-18T13:43:00Z"/>
                <w:lang w:val="fi-FI" w:eastAsia="fi-FI"/>
              </w:rPr>
            </w:pPr>
            <w:ins w:id="3873" w:author="Suhwan Lim" w:date="2019-04-18T13:43:00Z">
              <w:r w:rsidRPr="001B0F7A">
                <w:rPr>
                  <w:noProof/>
                  <w:lang w:eastAsia="zh-CN"/>
                </w:rPr>
                <w:t>CA_n78A-n257G</w:t>
              </w:r>
            </w:ins>
          </w:p>
        </w:tc>
      </w:tr>
      <w:tr w:rsidR="003456B9" w:rsidRPr="00AE4694" w:rsidTr="00AD21D3">
        <w:trPr>
          <w:trHeight w:val="288"/>
          <w:tblHeader/>
          <w:ins w:id="3874" w:author="Suhwan Lim" w:date="2019-04-18T13:43:00Z"/>
        </w:trPr>
        <w:tc>
          <w:tcPr>
            <w:tcW w:w="2136" w:type="dxa"/>
            <w:shd w:val="clear" w:color="auto" w:fill="auto"/>
            <w:noWrap/>
            <w:vAlign w:val="center"/>
          </w:tcPr>
          <w:p w:rsidR="003456B9" w:rsidRPr="00AE4694" w:rsidRDefault="003456B9" w:rsidP="003456B9">
            <w:pPr>
              <w:pStyle w:val="TAC"/>
              <w:rPr>
                <w:ins w:id="3875" w:author="Suhwan Lim" w:date="2019-04-18T13:43:00Z"/>
                <w:lang w:val="fi-FI" w:eastAsia="fi-FI"/>
              </w:rPr>
            </w:pPr>
            <w:ins w:id="3876" w:author="Suhwan Lim" w:date="2019-04-18T13:43:00Z">
              <w:r w:rsidRPr="001B0F7A">
                <w:rPr>
                  <w:noProof/>
                  <w:lang w:eastAsia="zh-CN"/>
                </w:rPr>
                <w:t>DC_3A-7A-7A_n78A-n257H</w:t>
              </w:r>
            </w:ins>
          </w:p>
        </w:tc>
        <w:tc>
          <w:tcPr>
            <w:tcW w:w="3212" w:type="dxa"/>
            <w:vAlign w:val="center"/>
          </w:tcPr>
          <w:p w:rsidR="003456B9" w:rsidRPr="001B0F7A" w:rsidRDefault="003456B9" w:rsidP="003456B9">
            <w:pPr>
              <w:keepNext/>
              <w:keepLines/>
              <w:spacing w:after="0"/>
              <w:jc w:val="center"/>
              <w:rPr>
                <w:ins w:id="3877" w:author="Suhwan Lim" w:date="2019-04-18T13:43:00Z"/>
                <w:rFonts w:ascii="Arial" w:hAnsi="Arial"/>
                <w:noProof/>
                <w:sz w:val="18"/>
                <w:lang w:eastAsia="zh-CN"/>
              </w:rPr>
            </w:pPr>
            <w:ins w:id="3878"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79" w:author="Suhwan Lim" w:date="2019-04-18T13:43:00Z"/>
                <w:rFonts w:ascii="Arial" w:hAnsi="Arial"/>
                <w:noProof/>
                <w:sz w:val="18"/>
                <w:lang w:eastAsia="zh-CN"/>
              </w:rPr>
            </w:pPr>
            <w:ins w:id="3880"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81" w:author="Suhwan Lim" w:date="2019-04-18T13:43:00Z"/>
                <w:rFonts w:ascii="Arial" w:hAnsi="Arial"/>
                <w:noProof/>
                <w:sz w:val="18"/>
                <w:lang w:eastAsia="zh-CN"/>
              </w:rPr>
            </w:pPr>
            <w:ins w:id="3882" w:author="Suhwan Lim" w:date="2019-04-18T13:43:00Z">
              <w:r w:rsidRPr="001B0F7A">
                <w:rPr>
                  <w:rFonts w:ascii="Arial" w:hAnsi="Arial"/>
                  <w:noProof/>
                  <w:sz w:val="18"/>
                  <w:lang w:eastAsia="zh-CN"/>
                </w:rPr>
                <w:t>DC_3A_n257A</w:t>
              </w:r>
            </w:ins>
          </w:p>
          <w:p w:rsidR="003456B9" w:rsidRPr="00AE4694" w:rsidRDefault="003456B9" w:rsidP="003456B9">
            <w:pPr>
              <w:pStyle w:val="TAC"/>
              <w:rPr>
                <w:ins w:id="3883" w:author="Suhwan Lim" w:date="2019-04-18T13:43:00Z"/>
                <w:lang w:val="fi-FI" w:eastAsia="fi-FI"/>
              </w:rPr>
            </w:pPr>
            <w:ins w:id="3884"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85" w:author="Suhwan Lim" w:date="2019-04-18T13:43:00Z"/>
                <w:lang w:val="fi-FI" w:eastAsia="fi-FI"/>
              </w:rPr>
            </w:pPr>
            <w:ins w:id="3886"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87" w:author="Suhwan Lim" w:date="2019-04-18T13:43:00Z"/>
                <w:lang w:val="fi-FI" w:eastAsia="fi-FI"/>
              </w:rPr>
            </w:pPr>
            <w:ins w:id="3888" w:author="Suhwan Lim" w:date="2019-04-18T13:43:00Z">
              <w:r w:rsidRPr="001B0F7A">
                <w:rPr>
                  <w:noProof/>
                  <w:lang w:eastAsia="zh-CN"/>
                </w:rPr>
                <w:t>CA_n78A-n257H</w:t>
              </w:r>
            </w:ins>
          </w:p>
        </w:tc>
      </w:tr>
      <w:tr w:rsidR="003456B9" w:rsidRPr="00AE4694" w:rsidTr="00AD21D3">
        <w:trPr>
          <w:trHeight w:val="288"/>
          <w:tblHeader/>
          <w:ins w:id="3889" w:author="Suhwan Lim" w:date="2019-04-18T13:43:00Z"/>
        </w:trPr>
        <w:tc>
          <w:tcPr>
            <w:tcW w:w="2136" w:type="dxa"/>
            <w:shd w:val="clear" w:color="auto" w:fill="auto"/>
            <w:noWrap/>
            <w:vAlign w:val="center"/>
          </w:tcPr>
          <w:p w:rsidR="003456B9" w:rsidRPr="00AE4694" w:rsidRDefault="003456B9" w:rsidP="003456B9">
            <w:pPr>
              <w:pStyle w:val="TAC"/>
              <w:rPr>
                <w:ins w:id="3890" w:author="Suhwan Lim" w:date="2019-04-18T13:43:00Z"/>
                <w:lang w:val="fi-FI" w:eastAsia="fi-FI"/>
              </w:rPr>
            </w:pPr>
            <w:ins w:id="3891" w:author="Suhwan Lim" w:date="2019-04-18T13:43:00Z">
              <w:r w:rsidRPr="001B0F7A">
                <w:rPr>
                  <w:noProof/>
                  <w:lang w:eastAsia="zh-CN"/>
                </w:rPr>
                <w:lastRenderedPageBreak/>
                <w:t>DC_3A-7A-7A_n78A-n257I</w:t>
              </w:r>
            </w:ins>
          </w:p>
        </w:tc>
        <w:tc>
          <w:tcPr>
            <w:tcW w:w="3212" w:type="dxa"/>
            <w:vAlign w:val="center"/>
          </w:tcPr>
          <w:p w:rsidR="003456B9" w:rsidRPr="001B0F7A" w:rsidRDefault="003456B9" w:rsidP="003456B9">
            <w:pPr>
              <w:keepNext/>
              <w:keepLines/>
              <w:spacing w:after="0"/>
              <w:jc w:val="center"/>
              <w:rPr>
                <w:ins w:id="3892" w:author="Suhwan Lim" w:date="2019-04-18T13:43:00Z"/>
                <w:rFonts w:ascii="Arial" w:hAnsi="Arial"/>
                <w:noProof/>
                <w:sz w:val="18"/>
                <w:lang w:eastAsia="zh-CN"/>
              </w:rPr>
            </w:pPr>
            <w:ins w:id="3893"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94" w:author="Suhwan Lim" w:date="2019-04-18T13:43:00Z"/>
                <w:rFonts w:ascii="Arial" w:hAnsi="Arial"/>
                <w:noProof/>
                <w:sz w:val="18"/>
                <w:lang w:eastAsia="zh-CN"/>
              </w:rPr>
            </w:pPr>
            <w:ins w:id="3895"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96" w:author="Suhwan Lim" w:date="2019-04-18T13:43:00Z"/>
                <w:rFonts w:ascii="Arial" w:hAnsi="Arial"/>
                <w:noProof/>
                <w:sz w:val="18"/>
                <w:lang w:eastAsia="zh-CN"/>
              </w:rPr>
            </w:pPr>
            <w:ins w:id="3897" w:author="Suhwan Lim" w:date="2019-04-18T13:43:00Z">
              <w:r w:rsidRPr="001B0F7A">
                <w:rPr>
                  <w:rFonts w:ascii="Arial" w:hAnsi="Arial"/>
                  <w:noProof/>
                  <w:sz w:val="18"/>
                  <w:lang w:eastAsia="zh-CN"/>
                </w:rPr>
                <w:t>DC_3A_n257A</w:t>
              </w:r>
            </w:ins>
          </w:p>
          <w:p w:rsidR="003456B9" w:rsidRPr="00AE4694" w:rsidRDefault="003456B9" w:rsidP="003456B9">
            <w:pPr>
              <w:pStyle w:val="TAC"/>
              <w:rPr>
                <w:ins w:id="3898" w:author="Suhwan Lim" w:date="2019-04-18T13:43:00Z"/>
                <w:lang w:val="fi-FI" w:eastAsia="fi-FI"/>
              </w:rPr>
            </w:pPr>
            <w:ins w:id="3899"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00" w:author="Suhwan Lim" w:date="2019-04-18T13:43:00Z"/>
                <w:lang w:val="fi-FI" w:eastAsia="fi-FI"/>
              </w:rPr>
            </w:pPr>
            <w:ins w:id="3901"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02" w:author="Suhwan Lim" w:date="2019-04-18T13:43:00Z"/>
                <w:lang w:val="fi-FI" w:eastAsia="fi-FI"/>
              </w:rPr>
            </w:pPr>
            <w:ins w:id="3903" w:author="Suhwan Lim" w:date="2019-04-18T13:43:00Z">
              <w:r w:rsidRPr="001B0F7A">
                <w:rPr>
                  <w:noProof/>
                  <w:lang w:eastAsia="zh-CN"/>
                </w:rPr>
                <w:t>CA_n78A-n257I</w:t>
              </w:r>
            </w:ins>
          </w:p>
        </w:tc>
      </w:tr>
      <w:tr w:rsidR="003456B9" w:rsidRPr="00AE4694" w:rsidTr="00AD21D3">
        <w:trPr>
          <w:trHeight w:val="288"/>
          <w:tblHeader/>
          <w:ins w:id="3904" w:author="Suhwan Lim" w:date="2019-04-18T13:43:00Z"/>
        </w:trPr>
        <w:tc>
          <w:tcPr>
            <w:tcW w:w="2136" w:type="dxa"/>
            <w:shd w:val="clear" w:color="auto" w:fill="auto"/>
            <w:noWrap/>
            <w:vAlign w:val="center"/>
          </w:tcPr>
          <w:p w:rsidR="003456B9" w:rsidRPr="00AE4694" w:rsidRDefault="003456B9" w:rsidP="003456B9">
            <w:pPr>
              <w:pStyle w:val="TAC"/>
              <w:rPr>
                <w:ins w:id="3905" w:author="Suhwan Lim" w:date="2019-04-18T13:43:00Z"/>
                <w:lang w:val="fi-FI" w:eastAsia="fi-FI"/>
              </w:rPr>
            </w:pPr>
            <w:ins w:id="3906" w:author="Suhwan Lim" w:date="2019-04-18T13:43:00Z">
              <w:r w:rsidRPr="001B0F7A">
                <w:rPr>
                  <w:noProof/>
                  <w:lang w:eastAsia="zh-CN"/>
                </w:rPr>
                <w:t>DC_3A-7A-7A_n78A-n257J</w:t>
              </w:r>
            </w:ins>
          </w:p>
        </w:tc>
        <w:tc>
          <w:tcPr>
            <w:tcW w:w="3212" w:type="dxa"/>
            <w:vAlign w:val="center"/>
          </w:tcPr>
          <w:p w:rsidR="003456B9" w:rsidRPr="001B0F7A" w:rsidRDefault="003456B9" w:rsidP="003456B9">
            <w:pPr>
              <w:keepNext/>
              <w:keepLines/>
              <w:spacing w:after="0"/>
              <w:jc w:val="center"/>
              <w:rPr>
                <w:ins w:id="3907" w:author="Suhwan Lim" w:date="2019-04-18T13:43:00Z"/>
                <w:rFonts w:ascii="Arial" w:hAnsi="Arial"/>
                <w:noProof/>
                <w:sz w:val="18"/>
                <w:lang w:eastAsia="zh-CN"/>
              </w:rPr>
            </w:pPr>
            <w:ins w:id="3908"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09" w:author="Suhwan Lim" w:date="2019-04-18T13:43:00Z"/>
                <w:rFonts w:ascii="Arial" w:hAnsi="Arial"/>
                <w:noProof/>
                <w:sz w:val="18"/>
                <w:lang w:eastAsia="zh-CN"/>
              </w:rPr>
            </w:pPr>
            <w:ins w:id="3910"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11" w:author="Suhwan Lim" w:date="2019-04-18T13:43:00Z"/>
                <w:rFonts w:ascii="Arial" w:hAnsi="Arial"/>
                <w:noProof/>
                <w:sz w:val="18"/>
                <w:lang w:eastAsia="zh-CN"/>
              </w:rPr>
            </w:pPr>
            <w:ins w:id="3912" w:author="Suhwan Lim" w:date="2019-04-18T13:43:00Z">
              <w:r w:rsidRPr="001B0F7A">
                <w:rPr>
                  <w:rFonts w:ascii="Arial" w:hAnsi="Arial"/>
                  <w:noProof/>
                  <w:sz w:val="18"/>
                  <w:lang w:eastAsia="zh-CN"/>
                </w:rPr>
                <w:t>DC_3A_n257A</w:t>
              </w:r>
            </w:ins>
          </w:p>
          <w:p w:rsidR="003456B9" w:rsidRPr="00AE4694" w:rsidRDefault="003456B9" w:rsidP="003456B9">
            <w:pPr>
              <w:pStyle w:val="TAC"/>
              <w:rPr>
                <w:ins w:id="3913" w:author="Suhwan Lim" w:date="2019-04-18T13:43:00Z"/>
                <w:lang w:val="fi-FI" w:eastAsia="fi-FI"/>
              </w:rPr>
            </w:pPr>
            <w:ins w:id="3914"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15" w:author="Suhwan Lim" w:date="2019-04-18T13:43:00Z"/>
                <w:lang w:val="fi-FI" w:eastAsia="fi-FI"/>
              </w:rPr>
            </w:pPr>
            <w:ins w:id="3916"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17" w:author="Suhwan Lim" w:date="2019-04-18T13:43:00Z"/>
                <w:lang w:val="fi-FI" w:eastAsia="fi-FI"/>
              </w:rPr>
            </w:pPr>
            <w:ins w:id="3918" w:author="Suhwan Lim" w:date="2019-04-18T13:43:00Z">
              <w:r w:rsidRPr="001B0F7A">
                <w:rPr>
                  <w:noProof/>
                  <w:lang w:eastAsia="zh-CN"/>
                </w:rPr>
                <w:t>CA_n78A-n257J</w:t>
              </w:r>
            </w:ins>
          </w:p>
        </w:tc>
      </w:tr>
      <w:tr w:rsidR="003456B9" w:rsidRPr="00AE4694" w:rsidTr="00AD21D3">
        <w:trPr>
          <w:trHeight w:val="288"/>
          <w:tblHeader/>
          <w:ins w:id="3919" w:author="Suhwan Lim" w:date="2019-04-18T13:43:00Z"/>
        </w:trPr>
        <w:tc>
          <w:tcPr>
            <w:tcW w:w="2136" w:type="dxa"/>
            <w:shd w:val="clear" w:color="auto" w:fill="auto"/>
            <w:noWrap/>
            <w:vAlign w:val="center"/>
          </w:tcPr>
          <w:p w:rsidR="003456B9" w:rsidRPr="00AE4694" w:rsidRDefault="003456B9" w:rsidP="003456B9">
            <w:pPr>
              <w:pStyle w:val="TAC"/>
              <w:rPr>
                <w:ins w:id="3920" w:author="Suhwan Lim" w:date="2019-04-18T13:43:00Z"/>
                <w:lang w:val="fi-FI" w:eastAsia="fi-FI"/>
              </w:rPr>
            </w:pPr>
            <w:ins w:id="3921" w:author="Suhwan Lim" w:date="2019-04-18T13:43:00Z">
              <w:r w:rsidRPr="001B0F7A">
                <w:rPr>
                  <w:noProof/>
                  <w:lang w:eastAsia="zh-CN"/>
                </w:rPr>
                <w:t>DC_3A-7A-7A_n78A-n257K</w:t>
              </w:r>
            </w:ins>
          </w:p>
        </w:tc>
        <w:tc>
          <w:tcPr>
            <w:tcW w:w="3212" w:type="dxa"/>
            <w:vAlign w:val="center"/>
          </w:tcPr>
          <w:p w:rsidR="003456B9" w:rsidRPr="001B0F7A" w:rsidRDefault="003456B9" w:rsidP="003456B9">
            <w:pPr>
              <w:keepNext/>
              <w:keepLines/>
              <w:spacing w:after="0"/>
              <w:jc w:val="center"/>
              <w:rPr>
                <w:ins w:id="3922" w:author="Suhwan Lim" w:date="2019-04-18T13:43:00Z"/>
                <w:rFonts w:ascii="Arial" w:hAnsi="Arial"/>
                <w:noProof/>
                <w:sz w:val="18"/>
                <w:lang w:eastAsia="zh-CN"/>
              </w:rPr>
            </w:pPr>
            <w:ins w:id="3923"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24" w:author="Suhwan Lim" w:date="2019-04-18T13:43:00Z"/>
                <w:rFonts w:ascii="Arial" w:hAnsi="Arial"/>
                <w:noProof/>
                <w:sz w:val="18"/>
                <w:lang w:eastAsia="zh-CN"/>
              </w:rPr>
            </w:pPr>
            <w:ins w:id="3925"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26" w:author="Suhwan Lim" w:date="2019-04-18T13:43:00Z"/>
                <w:rFonts w:ascii="Arial" w:hAnsi="Arial"/>
                <w:noProof/>
                <w:sz w:val="18"/>
                <w:lang w:eastAsia="zh-CN"/>
              </w:rPr>
            </w:pPr>
            <w:ins w:id="3927" w:author="Suhwan Lim" w:date="2019-04-18T13:43:00Z">
              <w:r w:rsidRPr="001B0F7A">
                <w:rPr>
                  <w:rFonts w:ascii="Arial" w:hAnsi="Arial"/>
                  <w:noProof/>
                  <w:sz w:val="18"/>
                  <w:lang w:eastAsia="zh-CN"/>
                </w:rPr>
                <w:t>DC_3A_n257A</w:t>
              </w:r>
            </w:ins>
          </w:p>
          <w:p w:rsidR="003456B9" w:rsidRPr="00AE4694" w:rsidRDefault="003456B9" w:rsidP="003456B9">
            <w:pPr>
              <w:pStyle w:val="TAC"/>
              <w:rPr>
                <w:ins w:id="3928" w:author="Suhwan Lim" w:date="2019-04-18T13:43:00Z"/>
                <w:lang w:val="fi-FI" w:eastAsia="fi-FI"/>
              </w:rPr>
            </w:pPr>
            <w:ins w:id="3929"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30" w:author="Suhwan Lim" w:date="2019-04-18T13:43:00Z"/>
                <w:lang w:val="fi-FI" w:eastAsia="fi-FI"/>
              </w:rPr>
            </w:pPr>
            <w:ins w:id="3931"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32" w:author="Suhwan Lim" w:date="2019-04-18T13:43:00Z"/>
                <w:lang w:val="fi-FI" w:eastAsia="fi-FI"/>
              </w:rPr>
            </w:pPr>
            <w:ins w:id="3933" w:author="Suhwan Lim" w:date="2019-04-18T13:43:00Z">
              <w:r w:rsidRPr="001B0F7A">
                <w:rPr>
                  <w:noProof/>
                  <w:lang w:eastAsia="zh-CN"/>
                </w:rPr>
                <w:t>CA_n78A-n257K</w:t>
              </w:r>
            </w:ins>
          </w:p>
        </w:tc>
      </w:tr>
      <w:tr w:rsidR="003456B9" w:rsidRPr="00AE4694" w:rsidTr="00AD21D3">
        <w:trPr>
          <w:trHeight w:val="288"/>
          <w:tblHeader/>
          <w:ins w:id="3934" w:author="Suhwan Lim" w:date="2019-04-18T13:43:00Z"/>
        </w:trPr>
        <w:tc>
          <w:tcPr>
            <w:tcW w:w="2136" w:type="dxa"/>
            <w:shd w:val="clear" w:color="auto" w:fill="auto"/>
            <w:noWrap/>
            <w:vAlign w:val="center"/>
          </w:tcPr>
          <w:p w:rsidR="003456B9" w:rsidRPr="00AE4694" w:rsidRDefault="003456B9" w:rsidP="003456B9">
            <w:pPr>
              <w:pStyle w:val="TAC"/>
              <w:rPr>
                <w:ins w:id="3935" w:author="Suhwan Lim" w:date="2019-04-18T13:43:00Z"/>
                <w:lang w:val="fi-FI" w:eastAsia="fi-FI"/>
              </w:rPr>
            </w:pPr>
            <w:ins w:id="3936" w:author="Suhwan Lim" w:date="2019-04-18T13:43:00Z">
              <w:r w:rsidRPr="001B0F7A">
                <w:rPr>
                  <w:noProof/>
                  <w:lang w:eastAsia="zh-CN"/>
                </w:rPr>
                <w:t>DC_3A-7A-7A_n78A-n257L</w:t>
              </w:r>
            </w:ins>
          </w:p>
        </w:tc>
        <w:tc>
          <w:tcPr>
            <w:tcW w:w="3212" w:type="dxa"/>
            <w:vAlign w:val="center"/>
          </w:tcPr>
          <w:p w:rsidR="003456B9" w:rsidRPr="001B0F7A" w:rsidRDefault="003456B9" w:rsidP="003456B9">
            <w:pPr>
              <w:keepNext/>
              <w:keepLines/>
              <w:spacing w:after="0"/>
              <w:jc w:val="center"/>
              <w:rPr>
                <w:ins w:id="3937" w:author="Suhwan Lim" w:date="2019-04-18T13:43:00Z"/>
                <w:rFonts w:ascii="Arial" w:hAnsi="Arial"/>
                <w:noProof/>
                <w:sz w:val="18"/>
                <w:lang w:eastAsia="zh-CN"/>
              </w:rPr>
            </w:pPr>
            <w:ins w:id="3938"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39" w:author="Suhwan Lim" w:date="2019-04-18T13:43:00Z"/>
                <w:rFonts w:ascii="Arial" w:hAnsi="Arial"/>
                <w:noProof/>
                <w:sz w:val="18"/>
                <w:lang w:eastAsia="zh-CN"/>
              </w:rPr>
            </w:pPr>
            <w:ins w:id="3940"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41" w:author="Suhwan Lim" w:date="2019-04-18T13:43:00Z"/>
                <w:rFonts w:ascii="Arial" w:hAnsi="Arial"/>
                <w:noProof/>
                <w:sz w:val="18"/>
                <w:lang w:eastAsia="zh-CN"/>
              </w:rPr>
            </w:pPr>
            <w:ins w:id="3942" w:author="Suhwan Lim" w:date="2019-04-18T13:43:00Z">
              <w:r w:rsidRPr="001B0F7A">
                <w:rPr>
                  <w:rFonts w:ascii="Arial" w:hAnsi="Arial"/>
                  <w:noProof/>
                  <w:sz w:val="18"/>
                  <w:lang w:eastAsia="zh-CN"/>
                </w:rPr>
                <w:t>DC_3A_n257A</w:t>
              </w:r>
            </w:ins>
          </w:p>
          <w:p w:rsidR="003456B9" w:rsidRPr="00AE4694" w:rsidRDefault="003456B9" w:rsidP="003456B9">
            <w:pPr>
              <w:pStyle w:val="TAC"/>
              <w:rPr>
                <w:ins w:id="3943" w:author="Suhwan Lim" w:date="2019-04-18T13:43:00Z"/>
                <w:lang w:val="fi-FI" w:eastAsia="fi-FI"/>
              </w:rPr>
            </w:pPr>
            <w:ins w:id="3944"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45" w:author="Suhwan Lim" w:date="2019-04-18T13:43:00Z"/>
                <w:lang w:val="fi-FI" w:eastAsia="fi-FI"/>
              </w:rPr>
            </w:pPr>
            <w:ins w:id="3946"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47" w:author="Suhwan Lim" w:date="2019-04-18T13:43:00Z"/>
                <w:lang w:val="fi-FI" w:eastAsia="fi-FI"/>
              </w:rPr>
            </w:pPr>
            <w:ins w:id="3948" w:author="Suhwan Lim" w:date="2019-04-18T13:43:00Z">
              <w:r w:rsidRPr="001B0F7A">
                <w:rPr>
                  <w:noProof/>
                  <w:lang w:eastAsia="zh-CN"/>
                </w:rPr>
                <w:t>CA_n78A-n257L</w:t>
              </w:r>
            </w:ins>
          </w:p>
        </w:tc>
      </w:tr>
      <w:tr w:rsidR="003456B9" w:rsidRPr="00AE4694" w:rsidTr="00AD21D3">
        <w:trPr>
          <w:trHeight w:val="288"/>
          <w:tblHeader/>
          <w:ins w:id="3949" w:author="Suhwan Lim" w:date="2019-04-18T13:43:00Z"/>
        </w:trPr>
        <w:tc>
          <w:tcPr>
            <w:tcW w:w="2136" w:type="dxa"/>
            <w:shd w:val="clear" w:color="auto" w:fill="auto"/>
            <w:noWrap/>
            <w:vAlign w:val="center"/>
          </w:tcPr>
          <w:p w:rsidR="003456B9" w:rsidRPr="00AE4694" w:rsidRDefault="003456B9" w:rsidP="003456B9">
            <w:pPr>
              <w:pStyle w:val="TAC"/>
              <w:rPr>
                <w:ins w:id="3950" w:author="Suhwan Lim" w:date="2019-04-18T13:43:00Z"/>
                <w:lang w:val="fi-FI" w:eastAsia="fi-FI"/>
              </w:rPr>
            </w:pPr>
            <w:ins w:id="3951" w:author="Suhwan Lim" w:date="2019-04-18T13:43:00Z">
              <w:r w:rsidRPr="001B0F7A">
                <w:rPr>
                  <w:noProof/>
                  <w:lang w:eastAsia="zh-CN"/>
                </w:rPr>
                <w:t>DC_3A-7A-7A_n78A-n257M</w:t>
              </w:r>
            </w:ins>
          </w:p>
        </w:tc>
        <w:tc>
          <w:tcPr>
            <w:tcW w:w="3212" w:type="dxa"/>
            <w:vAlign w:val="center"/>
          </w:tcPr>
          <w:p w:rsidR="003456B9" w:rsidRPr="001B0F7A" w:rsidRDefault="003456B9" w:rsidP="003456B9">
            <w:pPr>
              <w:keepNext/>
              <w:keepLines/>
              <w:spacing w:after="0"/>
              <w:jc w:val="center"/>
              <w:rPr>
                <w:ins w:id="3952" w:author="Suhwan Lim" w:date="2019-04-18T13:43:00Z"/>
                <w:rFonts w:ascii="Arial" w:hAnsi="Arial"/>
                <w:noProof/>
                <w:sz w:val="18"/>
                <w:lang w:eastAsia="zh-CN"/>
              </w:rPr>
            </w:pPr>
            <w:ins w:id="3953"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54" w:author="Suhwan Lim" w:date="2019-04-18T13:43:00Z"/>
                <w:rFonts w:ascii="Arial" w:hAnsi="Arial"/>
                <w:noProof/>
                <w:sz w:val="18"/>
                <w:lang w:eastAsia="zh-CN"/>
              </w:rPr>
            </w:pPr>
            <w:ins w:id="3955"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56" w:author="Suhwan Lim" w:date="2019-04-18T13:43:00Z"/>
                <w:rFonts w:ascii="Arial" w:hAnsi="Arial"/>
                <w:noProof/>
                <w:sz w:val="18"/>
                <w:lang w:eastAsia="zh-CN"/>
              </w:rPr>
            </w:pPr>
            <w:ins w:id="3957" w:author="Suhwan Lim" w:date="2019-04-18T13:43:00Z">
              <w:r w:rsidRPr="001B0F7A">
                <w:rPr>
                  <w:rFonts w:ascii="Arial" w:hAnsi="Arial"/>
                  <w:noProof/>
                  <w:sz w:val="18"/>
                  <w:lang w:eastAsia="zh-CN"/>
                </w:rPr>
                <w:t>DC_3A_n257A</w:t>
              </w:r>
            </w:ins>
          </w:p>
          <w:p w:rsidR="003456B9" w:rsidRPr="00AE4694" w:rsidRDefault="003456B9" w:rsidP="003456B9">
            <w:pPr>
              <w:pStyle w:val="TAC"/>
              <w:rPr>
                <w:ins w:id="3958" w:author="Suhwan Lim" w:date="2019-04-18T13:43:00Z"/>
                <w:lang w:val="fi-FI" w:eastAsia="fi-FI"/>
              </w:rPr>
            </w:pPr>
            <w:ins w:id="3959"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60" w:author="Suhwan Lim" w:date="2019-04-18T13:43:00Z"/>
                <w:lang w:val="fi-FI" w:eastAsia="fi-FI"/>
              </w:rPr>
            </w:pPr>
            <w:ins w:id="3961"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62" w:author="Suhwan Lim" w:date="2019-04-18T13:43:00Z"/>
                <w:lang w:val="fi-FI" w:eastAsia="fi-FI"/>
              </w:rPr>
            </w:pPr>
            <w:ins w:id="3963" w:author="Suhwan Lim" w:date="2019-04-18T13:43: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rFonts w:eastAsia="맑은 고딕" w:hint="eastAsia"/>
                <w:noProof/>
                <w:lang w:eastAsia="ko-KR"/>
              </w:rPr>
              <w:t>DC_3A</w:t>
            </w:r>
            <w:r w:rsidRPr="00AE4694">
              <w:rPr>
                <w:rFonts w:eastAsia="맑은 고딕"/>
                <w:noProof/>
                <w:lang w:eastAsia="ko-KR"/>
              </w:rPr>
              <w:t>-7A</w:t>
            </w:r>
            <w:r w:rsidRPr="00AE4694">
              <w:rPr>
                <w:rFonts w:eastAsia="맑은 고딕" w:hint="eastAsia"/>
                <w:noProof/>
                <w:lang w:eastAsia="ko-KR"/>
              </w:rPr>
              <w:t>_n78A-n257A</w:t>
            </w:r>
          </w:p>
        </w:tc>
        <w:tc>
          <w:tcPr>
            <w:tcW w:w="3212" w:type="dxa"/>
            <w:vAlign w:val="center"/>
          </w:tcPr>
          <w:p w:rsidR="003456B9" w:rsidRPr="00AE4694" w:rsidRDefault="003456B9" w:rsidP="003456B9">
            <w:pPr>
              <w:pStyle w:val="TAC"/>
              <w:rPr>
                <w:noProof/>
                <w:lang w:eastAsia="zh-CN"/>
              </w:rPr>
            </w:pPr>
            <w:r w:rsidRPr="00AE4694">
              <w:rPr>
                <w:noProof/>
                <w:lang w:eastAsia="zh-CN"/>
              </w:rPr>
              <w:t>DC_3A_n78A</w:t>
            </w:r>
          </w:p>
          <w:p w:rsidR="003456B9" w:rsidRPr="00AE4694" w:rsidRDefault="003456B9" w:rsidP="003456B9">
            <w:pPr>
              <w:pStyle w:val="TAC"/>
              <w:rPr>
                <w:noProof/>
                <w:lang w:eastAsia="zh-CN"/>
              </w:rPr>
            </w:pPr>
            <w:r w:rsidRPr="00AE4694">
              <w:rPr>
                <w:noProof/>
                <w:lang w:eastAsia="zh-CN"/>
              </w:rPr>
              <w:t>DC_3A_n257A</w:t>
            </w:r>
          </w:p>
          <w:p w:rsidR="003456B9" w:rsidRPr="00AE4694" w:rsidRDefault="003456B9" w:rsidP="003456B9">
            <w:pPr>
              <w:pStyle w:val="TAC"/>
              <w:rPr>
                <w:noProof/>
                <w:lang w:eastAsia="zh-CN"/>
              </w:rPr>
            </w:pPr>
            <w:r w:rsidRPr="00AE4694">
              <w:rPr>
                <w:noProof/>
                <w:lang w:eastAsia="zh-CN"/>
              </w:rPr>
              <w:t>DC_7A_n78A</w:t>
            </w:r>
          </w:p>
          <w:p w:rsidR="003456B9" w:rsidRPr="00AE4694" w:rsidRDefault="003456B9" w:rsidP="003456B9">
            <w:pPr>
              <w:pStyle w:val="TAC"/>
              <w:rPr>
                <w:lang w:val="fi-FI" w:eastAsia="fi-FI"/>
              </w:rPr>
            </w:pPr>
            <w:r w:rsidRPr="00AE4694">
              <w:rPr>
                <w:noProof/>
                <w:lang w:eastAsia="zh-CN"/>
              </w:rPr>
              <w:t>DC_7A_n257A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rFonts w:eastAsia="맑은 고딕"/>
                <w:noProof/>
                <w:lang w:eastAsia="ko-KR"/>
              </w:rPr>
              <w:t>CA_3</w:t>
            </w:r>
            <w:r w:rsidRPr="00AE4694">
              <w:rPr>
                <w:rFonts w:eastAsia="맑은 고딕" w:hint="eastAsia"/>
                <w:noProof/>
                <w:lang w:eastAsia="ko-KR"/>
              </w:rPr>
              <w:t>A</w:t>
            </w:r>
            <w:r w:rsidRPr="00AE4694">
              <w:rPr>
                <w:rFonts w:eastAsia="맑은 고딕"/>
                <w:noProof/>
                <w:lang w:eastAsia="ko-KR"/>
              </w:rPr>
              <w:t>-7A</w:t>
            </w:r>
          </w:p>
        </w:tc>
        <w:tc>
          <w:tcPr>
            <w:tcW w:w="0" w:type="auto"/>
            <w:vAlign w:val="center"/>
          </w:tcPr>
          <w:p w:rsidR="003456B9" w:rsidRPr="00AE4694" w:rsidRDefault="003456B9" w:rsidP="003456B9">
            <w:pPr>
              <w:pStyle w:val="TAC"/>
              <w:rPr>
                <w:lang w:val="fi-FI" w:eastAsia="fi-FI"/>
              </w:rPr>
            </w:pPr>
            <w:r w:rsidRPr="00AE4694">
              <w:rPr>
                <w:rFonts w:eastAsia="맑은 고딕" w:hint="eastAsia"/>
                <w:noProof/>
                <w:lang w:eastAsia="ko-KR"/>
              </w:rPr>
              <w:t>CA_n78A-n257A</w:t>
            </w:r>
          </w:p>
        </w:tc>
      </w:tr>
      <w:tr w:rsidR="003456B9" w:rsidRPr="00AE4694" w:rsidTr="00AD21D3">
        <w:trPr>
          <w:trHeight w:val="288"/>
          <w:tblHeader/>
          <w:ins w:id="3964" w:author="Suhwan Lim" w:date="2019-04-18T13:43:00Z"/>
        </w:trPr>
        <w:tc>
          <w:tcPr>
            <w:tcW w:w="2136" w:type="dxa"/>
            <w:shd w:val="clear" w:color="auto" w:fill="auto"/>
            <w:noWrap/>
            <w:vAlign w:val="center"/>
          </w:tcPr>
          <w:p w:rsidR="003456B9" w:rsidRPr="00AE4694" w:rsidRDefault="003456B9" w:rsidP="003456B9">
            <w:pPr>
              <w:pStyle w:val="TAC"/>
              <w:rPr>
                <w:ins w:id="3965" w:author="Suhwan Lim" w:date="2019-04-18T13:43:00Z"/>
                <w:rFonts w:eastAsia="맑은 고딕"/>
                <w:noProof/>
                <w:lang w:eastAsia="ko-KR"/>
              </w:rPr>
            </w:pPr>
            <w:ins w:id="3966" w:author="Suhwan Lim" w:date="2019-04-18T13:44:00Z">
              <w:r w:rsidRPr="001B0F7A">
                <w:rPr>
                  <w:noProof/>
                  <w:lang w:eastAsia="zh-CN"/>
                </w:rPr>
                <w:t>DC_3A-7A_n78A-n257D</w:t>
              </w:r>
            </w:ins>
          </w:p>
        </w:tc>
        <w:tc>
          <w:tcPr>
            <w:tcW w:w="3212" w:type="dxa"/>
            <w:vAlign w:val="center"/>
          </w:tcPr>
          <w:p w:rsidR="003456B9" w:rsidRPr="001B0F7A" w:rsidRDefault="003456B9" w:rsidP="003456B9">
            <w:pPr>
              <w:keepNext/>
              <w:keepLines/>
              <w:spacing w:after="0"/>
              <w:jc w:val="center"/>
              <w:rPr>
                <w:ins w:id="3967" w:author="Suhwan Lim" w:date="2019-04-18T13:44:00Z"/>
                <w:rFonts w:ascii="Arial" w:hAnsi="Arial"/>
                <w:noProof/>
                <w:sz w:val="18"/>
                <w:lang w:eastAsia="zh-CN"/>
              </w:rPr>
            </w:pPr>
            <w:ins w:id="3968"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3969" w:author="Suhwan Lim" w:date="2019-04-18T13:44:00Z"/>
                <w:rFonts w:ascii="Arial" w:hAnsi="Arial"/>
                <w:noProof/>
                <w:sz w:val="18"/>
                <w:lang w:eastAsia="zh-CN"/>
              </w:rPr>
            </w:pPr>
            <w:ins w:id="397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3971" w:author="Suhwan Lim" w:date="2019-04-18T13:44:00Z"/>
                <w:rFonts w:ascii="Arial" w:hAnsi="Arial"/>
                <w:noProof/>
                <w:sz w:val="18"/>
                <w:lang w:eastAsia="zh-CN"/>
              </w:rPr>
            </w:pPr>
            <w:ins w:id="3972" w:author="Suhwan Lim" w:date="2019-04-18T13:44:00Z">
              <w:r w:rsidRPr="001B0F7A">
                <w:rPr>
                  <w:rFonts w:ascii="Arial" w:hAnsi="Arial"/>
                  <w:noProof/>
                  <w:sz w:val="18"/>
                  <w:lang w:eastAsia="zh-CN"/>
                </w:rPr>
                <w:t>DC_3A_n257A</w:t>
              </w:r>
            </w:ins>
          </w:p>
          <w:p w:rsidR="003456B9" w:rsidRPr="00AE4694" w:rsidRDefault="003456B9" w:rsidP="003456B9">
            <w:pPr>
              <w:pStyle w:val="TAC"/>
              <w:rPr>
                <w:ins w:id="3973" w:author="Suhwan Lim" w:date="2019-04-18T13:43:00Z"/>
                <w:noProof/>
                <w:lang w:eastAsia="zh-CN"/>
              </w:rPr>
            </w:pPr>
            <w:ins w:id="397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75" w:author="Suhwan Lim" w:date="2019-04-18T13:43:00Z"/>
                <w:rFonts w:eastAsia="맑은 고딕"/>
                <w:noProof/>
                <w:lang w:eastAsia="ko-KR"/>
              </w:rPr>
            </w:pPr>
            <w:ins w:id="3976"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3977" w:author="Suhwan Lim" w:date="2019-04-18T13:43:00Z"/>
                <w:rFonts w:eastAsia="맑은 고딕"/>
                <w:noProof/>
                <w:lang w:eastAsia="ko-KR"/>
              </w:rPr>
            </w:pPr>
            <w:ins w:id="3978" w:author="Suhwan Lim" w:date="2019-04-18T13:44:00Z">
              <w:r w:rsidRPr="001B0F7A">
                <w:rPr>
                  <w:noProof/>
                  <w:lang w:eastAsia="zh-CN"/>
                </w:rPr>
                <w:t>CA_n78A-n257D</w:t>
              </w:r>
            </w:ins>
          </w:p>
        </w:tc>
      </w:tr>
      <w:tr w:rsidR="003456B9" w:rsidRPr="00AE4694" w:rsidTr="00AD21D3">
        <w:trPr>
          <w:trHeight w:val="288"/>
          <w:tblHeader/>
          <w:ins w:id="3979" w:author="Suhwan Lim" w:date="2019-04-18T13:44:00Z"/>
        </w:trPr>
        <w:tc>
          <w:tcPr>
            <w:tcW w:w="2136" w:type="dxa"/>
            <w:shd w:val="clear" w:color="auto" w:fill="auto"/>
            <w:noWrap/>
            <w:vAlign w:val="center"/>
          </w:tcPr>
          <w:p w:rsidR="003456B9" w:rsidRPr="00AE4694" w:rsidRDefault="003456B9" w:rsidP="003456B9">
            <w:pPr>
              <w:pStyle w:val="TAC"/>
              <w:rPr>
                <w:ins w:id="3980" w:author="Suhwan Lim" w:date="2019-04-18T13:44:00Z"/>
                <w:rFonts w:eastAsia="맑은 고딕"/>
                <w:noProof/>
                <w:lang w:eastAsia="ko-KR"/>
              </w:rPr>
            </w:pPr>
            <w:ins w:id="3981" w:author="Suhwan Lim" w:date="2019-04-18T13:44:00Z">
              <w:r w:rsidRPr="001B0F7A">
                <w:rPr>
                  <w:noProof/>
                  <w:lang w:eastAsia="zh-CN"/>
                </w:rPr>
                <w:t>DC_3A-7A_n78A-n257E</w:t>
              </w:r>
            </w:ins>
          </w:p>
        </w:tc>
        <w:tc>
          <w:tcPr>
            <w:tcW w:w="3212" w:type="dxa"/>
            <w:vAlign w:val="center"/>
          </w:tcPr>
          <w:p w:rsidR="003456B9" w:rsidRPr="001B0F7A" w:rsidRDefault="003456B9" w:rsidP="003456B9">
            <w:pPr>
              <w:keepNext/>
              <w:keepLines/>
              <w:spacing w:after="0"/>
              <w:jc w:val="center"/>
              <w:rPr>
                <w:ins w:id="3982" w:author="Suhwan Lim" w:date="2019-04-18T13:44:00Z"/>
                <w:rFonts w:ascii="Arial" w:hAnsi="Arial"/>
                <w:noProof/>
                <w:sz w:val="18"/>
                <w:lang w:eastAsia="zh-CN"/>
              </w:rPr>
            </w:pPr>
            <w:ins w:id="3983"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3984" w:author="Suhwan Lim" w:date="2019-04-18T13:44:00Z"/>
                <w:rFonts w:ascii="Arial" w:hAnsi="Arial"/>
                <w:noProof/>
                <w:sz w:val="18"/>
                <w:lang w:eastAsia="zh-CN"/>
              </w:rPr>
            </w:pPr>
            <w:ins w:id="398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3986" w:author="Suhwan Lim" w:date="2019-04-18T13:44:00Z"/>
                <w:rFonts w:ascii="Arial" w:hAnsi="Arial"/>
                <w:noProof/>
                <w:sz w:val="18"/>
                <w:lang w:eastAsia="zh-CN"/>
              </w:rPr>
            </w:pPr>
            <w:ins w:id="3987" w:author="Suhwan Lim" w:date="2019-04-18T13:44:00Z">
              <w:r w:rsidRPr="001B0F7A">
                <w:rPr>
                  <w:rFonts w:ascii="Arial" w:hAnsi="Arial"/>
                  <w:noProof/>
                  <w:sz w:val="18"/>
                  <w:lang w:eastAsia="zh-CN"/>
                </w:rPr>
                <w:t>DC_3A_n257A</w:t>
              </w:r>
            </w:ins>
          </w:p>
          <w:p w:rsidR="003456B9" w:rsidRPr="00AE4694" w:rsidRDefault="003456B9" w:rsidP="003456B9">
            <w:pPr>
              <w:pStyle w:val="TAC"/>
              <w:rPr>
                <w:ins w:id="3988" w:author="Suhwan Lim" w:date="2019-04-18T13:44:00Z"/>
                <w:noProof/>
                <w:lang w:eastAsia="zh-CN"/>
              </w:rPr>
            </w:pPr>
            <w:ins w:id="398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90" w:author="Suhwan Lim" w:date="2019-04-18T13:44:00Z"/>
                <w:rFonts w:eastAsia="맑은 고딕"/>
                <w:noProof/>
                <w:lang w:eastAsia="ko-KR"/>
              </w:rPr>
            </w:pPr>
            <w:ins w:id="3991"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3992" w:author="Suhwan Lim" w:date="2019-04-18T13:44:00Z"/>
                <w:rFonts w:eastAsia="맑은 고딕"/>
                <w:noProof/>
                <w:lang w:eastAsia="ko-KR"/>
              </w:rPr>
            </w:pPr>
            <w:ins w:id="3993" w:author="Suhwan Lim" w:date="2019-04-18T13:44:00Z">
              <w:r w:rsidRPr="001B0F7A">
                <w:rPr>
                  <w:noProof/>
                  <w:lang w:eastAsia="zh-CN"/>
                </w:rPr>
                <w:t>CA_n78A-n257E</w:t>
              </w:r>
            </w:ins>
          </w:p>
        </w:tc>
      </w:tr>
      <w:tr w:rsidR="003456B9" w:rsidRPr="00AE4694" w:rsidTr="00AD21D3">
        <w:trPr>
          <w:trHeight w:val="288"/>
          <w:tblHeader/>
          <w:ins w:id="3994" w:author="Suhwan Lim" w:date="2019-04-18T13:43:00Z"/>
        </w:trPr>
        <w:tc>
          <w:tcPr>
            <w:tcW w:w="2136" w:type="dxa"/>
            <w:shd w:val="clear" w:color="auto" w:fill="auto"/>
            <w:noWrap/>
            <w:vAlign w:val="center"/>
          </w:tcPr>
          <w:p w:rsidR="003456B9" w:rsidRPr="00AE4694" w:rsidRDefault="003456B9" w:rsidP="003456B9">
            <w:pPr>
              <w:pStyle w:val="TAC"/>
              <w:rPr>
                <w:ins w:id="3995" w:author="Suhwan Lim" w:date="2019-04-18T13:43:00Z"/>
                <w:rFonts w:eastAsia="맑은 고딕"/>
                <w:noProof/>
                <w:lang w:eastAsia="ko-KR"/>
              </w:rPr>
            </w:pPr>
            <w:ins w:id="3996" w:author="Suhwan Lim" w:date="2019-04-18T13:44:00Z">
              <w:r w:rsidRPr="001B0F7A">
                <w:rPr>
                  <w:noProof/>
                  <w:lang w:eastAsia="zh-CN"/>
                </w:rPr>
                <w:t>DC_3A-7A_n78A-n257F</w:t>
              </w:r>
            </w:ins>
          </w:p>
        </w:tc>
        <w:tc>
          <w:tcPr>
            <w:tcW w:w="3212" w:type="dxa"/>
            <w:vAlign w:val="center"/>
          </w:tcPr>
          <w:p w:rsidR="003456B9" w:rsidRPr="001B0F7A" w:rsidRDefault="003456B9" w:rsidP="003456B9">
            <w:pPr>
              <w:keepNext/>
              <w:keepLines/>
              <w:spacing w:after="0"/>
              <w:jc w:val="center"/>
              <w:rPr>
                <w:ins w:id="3997" w:author="Suhwan Lim" w:date="2019-04-18T13:44:00Z"/>
                <w:rFonts w:ascii="Arial" w:hAnsi="Arial"/>
                <w:noProof/>
                <w:sz w:val="18"/>
                <w:lang w:eastAsia="zh-CN"/>
              </w:rPr>
            </w:pPr>
            <w:ins w:id="3998"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3999" w:author="Suhwan Lim" w:date="2019-04-18T13:44:00Z"/>
                <w:rFonts w:ascii="Arial" w:hAnsi="Arial"/>
                <w:noProof/>
                <w:sz w:val="18"/>
                <w:lang w:eastAsia="zh-CN"/>
              </w:rPr>
            </w:pPr>
            <w:ins w:id="400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01" w:author="Suhwan Lim" w:date="2019-04-18T13:44:00Z"/>
                <w:rFonts w:ascii="Arial" w:hAnsi="Arial"/>
                <w:noProof/>
                <w:sz w:val="18"/>
                <w:lang w:eastAsia="zh-CN"/>
              </w:rPr>
            </w:pPr>
            <w:ins w:id="4002" w:author="Suhwan Lim" w:date="2019-04-18T13:44:00Z">
              <w:r w:rsidRPr="001B0F7A">
                <w:rPr>
                  <w:rFonts w:ascii="Arial" w:hAnsi="Arial"/>
                  <w:noProof/>
                  <w:sz w:val="18"/>
                  <w:lang w:eastAsia="zh-CN"/>
                </w:rPr>
                <w:t>DC_3A_n257A</w:t>
              </w:r>
            </w:ins>
          </w:p>
          <w:p w:rsidR="003456B9" w:rsidRPr="00AE4694" w:rsidRDefault="003456B9" w:rsidP="003456B9">
            <w:pPr>
              <w:pStyle w:val="TAC"/>
              <w:rPr>
                <w:ins w:id="4003" w:author="Suhwan Lim" w:date="2019-04-18T13:43:00Z"/>
                <w:noProof/>
                <w:lang w:eastAsia="zh-CN"/>
              </w:rPr>
            </w:pPr>
            <w:ins w:id="400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05" w:author="Suhwan Lim" w:date="2019-04-18T13:43:00Z"/>
                <w:rFonts w:eastAsia="맑은 고딕"/>
                <w:noProof/>
                <w:lang w:eastAsia="ko-KR"/>
              </w:rPr>
            </w:pPr>
            <w:ins w:id="4006"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07" w:author="Suhwan Lim" w:date="2019-04-18T13:43:00Z"/>
                <w:rFonts w:eastAsia="맑은 고딕"/>
                <w:noProof/>
                <w:lang w:eastAsia="ko-KR"/>
              </w:rPr>
            </w:pPr>
            <w:ins w:id="4008" w:author="Suhwan Lim" w:date="2019-04-18T13:44:00Z">
              <w:r w:rsidRPr="001B0F7A">
                <w:rPr>
                  <w:noProof/>
                  <w:lang w:eastAsia="zh-CN"/>
                </w:rPr>
                <w:t>CA_n78A-n257F</w:t>
              </w:r>
            </w:ins>
          </w:p>
        </w:tc>
      </w:tr>
      <w:tr w:rsidR="003456B9" w:rsidRPr="00AE4694" w:rsidTr="00AD21D3">
        <w:trPr>
          <w:trHeight w:val="288"/>
          <w:tblHeader/>
          <w:ins w:id="4009" w:author="Suhwan Lim" w:date="2019-04-18T13:43:00Z"/>
        </w:trPr>
        <w:tc>
          <w:tcPr>
            <w:tcW w:w="2136" w:type="dxa"/>
            <w:shd w:val="clear" w:color="auto" w:fill="auto"/>
            <w:noWrap/>
            <w:vAlign w:val="center"/>
          </w:tcPr>
          <w:p w:rsidR="003456B9" w:rsidRPr="00AE4694" w:rsidRDefault="003456B9" w:rsidP="003456B9">
            <w:pPr>
              <w:pStyle w:val="TAC"/>
              <w:rPr>
                <w:ins w:id="4010" w:author="Suhwan Lim" w:date="2019-04-18T13:43:00Z"/>
                <w:rFonts w:eastAsia="맑은 고딕"/>
                <w:noProof/>
                <w:lang w:eastAsia="ko-KR"/>
              </w:rPr>
            </w:pPr>
            <w:ins w:id="4011" w:author="Suhwan Lim" w:date="2019-04-18T13:44:00Z">
              <w:r w:rsidRPr="001B0F7A">
                <w:rPr>
                  <w:noProof/>
                  <w:lang w:eastAsia="zh-CN"/>
                </w:rPr>
                <w:t>DC_3A-7A_n78A-n257G</w:t>
              </w:r>
            </w:ins>
          </w:p>
        </w:tc>
        <w:tc>
          <w:tcPr>
            <w:tcW w:w="3212" w:type="dxa"/>
            <w:vAlign w:val="center"/>
          </w:tcPr>
          <w:p w:rsidR="003456B9" w:rsidRPr="001B0F7A" w:rsidRDefault="003456B9" w:rsidP="003456B9">
            <w:pPr>
              <w:keepNext/>
              <w:keepLines/>
              <w:spacing w:after="0"/>
              <w:jc w:val="center"/>
              <w:rPr>
                <w:ins w:id="4012" w:author="Suhwan Lim" w:date="2019-04-18T13:44:00Z"/>
                <w:rFonts w:ascii="Arial" w:hAnsi="Arial"/>
                <w:noProof/>
                <w:sz w:val="18"/>
                <w:lang w:eastAsia="zh-CN"/>
              </w:rPr>
            </w:pPr>
            <w:ins w:id="4013"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14" w:author="Suhwan Lim" w:date="2019-04-18T13:44:00Z"/>
                <w:rFonts w:ascii="Arial" w:hAnsi="Arial"/>
                <w:noProof/>
                <w:sz w:val="18"/>
                <w:lang w:eastAsia="zh-CN"/>
              </w:rPr>
            </w:pPr>
            <w:ins w:id="401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16" w:author="Suhwan Lim" w:date="2019-04-18T13:44:00Z"/>
                <w:rFonts w:ascii="Arial" w:hAnsi="Arial"/>
                <w:noProof/>
                <w:sz w:val="18"/>
                <w:lang w:eastAsia="zh-CN"/>
              </w:rPr>
            </w:pPr>
            <w:ins w:id="4017" w:author="Suhwan Lim" w:date="2019-04-18T13:44:00Z">
              <w:r w:rsidRPr="001B0F7A">
                <w:rPr>
                  <w:rFonts w:ascii="Arial" w:hAnsi="Arial"/>
                  <w:noProof/>
                  <w:sz w:val="18"/>
                  <w:lang w:eastAsia="zh-CN"/>
                </w:rPr>
                <w:t>DC_3A_n257A</w:t>
              </w:r>
            </w:ins>
          </w:p>
          <w:p w:rsidR="003456B9" w:rsidRPr="00AE4694" w:rsidRDefault="003456B9" w:rsidP="003456B9">
            <w:pPr>
              <w:pStyle w:val="TAC"/>
              <w:rPr>
                <w:ins w:id="4018" w:author="Suhwan Lim" w:date="2019-04-18T13:43:00Z"/>
                <w:noProof/>
                <w:lang w:eastAsia="zh-CN"/>
              </w:rPr>
            </w:pPr>
            <w:ins w:id="401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20" w:author="Suhwan Lim" w:date="2019-04-18T13:43:00Z"/>
                <w:rFonts w:eastAsia="맑은 고딕"/>
                <w:noProof/>
                <w:lang w:eastAsia="ko-KR"/>
              </w:rPr>
            </w:pPr>
            <w:ins w:id="4021"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22" w:author="Suhwan Lim" w:date="2019-04-18T13:43:00Z"/>
                <w:rFonts w:eastAsia="맑은 고딕"/>
                <w:noProof/>
                <w:lang w:eastAsia="ko-KR"/>
              </w:rPr>
            </w:pPr>
            <w:ins w:id="4023" w:author="Suhwan Lim" w:date="2019-04-18T13:44:00Z">
              <w:r w:rsidRPr="001B0F7A">
                <w:rPr>
                  <w:noProof/>
                  <w:lang w:eastAsia="zh-CN"/>
                </w:rPr>
                <w:t>CA_n78A-n257G</w:t>
              </w:r>
            </w:ins>
          </w:p>
        </w:tc>
      </w:tr>
      <w:tr w:rsidR="003456B9" w:rsidRPr="00AE4694" w:rsidTr="00AD21D3">
        <w:trPr>
          <w:trHeight w:val="288"/>
          <w:tblHeader/>
          <w:ins w:id="4024" w:author="Suhwan Lim" w:date="2019-04-18T13:43:00Z"/>
        </w:trPr>
        <w:tc>
          <w:tcPr>
            <w:tcW w:w="2136" w:type="dxa"/>
            <w:shd w:val="clear" w:color="auto" w:fill="auto"/>
            <w:noWrap/>
            <w:vAlign w:val="center"/>
          </w:tcPr>
          <w:p w:rsidR="003456B9" w:rsidRPr="00AE4694" w:rsidRDefault="003456B9" w:rsidP="003456B9">
            <w:pPr>
              <w:pStyle w:val="TAC"/>
              <w:rPr>
                <w:ins w:id="4025" w:author="Suhwan Lim" w:date="2019-04-18T13:43:00Z"/>
                <w:rFonts w:eastAsia="맑은 고딕"/>
                <w:noProof/>
                <w:lang w:eastAsia="ko-KR"/>
              </w:rPr>
            </w:pPr>
            <w:ins w:id="4026" w:author="Suhwan Lim" w:date="2019-04-18T13:44:00Z">
              <w:r w:rsidRPr="001B0F7A">
                <w:rPr>
                  <w:noProof/>
                  <w:lang w:eastAsia="zh-CN"/>
                </w:rPr>
                <w:t>DC_3A-7A_n78A-n257H</w:t>
              </w:r>
            </w:ins>
          </w:p>
        </w:tc>
        <w:tc>
          <w:tcPr>
            <w:tcW w:w="3212" w:type="dxa"/>
            <w:vAlign w:val="center"/>
          </w:tcPr>
          <w:p w:rsidR="003456B9" w:rsidRPr="001B0F7A" w:rsidRDefault="003456B9" w:rsidP="003456B9">
            <w:pPr>
              <w:keepNext/>
              <w:keepLines/>
              <w:spacing w:after="0"/>
              <w:jc w:val="center"/>
              <w:rPr>
                <w:ins w:id="4027" w:author="Suhwan Lim" w:date="2019-04-18T13:44:00Z"/>
                <w:rFonts w:ascii="Arial" w:hAnsi="Arial"/>
                <w:noProof/>
                <w:sz w:val="18"/>
                <w:lang w:eastAsia="zh-CN"/>
              </w:rPr>
            </w:pPr>
            <w:ins w:id="4028"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29" w:author="Suhwan Lim" w:date="2019-04-18T13:44:00Z"/>
                <w:rFonts w:ascii="Arial" w:hAnsi="Arial"/>
                <w:noProof/>
                <w:sz w:val="18"/>
                <w:lang w:eastAsia="zh-CN"/>
              </w:rPr>
            </w:pPr>
            <w:ins w:id="403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31" w:author="Suhwan Lim" w:date="2019-04-18T13:44:00Z"/>
                <w:rFonts w:ascii="Arial" w:hAnsi="Arial"/>
                <w:noProof/>
                <w:sz w:val="18"/>
                <w:lang w:eastAsia="zh-CN"/>
              </w:rPr>
            </w:pPr>
            <w:ins w:id="4032" w:author="Suhwan Lim" w:date="2019-04-18T13:44:00Z">
              <w:r w:rsidRPr="001B0F7A">
                <w:rPr>
                  <w:rFonts w:ascii="Arial" w:hAnsi="Arial"/>
                  <w:noProof/>
                  <w:sz w:val="18"/>
                  <w:lang w:eastAsia="zh-CN"/>
                </w:rPr>
                <w:t>DC_3A_n257A</w:t>
              </w:r>
            </w:ins>
          </w:p>
          <w:p w:rsidR="003456B9" w:rsidRPr="00AE4694" w:rsidRDefault="003456B9" w:rsidP="003456B9">
            <w:pPr>
              <w:pStyle w:val="TAC"/>
              <w:rPr>
                <w:ins w:id="4033" w:author="Suhwan Lim" w:date="2019-04-18T13:43:00Z"/>
                <w:noProof/>
                <w:lang w:eastAsia="zh-CN"/>
              </w:rPr>
            </w:pPr>
            <w:ins w:id="403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35" w:author="Suhwan Lim" w:date="2019-04-18T13:43:00Z"/>
                <w:rFonts w:eastAsia="맑은 고딕"/>
                <w:noProof/>
                <w:lang w:eastAsia="ko-KR"/>
              </w:rPr>
            </w:pPr>
            <w:ins w:id="4036"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37" w:author="Suhwan Lim" w:date="2019-04-18T13:43:00Z"/>
                <w:rFonts w:eastAsia="맑은 고딕"/>
                <w:noProof/>
                <w:lang w:eastAsia="ko-KR"/>
              </w:rPr>
            </w:pPr>
            <w:ins w:id="4038" w:author="Suhwan Lim" w:date="2019-04-18T13:44:00Z">
              <w:r w:rsidRPr="001B0F7A">
                <w:rPr>
                  <w:noProof/>
                  <w:lang w:eastAsia="zh-CN"/>
                </w:rPr>
                <w:t>CA_n78A-n257H</w:t>
              </w:r>
            </w:ins>
          </w:p>
        </w:tc>
      </w:tr>
      <w:tr w:rsidR="003456B9" w:rsidRPr="00AE4694" w:rsidTr="00AD21D3">
        <w:trPr>
          <w:trHeight w:val="288"/>
          <w:tblHeader/>
          <w:ins w:id="4039" w:author="Suhwan Lim" w:date="2019-04-18T13:43:00Z"/>
        </w:trPr>
        <w:tc>
          <w:tcPr>
            <w:tcW w:w="2136" w:type="dxa"/>
            <w:shd w:val="clear" w:color="auto" w:fill="auto"/>
            <w:noWrap/>
            <w:vAlign w:val="center"/>
          </w:tcPr>
          <w:p w:rsidR="003456B9" w:rsidRPr="00AE4694" w:rsidRDefault="003456B9" w:rsidP="003456B9">
            <w:pPr>
              <w:pStyle w:val="TAC"/>
              <w:rPr>
                <w:ins w:id="4040" w:author="Suhwan Lim" w:date="2019-04-18T13:43:00Z"/>
                <w:rFonts w:eastAsia="맑은 고딕"/>
                <w:noProof/>
                <w:lang w:eastAsia="ko-KR"/>
              </w:rPr>
            </w:pPr>
            <w:ins w:id="4041" w:author="Suhwan Lim" w:date="2019-04-18T13:44:00Z">
              <w:r w:rsidRPr="001B0F7A">
                <w:rPr>
                  <w:noProof/>
                  <w:lang w:eastAsia="zh-CN"/>
                </w:rPr>
                <w:t>DC_3A-7A_n78A-n257I</w:t>
              </w:r>
            </w:ins>
          </w:p>
        </w:tc>
        <w:tc>
          <w:tcPr>
            <w:tcW w:w="3212" w:type="dxa"/>
            <w:vAlign w:val="center"/>
          </w:tcPr>
          <w:p w:rsidR="003456B9" w:rsidRPr="001B0F7A" w:rsidRDefault="003456B9" w:rsidP="003456B9">
            <w:pPr>
              <w:keepNext/>
              <w:keepLines/>
              <w:spacing w:after="0"/>
              <w:jc w:val="center"/>
              <w:rPr>
                <w:ins w:id="4042" w:author="Suhwan Lim" w:date="2019-04-18T13:44:00Z"/>
                <w:rFonts w:ascii="Arial" w:hAnsi="Arial"/>
                <w:noProof/>
                <w:sz w:val="18"/>
                <w:lang w:eastAsia="zh-CN"/>
              </w:rPr>
            </w:pPr>
            <w:ins w:id="4043"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44" w:author="Suhwan Lim" w:date="2019-04-18T13:44:00Z"/>
                <w:rFonts w:ascii="Arial" w:hAnsi="Arial"/>
                <w:noProof/>
                <w:sz w:val="18"/>
                <w:lang w:eastAsia="zh-CN"/>
              </w:rPr>
            </w:pPr>
            <w:ins w:id="404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46" w:author="Suhwan Lim" w:date="2019-04-18T13:44:00Z"/>
                <w:rFonts w:ascii="Arial" w:hAnsi="Arial"/>
                <w:noProof/>
                <w:sz w:val="18"/>
                <w:lang w:eastAsia="zh-CN"/>
              </w:rPr>
            </w:pPr>
            <w:ins w:id="4047" w:author="Suhwan Lim" w:date="2019-04-18T13:44:00Z">
              <w:r w:rsidRPr="001B0F7A">
                <w:rPr>
                  <w:rFonts w:ascii="Arial" w:hAnsi="Arial"/>
                  <w:noProof/>
                  <w:sz w:val="18"/>
                  <w:lang w:eastAsia="zh-CN"/>
                </w:rPr>
                <w:t>DC_3A_n257A</w:t>
              </w:r>
            </w:ins>
          </w:p>
          <w:p w:rsidR="003456B9" w:rsidRPr="00AE4694" w:rsidRDefault="003456B9" w:rsidP="003456B9">
            <w:pPr>
              <w:pStyle w:val="TAC"/>
              <w:rPr>
                <w:ins w:id="4048" w:author="Suhwan Lim" w:date="2019-04-18T13:43:00Z"/>
                <w:noProof/>
                <w:lang w:eastAsia="zh-CN"/>
              </w:rPr>
            </w:pPr>
            <w:ins w:id="404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50" w:author="Suhwan Lim" w:date="2019-04-18T13:43:00Z"/>
                <w:rFonts w:eastAsia="맑은 고딕"/>
                <w:noProof/>
                <w:lang w:eastAsia="ko-KR"/>
              </w:rPr>
            </w:pPr>
            <w:ins w:id="4051"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52" w:author="Suhwan Lim" w:date="2019-04-18T13:43:00Z"/>
                <w:rFonts w:eastAsia="맑은 고딕"/>
                <w:noProof/>
                <w:lang w:eastAsia="ko-KR"/>
              </w:rPr>
            </w:pPr>
            <w:ins w:id="4053" w:author="Suhwan Lim" w:date="2019-04-18T13:44:00Z">
              <w:r w:rsidRPr="001B0F7A">
                <w:rPr>
                  <w:noProof/>
                  <w:lang w:eastAsia="zh-CN"/>
                </w:rPr>
                <w:t>CA_n78A-n257I</w:t>
              </w:r>
            </w:ins>
          </w:p>
        </w:tc>
      </w:tr>
      <w:tr w:rsidR="003456B9" w:rsidRPr="00AE4694" w:rsidTr="00AD21D3">
        <w:trPr>
          <w:trHeight w:val="288"/>
          <w:tblHeader/>
          <w:ins w:id="4054" w:author="Suhwan Lim" w:date="2019-04-18T13:43:00Z"/>
        </w:trPr>
        <w:tc>
          <w:tcPr>
            <w:tcW w:w="2136" w:type="dxa"/>
            <w:shd w:val="clear" w:color="auto" w:fill="auto"/>
            <w:noWrap/>
            <w:vAlign w:val="center"/>
          </w:tcPr>
          <w:p w:rsidR="003456B9" w:rsidRPr="00AE4694" w:rsidRDefault="003456B9" w:rsidP="003456B9">
            <w:pPr>
              <w:pStyle w:val="TAC"/>
              <w:rPr>
                <w:ins w:id="4055" w:author="Suhwan Lim" w:date="2019-04-18T13:43:00Z"/>
                <w:rFonts w:eastAsia="맑은 고딕"/>
                <w:noProof/>
                <w:lang w:eastAsia="ko-KR"/>
              </w:rPr>
            </w:pPr>
            <w:ins w:id="4056" w:author="Suhwan Lim" w:date="2019-04-18T13:44:00Z">
              <w:r w:rsidRPr="001B0F7A">
                <w:rPr>
                  <w:noProof/>
                  <w:lang w:eastAsia="zh-CN"/>
                </w:rPr>
                <w:t>DC_3A-7A_n78A-n257J</w:t>
              </w:r>
            </w:ins>
          </w:p>
        </w:tc>
        <w:tc>
          <w:tcPr>
            <w:tcW w:w="3212" w:type="dxa"/>
            <w:vAlign w:val="center"/>
          </w:tcPr>
          <w:p w:rsidR="003456B9" w:rsidRPr="001B0F7A" w:rsidRDefault="003456B9" w:rsidP="003456B9">
            <w:pPr>
              <w:keepNext/>
              <w:keepLines/>
              <w:spacing w:after="0"/>
              <w:jc w:val="center"/>
              <w:rPr>
                <w:ins w:id="4057" w:author="Suhwan Lim" w:date="2019-04-18T13:44:00Z"/>
                <w:rFonts w:ascii="Arial" w:hAnsi="Arial"/>
                <w:noProof/>
                <w:sz w:val="18"/>
                <w:lang w:eastAsia="zh-CN"/>
              </w:rPr>
            </w:pPr>
            <w:ins w:id="4058"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59" w:author="Suhwan Lim" w:date="2019-04-18T13:44:00Z"/>
                <w:rFonts w:ascii="Arial" w:hAnsi="Arial"/>
                <w:noProof/>
                <w:sz w:val="18"/>
                <w:lang w:eastAsia="zh-CN"/>
              </w:rPr>
            </w:pPr>
            <w:ins w:id="406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61" w:author="Suhwan Lim" w:date="2019-04-18T13:44:00Z"/>
                <w:rFonts w:ascii="Arial" w:hAnsi="Arial"/>
                <w:noProof/>
                <w:sz w:val="18"/>
                <w:lang w:eastAsia="zh-CN"/>
              </w:rPr>
            </w:pPr>
            <w:ins w:id="4062" w:author="Suhwan Lim" w:date="2019-04-18T13:44:00Z">
              <w:r w:rsidRPr="001B0F7A">
                <w:rPr>
                  <w:rFonts w:ascii="Arial" w:hAnsi="Arial"/>
                  <w:noProof/>
                  <w:sz w:val="18"/>
                  <w:lang w:eastAsia="zh-CN"/>
                </w:rPr>
                <w:t>DC_3A_n257A</w:t>
              </w:r>
            </w:ins>
          </w:p>
          <w:p w:rsidR="003456B9" w:rsidRPr="00AE4694" w:rsidRDefault="003456B9" w:rsidP="003456B9">
            <w:pPr>
              <w:pStyle w:val="TAC"/>
              <w:rPr>
                <w:ins w:id="4063" w:author="Suhwan Lim" w:date="2019-04-18T13:43:00Z"/>
                <w:noProof/>
                <w:lang w:eastAsia="zh-CN"/>
              </w:rPr>
            </w:pPr>
            <w:ins w:id="406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65" w:author="Suhwan Lim" w:date="2019-04-18T13:43:00Z"/>
                <w:rFonts w:eastAsia="맑은 고딕"/>
                <w:noProof/>
                <w:lang w:eastAsia="ko-KR"/>
              </w:rPr>
            </w:pPr>
            <w:ins w:id="4066"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67" w:author="Suhwan Lim" w:date="2019-04-18T13:43:00Z"/>
                <w:rFonts w:eastAsia="맑은 고딕"/>
                <w:noProof/>
                <w:lang w:eastAsia="ko-KR"/>
              </w:rPr>
            </w:pPr>
            <w:ins w:id="4068" w:author="Suhwan Lim" w:date="2019-04-18T13:44:00Z">
              <w:r w:rsidRPr="001B0F7A">
                <w:rPr>
                  <w:noProof/>
                  <w:lang w:eastAsia="zh-CN"/>
                </w:rPr>
                <w:t>CA_n78A-n257J</w:t>
              </w:r>
            </w:ins>
          </w:p>
        </w:tc>
      </w:tr>
      <w:tr w:rsidR="003456B9" w:rsidRPr="00AE4694" w:rsidTr="00AD21D3">
        <w:trPr>
          <w:trHeight w:val="288"/>
          <w:tblHeader/>
          <w:ins w:id="4069" w:author="Suhwan Lim" w:date="2019-04-18T13:43:00Z"/>
        </w:trPr>
        <w:tc>
          <w:tcPr>
            <w:tcW w:w="2136" w:type="dxa"/>
            <w:shd w:val="clear" w:color="auto" w:fill="auto"/>
            <w:noWrap/>
            <w:vAlign w:val="center"/>
          </w:tcPr>
          <w:p w:rsidR="003456B9" w:rsidRPr="00AE4694" w:rsidRDefault="003456B9" w:rsidP="003456B9">
            <w:pPr>
              <w:pStyle w:val="TAC"/>
              <w:rPr>
                <w:ins w:id="4070" w:author="Suhwan Lim" w:date="2019-04-18T13:43:00Z"/>
                <w:rFonts w:eastAsia="맑은 고딕"/>
                <w:noProof/>
                <w:lang w:eastAsia="ko-KR"/>
              </w:rPr>
            </w:pPr>
            <w:ins w:id="4071" w:author="Suhwan Lim" w:date="2019-04-18T13:44:00Z">
              <w:r w:rsidRPr="001B0F7A">
                <w:rPr>
                  <w:noProof/>
                  <w:lang w:eastAsia="zh-CN"/>
                </w:rPr>
                <w:t>DC_3A-7A_n78A-n257K</w:t>
              </w:r>
            </w:ins>
          </w:p>
        </w:tc>
        <w:tc>
          <w:tcPr>
            <w:tcW w:w="3212" w:type="dxa"/>
            <w:vAlign w:val="center"/>
          </w:tcPr>
          <w:p w:rsidR="003456B9" w:rsidRPr="001B0F7A" w:rsidRDefault="003456B9" w:rsidP="003456B9">
            <w:pPr>
              <w:keepNext/>
              <w:keepLines/>
              <w:spacing w:after="0"/>
              <w:jc w:val="center"/>
              <w:rPr>
                <w:ins w:id="4072" w:author="Suhwan Lim" w:date="2019-04-18T13:44:00Z"/>
                <w:rFonts w:ascii="Arial" w:hAnsi="Arial"/>
                <w:noProof/>
                <w:sz w:val="18"/>
                <w:lang w:eastAsia="zh-CN"/>
              </w:rPr>
            </w:pPr>
            <w:ins w:id="4073"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74" w:author="Suhwan Lim" w:date="2019-04-18T13:44:00Z"/>
                <w:rFonts w:ascii="Arial" w:hAnsi="Arial"/>
                <w:noProof/>
                <w:sz w:val="18"/>
                <w:lang w:eastAsia="zh-CN"/>
              </w:rPr>
            </w:pPr>
            <w:ins w:id="407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76" w:author="Suhwan Lim" w:date="2019-04-18T13:44:00Z"/>
                <w:rFonts w:ascii="Arial" w:hAnsi="Arial"/>
                <w:noProof/>
                <w:sz w:val="18"/>
                <w:lang w:eastAsia="zh-CN"/>
              </w:rPr>
            </w:pPr>
            <w:ins w:id="4077" w:author="Suhwan Lim" w:date="2019-04-18T13:44:00Z">
              <w:r w:rsidRPr="001B0F7A">
                <w:rPr>
                  <w:rFonts w:ascii="Arial" w:hAnsi="Arial"/>
                  <w:noProof/>
                  <w:sz w:val="18"/>
                  <w:lang w:eastAsia="zh-CN"/>
                </w:rPr>
                <w:t>DC_3A_n257A</w:t>
              </w:r>
            </w:ins>
          </w:p>
          <w:p w:rsidR="003456B9" w:rsidRPr="00AE4694" w:rsidRDefault="003456B9" w:rsidP="003456B9">
            <w:pPr>
              <w:pStyle w:val="TAC"/>
              <w:rPr>
                <w:ins w:id="4078" w:author="Suhwan Lim" w:date="2019-04-18T13:43:00Z"/>
                <w:noProof/>
                <w:lang w:eastAsia="zh-CN"/>
              </w:rPr>
            </w:pPr>
            <w:ins w:id="407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80" w:author="Suhwan Lim" w:date="2019-04-18T13:43:00Z"/>
                <w:rFonts w:eastAsia="맑은 고딕"/>
                <w:noProof/>
                <w:lang w:eastAsia="ko-KR"/>
              </w:rPr>
            </w:pPr>
            <w:ins w:id="4081"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82" w:author="Suhwan Lim" w:date="2019-04-18T13:43:00Z"/>
                <w:rFonts w:eastAsia="맑은 고딕"/>
                <w:noProof/>
                <w:lang w:eastAsia="ko-KR"/>
              </w:rPr>
            </w:pPr>
            <w:ins w:id="4083" w:author="Suhwan Lim" w:date="2019-04-18T13:44:00Z">
              <w:r w:rsidRPr="001B0F7A">
                <w:rPr>
                  <w:noProof/>
                  <w:lang w:eastAsia="zh-CN"/>
                </w:rPr>
                <w:t>CA_n78A-n257K</w:t>
              </w:r>
            </w:ins>
          </w:p>
        </w:tc>
      </w:tr>
      <w:tr w:rsidR="003456B9" w:rsidRPr="00AE4694" w:rsidTr="00AD21D3">
        <w:trPr>
          <w:trHeight w:val="288"/>
          <w:tblHeader/>
          <w:ins w:id="4084" w:author="Suhwan Lim" w:date="2019-04-18T13:43:00Z"/>
        </w:trPr>
        <w:tc>
          <w:tcPr>
            <w:tcW w:w="2136" w:type="dxa"/>
            <w:shd w:val="clear" w:color="auto" w:fill="auto"/>
            <w:noWrap/>
            <w:vAlign w:val="center"/>
          </w:tcPr>
          <w:p w:rsidR="003456B9" w:rsidRPr="00AE4694" w:rsidRDefault="003456B9" w:rsidP="003456B9">
            <w:pPr>
              <w:pStyle w:val="TAC"/>
              <w:rPr>
                <w:ins w:id="4085" w:author="Suhwan Lim" w:date="2019-04-18T13:43:00Z"/>
                <w:rFonts w:eastAsia="맑은 고딕"/>
                <w:noProof/>
                <w:lang w:eastAsia="ko-KR"/>
              </w:rPr>
            </w:pPr>
            <w:ins w:id="4086" w:author="Suhwan Lim" w:date="2019-04-18T13:44:00Z">
              <w:r w:rsidRPr="001B0F7A">
                <w:rPr>
                  <w:noProof/>
                  <w:lang w:eastAsia="zh-CN"/>
                </w:rPr>
                <w:t>DC_3A-7A_n78A-n257L</w:t>
              </w:r>
            </w:ins>
          </w:p>
        </w:tc>
        <w:tc>
          <w:tcPr>
            <w:tcW w:w="3212" w:type="dxa"/>
            <w:vAlign w:val="center"/>
          </w:tcPr>
          <w:p w:rsidR="003456B9" w:rsidRPr="001B0F7A" w:rsidRDefault="003456B9" w:rsidP="003456B9">
            <w:pPr>
              <w:keepNext/>
              <w:keepLines/>
              <w:spacing w:after="0"/>
              <w:jc w:val="center"/>
              <w:rPr>
                <w:ins w:id="4087" w:author="Suhwan Lim" w:date="2019-04-18T13:44:00Z"/>
                <w:rFonts w:ascii="Arial" w:hAnsi="Arial"/>
                <w:noProof/>
                <w:sz w:val="18"/>
                <w:lang w:eastAsia="zh-CN"/>
              </w:rPr>
            </w:pPr>
            <w:ins w:id="4088"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89" w:author="Suhwan Lim" w:date="2019-04-18T13:44:00Z"/>
                <w:rFonts w:ascii="Arial" w:hAnsi="Arial"/>
                <w:noProof/>
                <w:sz w:val="18"/>
                <w:lang w:eastAsia="zh-CN"/>
              </w:rPr>
            </w:pPr>
            <w:ins w:id="409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91" w:author="Suhwan Lim" w:date="2019-04-18T13:44:00Z"/>
                <w:rFonts w:ascii="Arial" w:hAnsi="Arial"/>
                <w:noProof/>
                <w:sz w:val="18"/>
                <w:lang w:eastAsia="zh-CN"/>
              </w:rPr>
            </w:pPr>
            <w:ins w:id="4092" w:author="Suhwan Lim" w:date="2019-04-18T13:44:00Z">
              <w:r w:rsidRPr="001B0F7A">
                <w:rPr>
                  <w:rFonts w:ascii="Arial" w:hAnsi="Arial"/>
                  <w:noProof/>
                  <w:sz w:val="18"/>
                  <w:lang w:eastAsia="zh-CN"/>
                </w:rPr>
                <w:t>DC_3A_n257A</w:t>
              </w:r>
            </w:ins>
          </w:p>
          <w:p w:rsidR="003456B9" w:rsidRPr="00AE4694" w:rsidRDefault="003456B9" w:rsidP="003456B9">
            <w:pPr>
              <w:pStyle w:val="TAC"/>
              <w:rPr>
                <w:ins w:id="4093" w:author="Suhwan Lim" w:date="2019-04-18T13:43:00Z"/>
                <w:noProof/>
                <w:lang w:eastAsia="zh-CN"/>
              </w:rPr>
            </w:pPr>
            <w:ins w:id="409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95" w:author="Suhwan Lim" w:date="2019-04-18T13:43:00Z"/>
                <w:rFonts w:eastAsia="맑은 고딕"/>
                <w:noProof/>
                <w:lang w:eastAsia="ko-KR"/>
              </w:rPr>
            </w:pPr>
            <w:ins w:id="4096"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97" w:author="Suhwan Lim" w:date="2019-04-18T13:43:00Z"/>
                <w:rFonts w:eastAsia="맑은 고딕"/>
                <w:noProof/>
                <w:lang w:eastAsia="ko-KR"/>
              </w:rPr>
            </w:pPr>
            <w:ins w:id="4098" w:author="Suhwan Lim" w:date="2019-04-18T13:44:00Z">
              <w:r w:rsidRPr="001B0F7A">
                <w:rPr>
                  <w:noProof/>
                  <w:lang w:eastAsia="zh-CN"/>
                </w:rPr>
                <w:t>CA_n78A-n257L</w:t>
              </w:r>
            </w:ins>
          </w:p>
        </w:tc>
      </w:tr>
      <w:tr w:rsidR="003456B9" w:rsidRPr="00AE4694" w:rsidTr="00AD21D3">
        <w:trPr>
          <w:trHeight w:val="288"/>
          <w:tblHeader/>
          <w:ins w:id="4099" w:author="Suhwan Lim" w:date="2019-04-18T13:43:00Z"/>
        </w:trPr>
        <w:tc>
          <w:tcPr>
            <w:tcW w:w="2136" w:type="dxa"/>
            <w:shd w:val="clear" w:color="auto" w:fill="auto"/>
            <w:noWrap/>
            <w:vAlign w:val="center"/>
          </w:tcPr>
          <w:p w:rsidR="003456B9" w:rsidRPr="00AE4694" w:rsidRDefault="003456B9" w:rsidP="003456B9">
            <w:pPr>
              <w:pStyle w:val="TAC"/>
              <w:rPr>
                <w:ins w:id="4100" w:author="Suhwan Lim" w:date="2019-04-18T13:43:00Z"/>
                <w:rFonts w:eastAsia="맑은 고딕"/>
                <w:noProof/>
                <w:lang w:eastAsia="ko-KR"/>
              </w:rPr>
            </w:pPr>
            <w:ins w:id="4101" w:author="Suhwan Lim" w:date="2019-04-18T13:44:00Z">
              <w:r w:rsidRPr="001B0F7A">
                <w:rPr>
                  <w:noProof/>
                  <w:lang w:eastAsia="zh-CN"/>
                </w:rPr>
                <w:t>DC_3A-7A_n78A-n257M</w:t>
              </w:r>
            </w:ins>
          </w:p>
        </w:tc>
        <w:tc>
          <w:tcPr>
            <w:tcW w:w="3212" w:type="dxa"/>
            <w:vAlign w:val="center"/>
          </w:tcPr>
          <w:p w:rsidR="003456B9" w:rsidRPr="001B0F7A" w:rsidRDefault="003456B9" w:rsidP="003456B9">
            <w:pPr>
              <w:keepNext/>
              <w:keepLines/>
              <w:spacing w:after="0"/>
              <w:jc w:val="center"/>
              <w:rPr>
                <w:ins w:id="4102" w:author="Suhwan Lim" w:date="2019-04-18T13:44:00Z"/>
                <w:rFonts w:ascii="Arial" w:hAnsi="Arial"/>
                <w:noProof/>
                <w:sz w:val="18"/>
                <w:lang w:eastAsia="zh-CN"/>
              </w:rPr>
            </w:pPr>
            <w:ins w:id="4103"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104" w:author="Suhwan Lim" w:date="2019-04-18T13:44:00Z"/>
                <w:rFonts w:ascii="Arial" w:hAnsi="Arial"/>
                <w:noProof/>
                <w:sz w:val="18"/>
                <w:lang w:eastAsia="zh-CN"/>
              </w:rPr>
            </w:pPr>
            <w:ins w:id="410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06" w:author="Suhwan Lim" w:date="2019-04-18T13:44:00Z"/>
                <w:rFonts w:ascii="Arial" w:hAnsi="Arial"/>
                <w:noProof/>
                <w:sz w:val="18"/>
                <w:lang w:eastAsia="zh-CN"/>
              </w:rPr>
            </w:pPr>
            <w:ins w:id="4107" w:author="Suhwan Lim" w:date="2019-04-18T13:44:00Z">
              <w:r w:rsidRPr="001B0F7A">
                <w:rPr>
                  <w:rFonts w:ascii="Arial" w:hAnsi="Arial"/>
                  <w:noProof/>
                  <w:sz w:val="18"/>
                  <w:lang w:eastAsia="zh-CN"/>
                </w:rPr>
                <w:t>DC_3A_n257A</w:t>
              </w:r>
            </w:ins>
          </w:p>
          <w:p w:rsidR="003456B9" w:rsidRPr="00AE4694" w:rsidRDefault="003456B9" w:rsidP="003456B9">
            <w:pPr>
              <w:pStyle w:val="TAC"/>
              <w:rPr>
                <w:ins w:id="4108" w:author="Suhwan Lim" w:date="2019-04-18T13:43:00Z"/>
                <w:noProof/>
                <w:lang w:eastAsia="zh-CN"/>
              </w:rPr>
            </w:pPr>
            <w:ins w:id="410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10" w:author="Suhwan Lim" w:date="2019-04-18T13:43:00Z"/>
                <w:rFonts w:eastAsia="맑은 고딕"/>
                <w:noProof/>
                <w:lang w:eastAsia="ko-KR"/>
              </w:rPr>
            </w:pPr>
            <w:ins w:id="4111"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112" w:author="Suhwan Lim" w:date="2019-04-18T13:43:00Z"/>
                <w:rFonts w:eastAsia="맑은 고딕"/>
                <w:noProof/>
                <w:lang w:eastAsia="ko-KR"/>
              </w:rPr>
            </w:pPr>
            <w:ins w:id="4113" w:author="Suhwan Lim" w:date="2019-04-18T13:44: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lang w:val="fi-FI" w:eastAsia="fi-FI"/>
              </w:rPr>
              <w:t>DC_5A-7A-7A_n78A-n257A</w:t>
            </w:r>
          </w:p>
        </w:tc>
        <w:tc>
          <w:tcPr>
            <w:tcW w:w="3212" w:type="dxa"/>
            <w:vAlign w:val="center"/>
          </w:tcPr>
          <w:p w:rsidR="003456B9" w:rsidRPr="00AE4694" w:rsidRDefault="003456B9" w:rsidP="003456B9">
            <w:pPr>
              <w:pStyle w:val="TAC"/>
              <w:rPr>
                <w:lang w:val="fi-FI" w:eastAsia="fi-FI"/>
              </w:rPr>
            </w:pPr>
            <w:r w:rsidRPr="00AE4694">
              <w:rPr>
                <w:lang w:val="fi-FI" w:eastAsia="fi-FI"/>
              </w:rPr>
              <w:t>DC_5A_n78A</w:t>
            </w:r>
          </w:p>
          <w:p w:rsidR="003456B9" w:rsidRPr="00AE4694" w:rsidRDefault="003456B9" w:rsidP="003456B9">
            <w:pPr>
              <w:pStyle w:val="TAC"/>
              <w:rPr>
                <w:lang w:val="fi-FI" w:eastAsia="fi-FI"/>
              </w:rPr>
            </w:pPr>
            <w:r w:rsidRPr="00AE4694">
              <w:rPr>
                <w:lang w:val="fi-FI" w:eastAsia="fi-FI"/>
              </w:rPr>
              <w:t>DC_5A_n257A</w:t>
            </w:r>
          </w:p>
          <w:p w:rsidR="003456B9" w:rsidRPr="00AE4694" w:rsidRDefault="003456B9" w:rsidP="003456B9">
            <w:pPr>
              <w:pStyle w:val="TAC"/>
              <w:rPr>
                <w:lang w:val="fi-FI" w:eastAsia="fi-FI"/>
              </w:rPr>
            </w:pPr>
            <w:r w:rsidRPr="00AE4694">
              <w:rPr>
                <w:lang w:val="fi-FI" w:eastAsia="fi-FI"/>
              </w:rPr>
              <w:t>DC_7A_n78A</w:t>
            </w:r>
          </w:p>
          <w:p w:rsidR="003456B9" w:rsidRPr="00AE4694" w:rsidRDefault="003456B9" w:rsidP="003456B9">
            <w:pPr>
              <w:pStyle w:val="TAC"/>
              <w:rPr>
                <w:lang w:val="fi-FI" w:eastAsia="fi-FI"/>
              </w:rPr>
            </w:pPr>
            <w:r w:rsidRPr="00AE4694">
              <w:rPr>
                <w:lang w:val="fi-FI" w:eastAsia="fi-FI"/>
              </w:rPr>
              <w:t>DC_7A_n257A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lang w:val="fi-FI" w:eastAsia="fi-FI"/>
              </w:rPr>
              <w:t>CA_5A-7A-7A</w:t>
            </w:r>
          </w:p>
        </w:tc>
        <w:tc>
          <w:tcPr>
            <w:tcW w:w="0" w:type="auto"/>
            <w:vAlign w:val="center"/>
          </w:tcPr>
          <w:p w:rsidR="003456B9" w:rsidRPr="00AE4694" w:rsidRDefault="003456B9" w:rsidP="003456B9">
            <w:pPr>
              <w:pStyle w:val="TAC"/>
              <w:rPr>
                <w:lang w:val="fi-FI" w:eastAsia="fi-FI"/>
              </w:rPr>
            </w:pPr>
            <w:r w:rsidRPr="00AE4694">
              <w:rPr>
                <w:lang w:val="fi-FI" w:eastAsia="fi-FI"/>
              </w:rPr>
              <w:t>CA_n78A-n257A</w:t>
            </w:r>
          </w:p>
        </w:tc>
      </w:tr>
      <w:tr w:rsidR="003456B9" w:rsidRPr="00AE4694" w:rsidTr="00AD21D3">
        <w:trPr>
          <w:trHeight w:val="288"/>
          <w:tblHeader/>
          <w:ins w:id="4114" w:author="Suhwan Lim" w:date="2019-04-18T13:44:00Z"/>
        </w:trPr>
        <w:tc>
          <w:tcPr>
            <w:tcW w:w="2136" w:type="dxa"/>
            <w:shd w:val="clear" w:color="auto" w:fill="auto"/>
            <w:noWrap/>
            <w:vAlign w:val="center"/>
          </w:tcPr>
          <w:p w:rsidR="003456B9" w:rsidRPr="00AE4694" w:rsidRDefault="003456B9" w:rsidP="003456B9">
            <w:pPr>
              <w:pStyle w:val="TAC"/>
              <w:rPr>
                <w:ins w:id="4115" w:author="Suhwan Lim" w:date="2019-04-18T13:44:00Z"/>
                <w:lang w:val="fi-FI" w:eastAsia="fi-FI"/>
              </w:rPr>
            </w:pPr>
            <w:ins w:id="4116" w:author="Suhwan Lim" w:date="2019-04-18T13:44:00Z">
              <w:r w:rsidRPr="001B0F7A">
                <w:rPr>
                  <w:noProof/>
                  <w:lang w:eastAsia="zh-CN"/>
                </w:rPr>
                <w:lastRenderedPageBreak/>
                <w:t>DC_5A-7A-7A_n78A-n257D</w:t>
              </w:r>
            </w:ins>
          </w:p>
        </w:tc>
        <w:tc>
          <w:tcPr>
            <w:tcW w:w="3212" w:type="dxa"/>
            <w:vAlign w:val="center"/>
          </w:tcPr>
          <w:p w:rsidR="003456B9" w:rsidRPr="001B0F7A" w:rsidRDefault="003456B9" w:rsidP="003456B9">
            <w:pPr>
              <w:keepNext/>
              <w:keepLines/>
              <w:spacing w:after="0"/>
              <w:jc w:val="center"/>
              <w:rPr>
                <w:ins w:id="4117" w:author="Suhwan Lim" w:date="2019-04-18T13:44:00Z"/>
                <w:rFonts w:ascii="Arial" w:hAnsi="Arial"/>
                <w:noProof/>
                <w:sz w:val="18"/>
                <w:lang w:eastAsia="zh-CN"/>
              </w:rPr>
            </w:pPr>
            <w:ins w:id="411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19" w:author="Suhwan Lim" w:date="2019-04-18T13:44:00Z"/>
                <w:rFonts w:ascii="Arial" w:hAnsi="Arial"/>
                <w:noProof/>
                <w:sz w:val="18"/>
                <w:lang w:eastAsia="zh-CN"/>
              </w:rPr>
            </w:pPr>
            <w:ins w:id="412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21" w:author="Suhwan Lim" w:date="2019-04-18T13:44:00Z"/>
                <w:rFonts w:ascii="Arial" w:hAnsi="Arial"/>
                <w:noProof/>
                <w:sz w:val="18"/>
                <w:lang w:eastAsia="zh-CN"/>
              </w:rPr>
            </w:pPr>
            <w:ins w:id="4122" w:author="Suhwan Lim" w:date="2019-04-18T13:44:00Z">
              <w:r w:rsidRPr="001B0F7A">
                <w:rPr>
                  <w:rFonts w:ascii="Arial" w:hAnsi="Arial"/>
                  <w:noProof/>
                  <w:sz w:val="18"/>
                  <w:lang w:eastAsia="zh-CN"/>
                </w:rPr>
                <w:t>DC_5A_n257A</w:t>
              </w:r>
            </w:ins>
          </w:p>
          <w:p w:rsidR="003456B9" w:rsidRPr="00AE4694" w:rsidRDefault="003456B9" w:rsidP="003456B9">
            <w:pPr>
              <w:pStyle w:val="TAC"/>
              <w:rPr>
                <w:ins w:id="4123" w:author="Suhwan Lim" w:date="2019-04-18T13:44:00Z"/>
                <w:lang w:val="fi-FI" w:eastAsia="fi-FI"/>
              </w:rPr>
            </w:pPr>
            <w:ins w:id="412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25" w:author="Suhwan Lim" w:date="2019-04-18T13:44:00Z"/>
                <w:lang w:val="fi-FI" w:eastAsia="fi-FI"/>
              </w:rPr>
            </w:pPr>
            <w:ins w:id="4126"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27" w:author="Suhwan Lim" w:date="2019-04-18T13:44:00Z"/>
                <w:lang w:val="fi-FI" w:eastAsia="fi-FI"/>
              </w:rPr>
            </w:pPr>
            <w:ins w:id="4128" w:author="Suhwan Lim" w:date="2019-04-18T13:44:00Z">
              <w:r w:rsidRPr="001B0F7A">
                <w:rPr>
                  <w:noProof/>
                  <w:lang w:eastAsia="zh-CN"/>
                </w:rPr>
                <w:t>CA_n78A-n257D</w:t>
              </w:r>
            </w:ins>
          </w:p>
        </w:tc>
      </w:tr>
      <w:tr w:rsidR="003456B9" w:rsidRPr="00AE4694" w:rsidTr="00AD21D3">
        <w:trPr>
          <w:trHeight w:val="288"/>
          <w:tblHeader/>
          <w:ins w:id="4129" w:author="Suhwan Lim" w:date="2019-04-18T13:44:00Z"/>
        </w:trPr>
        <w:tc>
          <w:tcPr>
            <w:tcW w:w="2136" w:type="dxa"/>
            <w:shd w:val="clear" w:color="auto" w:fill="auto"/>
            <w:noWrap/>
            <w:vAlign w:val="center"/>
          </w:tcPr>
          <w:p w:rsidR="003456B9" w:rsidRPr="00AE4694" w:rsidRDefault="003456B9" w:rsidP="003456B9">
            <w:pPr>
              <w:pStyle w:val="TAC"/>
              <w:rPr>
                <w:ins w:id="4130" w:author="Suhwan Lim" w:date="2019-04-18T13:44:00Z"/>
                <w:lang w:val="fi-FI" w:eastAsia="fi-FI"/>
              </w:rPr>
            </w:pPr>
            <w:ins w:id="4131" w:author="Suhwan Lim" w:date="2019-04-18T13:44:00Z">
              <w:r w:rsidRPr="001B0F7A">
                <w:rPr>
                  <w:noProof/>
                  <w:lang w:eastAsia="zh-CN"/>
                </w:rPr>
                <w:t>DC_5A-7A-7A_n78A-n257E</w:t>
              </w:r>
            </w:ins>
          </w:p>
        </w:tc>
        <w:tc>
          <w:tcPr>
            <w:tcW w:w="3212" w:type="dxa"/>
            <w:vAlign w:val="center"/>
          </w:tcPr>
          <w:p w:rsidR="003456B9" w:rsidRPr="001B0F7A" w:rsidRDefault="003456B9" w:rsidP="003456B9">
            <w:pPr>
              <w:keepNext/>
              <w:keepLines/>
              <w:spacing w:after="0"/>
              <w:jc w:val="center"/>
              <w:rPr>
                <w:ins w:id="4132" w:author="Suhwan Lim" w:date="2019-04-18T13:44:00Z"/>
                <w:rFonts w:ascii="Arial" w:hAnsi="Arial"/>
                <w:noProof/>
                <w:sz w:val="18"/>
                <w:lang w:eastAsia="zh-CN"/>
              </w:rPr>
            </w:pPr>
            <w:ins w:id="413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34" w:author="Suhwan Lim" w:date="2019-04-18T13:44:00Z"/>
                <w:rFonts w:ascii="Arial" w:hAnsi="Arial"/>
                <w:noProof/>
                <w:sz w:val="18"/>
                <w:lang w:eastAsia="zh-CN"/>
              </w:rPr>
            </w:pPr>
            <w:ins w:id="413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36" w:author="Suhwan Lim" w:date="2019-04-18T13:44:00Z"/>
                <w:rFonts w:ascii="Arial" w:hAnsi="Arial"/>
                <w:noProof/>
                <w:sz w:val="18"/>
                <w:lang w:eastAsia="zh-CN"/>
              </w:rPr>
            </w:pPr>
            <w:ins w:id="4137" w:author="Suhwan Lim" w:date="2019-04-18T13:44:00Z">
              <w:r w:rsidRPr="001B0F7A">
                <w:rPr>
                  <w:rFonts w:ascii="Arial" w:hAnsi="Arial"/>
                  <w:noProof/>
                  <w:sz w:val="18"/>
                  <w:lang w:eastAsia="zh-CN"/>
                </w:rPr>
                <w:t>DC_5A_n257A</w:t>
              </w:r>
            </w:ins>
          </w:p>
          <w:p w:rsidR="003456B9" w:rsidRPr="00AE4694" w:rsidRDefault="003456B9" w:rsidP="003456B9">
            <w:pPr>
              <w:pStyle w:val="TAC"/>
              <w:rPr>
                <w:ins w:id="4138" w:author="Suhwan Lim" w:date="2019-04-18T13:44:00Z"/>
                <w:lang w:val="fi-FI" w:eastAsia="fi-FI"/>
              </w:rPr>
            </w:pPr>
            <w:ins w:id="413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40" w:author="Suhwan Lim" w:date="2019-04-18T13:44:00Z"/>
                <w:lang w:val="fi-FI" w:eastAsia="fi-FI"/>
              </w:rPr>
            </w:pPr>
            <w:ins w:id="4141"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42" w:author="Suhwan Lim" w:date="2019-04-18T13:44:00Z"/>
                <w:lang w:val="fi-FI" w:eastAsia="fi-FI"/>
              </w:rPr>
            </w:pPr>
            <w:ins w:id="4143" w:author="Suhwan Lim" w:date="2019-04-18T13:44:00Z">
              <w:r w:rsidRPr="001B0F7A">
                <w:rPr>
                  <w:noProof/>
                  <w:lang w:eastAsia="zh-CN"/>
                </w:rPr>
                <w:t>CA_n78A-n257E</w:t>
              </w:r>
            </w:ins>
          </w:p>
        </w:tc>
      </w:tr>
      <w:tr w:rsidR="003456B9" w:rsidRPr="00AE4694" w:rsidTr="00AD21D3">
        <w:trPr>
          <w:trHeight w:val="288"/>
          <w:tblHeader/>
          <w:ins w:id="4144" w:author="Suhwan Lim" w:date="2019-04-18T13:44:00Z"/>
        </w:trPr>
        <w:tc>
          <w:tcPr>
            <w:tcW w:w="2136" w:type="dxa"/>
            <w:shd w:val="clear" w:color="auto" w:fill="auto"/>
            <w:noWrap/>
            <w:vAlign w:val="center"/>
          </w:tcPr>
          <w:p w:rsidR="003456B9" w:rsidRPr="00AE4694" w:rsidRDefault="003456B9" w:rsidP="003456B9">
            <w:pPr>
              <w:pStyle w:val="TAC"/>
              <w:rPr>
                <w:ins w:id="4145" w:author="Suhwan Lim" w:date="2019-04-18T13:44:00Z"/>
                <w:lang w:val="fi-FI" w:eastAsia="fi-FI"/>
              </w:rPr>
            </w:pPr>
            <w:ins w:id="4146" w:author="Suhwan Lim" w:date="2019-04-18T13:44:00Z">
              <w:r w:rsidRPr="001B0F7A">
                <w:rPr>
                  <w:noProof/>
                  <w:lang w:eastAsia="zh-CN"/>
                </w:rPr>
                <w:t>DC_5A-7A-7A_n78A-n257F</w:t>
              </w:r>
            </w:ins>
          </w:p>
        </w:tc>
        <w:tc>
          <w:tcPr>
            <w:tcW w:w="3212" w:type="dxa"/>
            <w:vAlign w:val="center"/>
          </w:tcPr>
          <w:p w:rsidR="003456B9" w:rsidRPr="001B0F7A" w:rsidRDefault="003456B9" w:rsidP="003456B9">
            <w:pPr>
              <w:keepNext/>
              <w:keepLines/>
              <w:spacing w:after="0"/>
              <w:jc w:val="center"/>
              <w:rPr>
                <w:ins w:id="4147" w:author="Suhwan Lim" w:date="2019-04-18T13:44:00Z"/>
                <w:rFonts w:ascii="Arial" w:hAnsi="Arial"/>
                <w:noProof/>
                <w:sz w:val="18"/>
                <w:lang w:eastAsia="zh-CN"/>
              </w:rPr>
            </w:pPr>
            <w:ins w:id="414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49" w:author="Suhwan Lim" w:date="2019-04-18T13:44:00Z"/>
                <w:rFonts w:ascii="Arial" w:hAnsi="Arial"/>
                <w:noProof/>
                <w:sz w:val="18"/>
                <w:lang w:eastAsia="zh-CN"/>
              </w:rPr>
            </w:pPr>
            <w:ins w:id="415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51" w:author="Suhwan Lim" w:date="2019-04-18T13:44:00Z"/>
                <w:rFonts w:ascii="Arial" w:hAnsi="Arial"/>
                <w:noProof/>
                <w:sz w:val="18"/>
                <w:lang w:eastAsia="zh-CN"/>
              </w:rPr>
            </w:pPr>
            <w:ins w:id="4152" w:author="Suhwan Lim" w:date="2019-04-18T13:44:00Z">
              <w:r w:rsidRPr="001B0F7A">
                <w:rPr>
                  <w:rFonts w:ascii="Arial" w:hAnsi="Arial"/>
                  <w:noProof/>
                  <w:sz w:val="18"/>
                  <w:lang w:eastAsia="zh-CN"/>
                </w:rPr>
                <w:t>DC_5A_n257A</w:t>
              </w:r>
            </w:ins>
          </w:p>
          <w:p w:rsidR="003456B9" w:rsidRPr="00AE4694" w:rsidRDefault="003456B9" w:rsidP="003456B9">
            <w:pPr>
              <w:pStyle w:val="TAC"/>
              <w:rPr>
                <w:ins w:id="4153" w:author="Suhwan Lim" w:date="2019-04-18T13:44:00Z"/>
                <w:lang w:val="fi-FI" w:eastAsia="fi-FI"/>
              </w:rPr>
            </w:pPr>
            <w:ins w:id="415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55" w:author="Suhwan Lim" w:date="2019-04-18T13:44:00Z"/>
                <w:lang w:val="fi-FI" w:eastAsia="fi-FI"/>
              </w:rPr>
            </w:pPr>
            <w:ins w:id="4156"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57" w:author="Suhwan Lim" w:date="2019-04-18T13:44:00Z"/>
                <w:lang w:val="fi-FI" w:eastAsia="fi-FI"/>
              </w:rPr>
            </w:pPr>
            <w:ins w:id="4158" w:author="Suhwan Lim" w:date="2019-04-18T13:44:00Z">
              <w:r w:rsidRPr="001B0F7A">
                <w:rPr>
                  <w:noProof/>
                  <w:lang w:eastAsia="zh-CN"/>
                </w:rPr>
                <w:t>CA_n78A-n257F</w:t>
              </w:r>
            </w:ins>
          </w:p>
        </w:tc>
      </w:tr>
      <w:tr w:rsidR="003456B9" w:rsidRPr="00AE4694" w:rsidTr="00AD21D3">
        <w:trPr>
          <w:trHeight w:val="288"/>
          <w:tblHeader/>
          <w:ins w:id="4159" w:author="Suhwan Lim" w:date="2019-04-18T13:44:00Z"/>
        </w:trPr>
        <w:tc>
          <w:tcPr>
            <w:tcW w:w="2136" w:type="dxa"/>
            <w:shd w:val="clear" w:color="auto" w:fill="auto"/>
            <w:noWrap/>
            <w:vAlign w:val="center"/>
          </w:tcPr>
          <w:p w:rsidR="003456B9" w:rsidRPr="00AE4694" w:rsidRDefault="003456B9" w:rsidP="003456B9">
            <w:pPr>
              <w:pStyle w:val="TAC"/>
              <w:rPr>
                <w:ins w:id="4160" w:author="Suhwan Lim" w:date="2019-04-18T13:44:00Z"/>
                <w:lang w:val="fi-FI" w:eastAsia="fi-FI"/>
              </w:rPr>
            </w:pPr>
            <w:ins w:id="4161" w:author="Suhwan Lim" w:date="2019-04-18T13:44:00Z">
              <w:r w:rsidRPr="001B0F7A">
                <w:rPr>
                  <w:noProof/>
                  <w:lang w:eastAsia="zh-CN"/>
                </w:rPr>
                <w:t>DC_5A-7A-7A_n78A-n257G</w:t>
              </w:r>
            </w:ins>
          </w:p>
        </w:tc>
        <w:tc>
          <w:tcPr>
            <w:tcW w:w="3212" w:type="dxa"/>
            <w:vAlign w:val="center"/>
          </w:tcPr>
          <w:p w:rsidR="003456B9" w:rsidRPr="001B0F7A" w:rsidRDefault="003456B9" w:rsidP="003456B9">
            <w:pPr>
              <w:keepNext/>
              <w:keepLines/>
              <w:spacing w:after="0"/>
              <w:jc w:val="center"/>
              <w:rPr>
                <w:ins w:id="4162" w:author="Suhwan Lim" w:date="2019-04-18T13:44:00Z"/>
                <w:rFonts w:ascii="Arial" w:hAnsi="Arial"/>
                <w:noProof/>
                <w:sz w:val="18"/>
                <w:lang w:eastAsia="zh-CN"/>
              </w:rPr>
            </w:pPr>
            <w:ins w:id="416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64" w:author="Suhwan Lim" w:date="2019-04-18T13:44:00Z"/>
                <w:rFonts w:ascii="Arial" w:hAnsi="Arial"/>
                <w:noProof/>
                <w:sz w:val="18"/>
                <w:lang w:eastAsia="zh-CN"/>
              </w:rPr>
            </w:pPr>
            <w:ins w:id="416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66" w:author="Suhwan Lim" w:date="2019-04-18T13:44:00Z"/>
                <w:rFonts w:ascii="Arial" w:hAnsi="Arial"/>
                <w:noProof/>
                <w:sz w:val="18"/>
                <w:lang w:eastAsia="zh-CN"/>
              </w:rPr>
            </w:pPr>
            <w:ins w:id="4167" w:author="Suhwan Lim" w:date="2019-04-18T13:44:00Z">
              <w:r w:rsidRPr="001B0F7A">
                <w:rPr>
                  <w:rFonts w:ascii="Arial" w:hAnsi="Arial"/>
                  <w:noProof/>
                  <w:sz w:val="18"/>
                  <w:lang w:eastAsia="zh-CN"/>
                </w:rPr>
                <w:t>DC_5A_n257A</w:t>
              </w:r>
            </w:ins>
          </w:p>
          <w:p w:rsidR="003456B9" w:rsidRPr="00AE4694" w:rsidRDefault="003456B9" w:rsidP="003456B9">
            <w:pPr>
              <w:pStyle w:val="TAC"/>
              <w:rPr>
                <w:ins w:id="4168" w:author="Suhwan Lim" w:date="2019-04-18T13:44:00Z"/>
                <w:lang w:val="fi-FI" w:eastAsia="fi-FI"/>
              </w:rPr>
            </w:pPr>
            <w:ins w:id="416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70" w:author="Suhwan Lim" w:date="2019-04-18T13:44:00Z"/>
                <w:lang w:val="fi-FI" w:eastAsia="fi-FI"/>
              </w:rPr>
            </w:pPr>
            <w:ins w:id="4171"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72" w:author="Suhwan Lim" w:date="2019-04-18T13:44:00Z"/>
                <w:lang w:val="fi-FI" w:eastAsia="fi-FI"/>
              </w:rPr>
            </w:pPr>
            <w:ins w:id="4173" w:author="Suhwan Lim" w:date="2019-04-18T13:44:00Z">
              <w:r w:rsidRPr="001B0F7A">
                <w:rPr>
                  <w:noProof/>
                  <w:lang w:eastAsia="zh-CN"/>
                </w:rPr>
                <w:t>CA_n78A-n257G</w:t>
              </w:r>
            </w:ins>
          </w:p>
        </w:tc>
      </w:tr>
      <w:tr w:rsidR="003456B9" w:rsidRPr="00AE4694" w:rsidTr="00AD21D3">
        <w:trPr>
          <w:trHeight w:val="288"/>
          <w:tblHeader/>
          <w:ins w:id="4174" w:author="Suhwan Lim" w:date="2019-04-18T13:44:00Z"/>
        </w:trPr>
        <w:tc>
          <w:tcPr>
            <w:tcW w:w="2136" w:type="dxa"/>
            <w:shd w:val="clear" w:color="auto" w:fill="auto"/>
            <w:noWrap/>
            <w:vAlign w:val="center"/>
          </w:tcPr>
          <w:p w:rsidR="003456B9" w:rsidRPr="00AE4694" w:rsidRDefault="003456B9" w:rsidP="003456B9">
            <w:pPr>
              <w:pStyle w:val="TAC"/>
              <w:rPr>
                <w:ins w:id="4175" w:author="Suhwan Lim" w:date="2019-04-18T13:44:00Z"/>
                <w:lang w:val="fi-FI" w:eastAsia="fi-FI"/>
              </w:rPr>
            </w:pPr>
            <w:ins w:id="4176" w:author="Suhwan Lim" w:date="2019-04-18T13:44:00Z">
              <w:r w:rsidRPr="001B0F7A">
                <w:rPr>
                  <w:noProof/>
                  <w:lang w:eastAsia="zh-CN"/>
                </w:rPr>
                <w:t>DC_5A-7A-7A_n78A-n257H</w:t>
              </w:r>
            </w:ins>
          </w:p>
        </w:tc>
        <w:tc>
          <w:tcPr>
            <w:tcW w:w="3212" w:type="dxa"/>
            <w:vAlign w:val="center"/>
          </w:tcPr>
          <w:p w:rsidR="003456B9" w:rsidRPr="001B0F7A" w:rsidRDefault="003456B9" w:rsidP="003456B9">
            <w:pPr>
              <w:keepNext/>
              <w:keepLines/>
              <w:spacing w:after="0"/>
              <w:jc w:val="center"/>
              <w:rPr>
                <w:ins w:id="4177" w:author="Suhwan Lim" w:date="2019-04-18T13:44:00Z"/>
                <w:rFonts w:ascii="Arial" w:hAnsi="Arial"/>
                <w:noProof/>
                <w:sz w:val="18"/>
                <w:lang w:eastAsia="zh-CN"/>
              </w:rPr>
            </w:pPr>
            <w:ins w:id="417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79" w:author="Suhwan Lim" w:date="2019-04-18T13:44:00Z"/>
                <w:rFonts w:ascii="Arial" w:hAnsi="Arial"/>
                <w:noProof/>
                <w:sz w:val="18"/>
                <w:lang w:eastAsia="zh-CN"/>
              </w:rPr>
            </w:pPr>
            <w:ins w:id="418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81" w:author="Suhwan Lim" w:date="2019-04-18T13:44:00Z"/>
                <w:rFonts w:ascii="Arial" w:hAnsi="Arial"/>
                <w:noProof/>
                <w:sz w:val="18"/>
                <w:lang w:eastAsia="zh-CN"/>
              </w:rPr>
            </w:pPr>
            <w:ins w:id="4182" w:author="Suhwan Lim" w:date="2019-04-18T13:44:00Z">
              <w:r w:rsidRPr="001B0F7A">
                <w:rPr>
                  <w:rFonts w:ascii="Arial" w:hAnsi="Arial"/>
                  <w:noProof/>
                  <w:sz w:val="18"/>
                  <w:lang w:eastAsia="zh-CN"/>
                </w:rPr>
                <w:t>DC_5A_n257A</w:t>
              </w:r>
            </w:ins>
          </w:p>
          <w:p w:rsidR="003456B9" w:rsidRPr="00AE4694" w:rsidRDefault="003456B9" w:rsidP="003456B9">
            <w:pPr>
              <w:pStyle w:val="TAC"/>
              <w:rPr>
                <w:ins w:id="4183" w:author="Suhwan Lim" w:date="2019-04-18T13:44:00Z"/>
                <w:lang w:val="fi-FI" w:eastAsia="fi-FI"/>
              </w:rPr>
            </w:pPr>
            <w:ins w:id="418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85" w:author="Suhwan Lim" w:date="2019-04-18T13:44:00Z"/>
                <w:lang w:val="fi-FI" w:eastAsia="fi-FI"/>
              </w:rPr>
            </w:pPr>
            <w:ins w:id="4186"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87" w:author="Suhwan Lim" w:date="2019-04-18T13:44:00Z"/>
                <w:lang w:val="fi-FI" w:eastAsia="fi-FI"/>
              </w:rPr>
            </w:pPr>
            <w:ins w:id="4188" w:author="Suhwan Lim" w:date="2019-04-18T13:44:00Z">
              <w:r w:rsidRPr="001B0F7A">
                <w:rPr>
                  <w:noProof/>
                  <w:lang w:eastAsia="zh-CN"/>
                </w:rPr>
                <w:t>CA_n78A-n257H</w:t>
              </w:r>
            </w:ins>
          </w:p>
        </w:tc>
      </w:tr>
      <w:tr w:rsidR="003456B9" w:rsidRPr="00AE4694" w:rsidTr="00AD21D3">
        <w:trPr>
          <w:trHeight w:val="288"/>
          <w:tblHeader/>
          <w:ins w:id="4189" w:author="Suhwan Lim" w:date="2019-04-18T13:44:00Z"/>
        </w:trPr>
        <w:tc>
          <w:tcPr>
            <w:tcW w:w="2136" w:type="dxa"/>
            <w:shd w:val="clear" w:color="auto" w:fill="auto"/>
            <w:noWrap/>
            <w:vAlign w:val="center"/>
          </w:tcPr>
          <w:p w:rsidR="003456B9" w:rsidRPr="00AE4694" w:rsidRDefault="003456B9" w:rsidP="003456B9">
            <w:pPr>
              <w:pStyle w:val="TAC"/>
              <w:rPr>
                <w:ins w:id="4190" w:author="Suhwan Lim" w:date="2019-04-18T13:44:00Z"/>
                <w:lang w:val="fi-FI" w:eastAsia="fi-FI"/>
              </w:rPr>
            </w:pPr>
            <w:ins w:id="4191" w:author="Suhwan Lim" w:date="2019-04-18T13:44:00Z">
              <w:r w:rsidRPr="001B0F7A">
                <w:rPr>
                  <w:noProof/>
                  <w:lang w:eastAsia="zh-CN"/>
                </w:rPr>
                <w:t>DC_5A-7A-7A_n78A-n257I</w:t>
              </w:r>
            </w:ins>
          </w:p>
        </w:tc>
        <w:tc>
          <w:tcPr>
            <w:tcW w:w="3212" w:type="dxa"/>
            <w:vAlign w:val="center"/>
          </w:tcPr>
          <w:p w:rsidR="003456B9" w:rsidRPr="001B0F7A" w:rsidRDefault="003456B9" w:rsidP="003456B9">
            <w:pPr>
              <w:keepNext/>
              <w:keepLines/>
              <w:spacing w:after="0"/>
              <w:jc w:val="center"/>
              <w:rPr>
                <w:ins w:id="4192" w:author="Suhwan Lim" w:date="2019-04-18T13:44:00Z"/>
                <w:rFonts w:ascii="Arial" w:hAnsi="Arial"/>
                <w:noProof/>
                <w:sz w:val="18"/>
                <w:lang w:eastAsia="zh-CN"/>
              </w:rPr>
            </w:pPr>
            <w:ins w:id="419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94" w:author="Suhwan Lim" w:date="2019-04-18T13:44:00Z"/>
                <w:rFonts w:ascii="Arial" w:hAnsi="Arial"/>
                <w:noProof/>
                <w:sz w:val="18"/>
                <w:lang w:eastAsia="zh-CN"/>
              </w:rPr>
            </w:pPr>
            <w:ins w:id="419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96" w:author="Suhwan Lim" w:date="2019-04-18T13:44:00Z"/>
                <w:rFonts w:ascii="Arial" w:hAnsi="Arial"/>
                <w:noProof/>
                <w:sz w:val="18"/>
                <w:lang w:eastAsia="zh-CN"/>
              </w:rPr>
            </w:pPr>
            <w:ins w:id="4197" w:author="Suhwan Lim" w:date="2019-04-18T13:44:00Z">
              <w:r w:rsidRPr="001B0F7A">
                <w:rPr>
                  <w:rFonts w:ascii="Arial" w:hAnsi="Arial"/>
                  <w:noProof/>
                  <w:sz w:val="18"/>
                  <w:lang w:eastAsia="zh-CN"/>
                </w:rPr>
                <w:t>DC_5A_n257A</w:t>
              </w:r>
            </w:ins>
          </w:p>
          <w:p w:rsidR="003456B9" w:rsidRPr="00AE4694" w:rsidRDefault="003456B9" w:rsidP="003456B9">
            <w:pPr>
              <w:pStyle w:val="TAC"/>
              <w:rPr>
                <w:ins w:id="4198" w:author="Suhwan Lim" w:date="2019-04-18T13:44:00Z"/>
                <w:lang w:val="fi-FI" w:eastAsia="fi-FI"/>
              </w:rPr>
            </w:pPr>
            <w:ins w:id="419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00" w:author="Suhwan Lim" w:date="2019-04-18T13:44:00Z"/>
                <w:lang w:val="fi-FI" w:eastAsia="fi-FI"/>
              </w:rPr>
            </w:pPr>
            <w:ins w:id="4201"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02" w:author="Suhwan Lim" w:date="2019-04-18T13:44:00Z"/>
                <w:lang w:val="fi-FI" w:eastAsia="fi-FI"/>
              </w:rPr>
            </w:pPr>
            <w:ins w:id="4203" w:author="Suhwan Lim" w:date="2019-04-18T13:44:00Z">
              <w:r w:rsidRPr="001B0F7A">
                <w:rPr>
                  <w:noProof/>
                  <w:lang w:eastAsia="zh-CN"/>
                </w:rPr>
                <w:t>CA_n78A-n257I</w:t>
              </w:r>
            </w:ins>
          </w:p>
        </w:tc>
      </w:tr>
      <w:tr w:rsidR="003456B9" w:rsidRPr="00AE4694" w:rsidTr="00AD21D3">
        <w:trPr>
          <w:trHeight w:val="288"/>
          <w:tblHeader/>
          <w:ins w:id="4204" w:author="Suhwan Lim" w:date="2019-04-18T13:44:00Z"/>
        </w:trPr>
        <w:tc>
          <w:tcPr>
            <w:tcW w:w="2136" w:type="dxa"/>
            <w:shd w:val="clear" w:color="auto" w:fill="auto"/>
            <w:noWrap/>
            <w:vAlign w:val="center"/>
          </w:tcPr>
          <w:p w:rsidR="003456B9" w:rsidRPr="00AE4694" w:rsidRDefault="003456B9" w:rsidP="003456B9">
            <w:pPr>
              <w:pStyle w:val="TAC"/>
              <w:rPr>
                <w:ins w:id="4205" w:author="Suhwan Lim" w:date="2019-04-18T13:44:00Z"/>
                <w:lang w:val="fi-FI" w:eastAsia="fi-FI"/>
              </w:rPr>
            </w:pPr>
            <w:ins w:id="4206" w:author="Suhwan Lim" w:date="2019-04-18T13:44:00Z">
              <w:r w:rsidRPr="001B0F7A">
                <w:rPr>
                  <w:noProof/>
                  <w:lang w:eastAsia="zh-CN"/>
                </w:rPr>
                <w:t>DC_5A-7A-7A_n78A-n257J</w:t>
              </w:r>
            </w:ins>
          </w:p>
        </w:tc>
        <w:tc>
          <w:tcPr>
            <w:tcW w:w="3212" w:type="dxa"/>
            <w:vAlign w:val="center"/>
          </w:tcPr>
          <w:p w:rsidR="003456B9" w:rsidRPr="001B0F7A" w:rsidRDefault="003456B9" w:rsidP="003456B9">
            <w:pPr>
              <w:keepNext/>
              <w:keepLines/>
              <w:spacing w:after="0"/>
              <w:jc w:val="center"/>
              <w:rPr>
                <w:ins w:id="4207" w:author="Suhwan Lim" w:date="2019-04-18T13:44:00Z"/>
                <w:rFonts w:ascii="Arial" w:hAnsi="Arial"/>
                <w:noProof/>
                <w:sz w:val="18"/>
                <w:lang w:eastAsia="zh-CN"/>
              </w:rPr>
            </w:pPr>
            <w:ins w:id="420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09" w:author="Suhwan Lim" w:date="2019-04-18T13:44:00Z"/>
                <w:rFonts w:ascii="Arial" w:hAnsi="Arial"/>
                <w:noProof/>
                <w:sz w:val="18"/>
                <w:lang w:eastAsia="zh-CN"/>
              </w:rPr>
            </w:pPr>
            <w:ins w:id="421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11" w:author="Suhwan Lim" w:date="2019-04-18T13:44:00Z"/>
                <w:rFonts w:ascii="Arial" w:hAnsi="Arial"/>
                <w:noProof/>
                <w:sz w:val="18"/>
                <w:lang w:eastAsia="zh-CN"/>
              </w:rPr>
            </w:pPr>
            <w:ins w:id="4212" w:author="Suhwan Lim" w:date="2019-04-18T13:44:00Z">
              <w:r w:rsidRPr="001B0F7A">
                <w:rPr>
                  <w:rFonts w:ascii="Arial" w:hAnsi="Arial"/>
                  <w:noProof/>
                  <w:sz w:val="18"/>
                  <w:lang w:eastAsia="zh-CN"/>
                </w:rPr>
                <w:t>DC_5A_n257A</w:t>
              </w:r>
            </w:ins>
          </w:p>
          <w:p w:rsidR="003456B9" w:rsidRPr="00AE4694" w:rsidRDefault="003456B9" w:rsidP="003456B9">
            <w:pPr>
              <w:pStyle w:val="TAC"/>
              <w:rPr>
                <w:ins w:id="4213" w:author="Suhwan Lim" w:date="2019-04-18T13:44:00Z"/>
                <w:lang w:val="fi-FI" w:eastAsia="fi-FI"/>
              </w:rPr>
            </w:pPr>
            <w:ins w:id="421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15" w:author="Suhwan Lim" w:date="2019-04-18T13:44:00Z"/>
                <w:lang w:val="fi-FI" w:eastAsia="fi-FI"/>
              </w:rPr>
            </w:pPr>
            <w:ins w:id="4216"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17" w:author="Suhwan Lim" w:date="2019-04-18T13:44:00Z"/>
                <w:lang w:val="fi-FI" w:eastAsia="fi-FI"/>
              </w:rPr>
            </w:pPr>
            <w:ins w:id="4218" w:author="Suhwan Lim" w:date="2019-04-18T13:44:00Z">
              <w:r w:rsidRPr="001B0F7A">
                <w:rPr>
                  <w:noProof/>
                  <w:lang w:eastAsia="zh-CN"/>
                </w:rPr>
                <w:t>CA_n78A-n257J</w:t>
              </w:r>
            </w:ins>
          </w:p>
        </w:tc>
      </w:tr>
      <w:tr w:rsidR="003456B9" w:rsidRPr="00AE4694" w:rsidTr="00AD21D3">
        <w:trPr>
          <w:trHeight w:val="288"/>
          <w:tblHeader/>
          <w:ins w:id="4219" w:author="Suhwan Lim" w:date="2019-04-18T13:44:00Z"/>
        </w:trPr>
        <w:tc>
          <w:tcPr>
            <w:tcW w:w="2136" w:type="dxa"/>
            <w:shd w:val="clear" w:color="auto" w:fill="auto"/>
            <w:noWrap/>
            <w:vAlign w:val="center"/>
          </w:tcPr>
          <w:p w:rsidR="003456B9" w:rsidRPr="00AE4694" w:rsidRDefault="003456B9" w:rsidP="003456B9">
            <w:pPr>
              <w:pStyle w:val="TAC"/>
              <w:rPr>
                <w:ins w:id="4220" w:author="Suhwan Lim" w:date="2019-04-18T13:44:00Z"/>
                <w:lang w:val="fi-FI" w:eastAsia="fi-FI"/>
              </w:rPr>
            </w:pPr>
            <w:ins w:id="4221" w:author="Suhwan Lim" w:date="2019-04-18T13:44:00Z">
              <w:r w:rsidRPr="001B0F7A">
                <w:rPr>
                  <w:noProof/>
                  <w:lang w:eastAsia="zh-CN"/>
                </w:rPr>
                <w:t>DC_5A-7A-7A_n78A-n257K</w:t>
              </w:r>
            </w:ins>
          </w:p>
        </w:tc>
        <w:tc>
          <w:tcPr>
            <w:tcW w:w="3212" w:type="dxa"/>
            <w:vAlign w:val="center"/>
          </w:tcPr>
          <w:p w:rsidR="003456B9" w:rsidRPr="001B0F7A" w:rsidRDefault="003456B9" w:rsidP="003456B9">
            <w:pPr>
              <w:keepNext/>
              <w:keepLines/>
              <w:spacing w:after="0"/>
              <w:jc w:val="center"/>
              <w:rPr>
                <w:ins w:id="4222" w:author="Suhwan Lim" w:date="2019-04-18T13:44:00Z"/>
                <w:rFonts w:ascii="Arial" w:hAnsi="Arial"/>
                <w:noProof/>
                <w:sz w:val="18"/>
                <w:lang w:eastAsia="zh-CN"/>
              </w:rPr>
            </w:pPr>
            <w:ins w:id="422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24" w:author="Suhwan Lim" w:date="2019-04-18T13:44:00Z"/>
                <w:rFonts w:ascii="Arial" w:hAnsi="Arial"/>
                <w:noProof/>
                <w:sz w:val="18"/>
                <w:lang w:eastAsia="zh-CN"/>
              </w:rPr>
            </w:pPr>
            <w:ins w:id="422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26" w:author="Suhwan Lim" w:date="2019-04-18T13:44:00Z"/>
                <w:rFonts w:ascii="Arial" w:hAnsi="Arial"/>
                <w:noProof/>
                <w:sz w:val="18"/>
                <w:lang w:eastAsia="zh-CN"/>
              </w:rPr>
            </w:pPr>
            <w:ins w:id="4227" w:author="Suhwan Lim" w:date="2019-04-18T13:44:00Z">
              <w:r w:rsidRPr="001B0F7A">
                <w:rPr>
                  <w:rFonts w:ascii="Arial" w:hAnsi="Arial"/>
                  <w:noProof/>
                  <w:sz w:val="18"/>
                  <w:lang w:eastAsia="zh-CN"/>
                </w:rPr>
                <w:t>DC_5A_n257A</w:t>
              </w:r>
            </w:ins>
          </w:p>
          <w:p w:rsidR="003456B9" w:rsidRPr="00AE4694" w:rsidRDefault="003456B9" w:rsidP="003456B9">
            <w:pPr>
              <w:pStyle w:val="TAC"/>
              <w:rPr>
                <w:ins w:id="4228" w:author="Suhwan Lim" w:date="2019-04-18T13:44:00Z"/>
                <w:lang w:val="fi-FI" w:eastAsia="fi-FI"/>
              </w:rPr>
            </w:pPr>
            <w:ins w:id="422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30" w:author="Suhwan Lim" w:date="2019-04-18T13:44:00Z"/>
                <w:lang w:val="fi-FI" w:eastAsia="fi-FI"/>
              </w:rPr>
            </w:pPr>
            <w:ins w:id="4231"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32" w:author="Suhwan Lim" w:date="2019-04-18T13:44:00Z"/>
                <w:lang w:val="fi-FI" w:eastAsia="fi-FI"/>
              </w:rPr>
            </w:pPr>
            <w:ins w:id="4233" w:author="Suhwan Lim" w:date="2019-04-18T13:44:00Z">
              <w:r w:rsidRPr="001B0F7A">
                <w:rPr>
                  <w:noProof/>
                  <w:lang w:eastAsia="zh-CN"/>
                </w:rPr>
                <w:t>CA_n78A-n257K</w:t>
              </w:r>
            </w:ins>
          </w:p>
        </w:tc>
      </w:tr>
      <w:tr w:rsidR="003456B9" w:rsidRPr="00AE4694" w:rsidTr="00AD21D3">
        <w:trPr>
          <w:trHeight w:val="288"/>
          <w:tblHeader/>
          <w:ins w:id="4234" w:author="Suhwan Lim" w:date="2019-04-18T13:44:00Z"/>
        </w:trPr>
        <w:tc>
          <w:tcPr>
            <w:tcW w:w="2136" w:type="dxa"/>
            <w:shd w:val="clear" w:color="auto" w:fill="auto"/>
            <w:noWrap/>
            <w:vAlign w:val="center"/>
          </w:tcPr>
          <w:p w:rsidR="003456B9" w:rsidRPr="00AE4694" w:rsidRDefault="003456B9" w:rsidP="003456B9">
            <w:pPr>
              <w:pStyle w:val="TAC"/>
              <w:rPr>
                <w:ins w:id="4235" w:author="Suhwan Lim" w:date="2019-04-18T13:44:00Z"/>
                <w:lang w:val="fi-FI" w:eastAsia="fi-FI"/>
              </w:rPr>
            </w:pPr>
            <w:ins w:id="4236" w:author="Suhwan Lim" w:date="2019-04-18T13:44:00Z">
              <w:r w:rsidRPr="001B0F7A">
                <w:rPr>
                  <w:noProof/>
                  <w:lang w:eastAsia="zh-CN"/>
                </w:rPr>
                <w:t>DC_5A-7A-7A_n78A-n257L</w:t>
              </w:r>
            </w:ins>
          </w:p>
        </w:tc>
        <w:tc>
          <w:tcPr>
            <w:tcW w:w="3212" w:type="dxa"/>
            <w:vAlign w:val="center"/>
          </w:tcPr>
          <w:p w:rsidR="003456B9" w:rsidRPr="001B0F7A" w:rsidRDefault="003456B9" w:rsidP="003456B9">
            <w:pPr>
              <w:keepNext/>
              <w:keepLines/>
              <w:spacing w:after="0"/>
              <w:jc w:val="center"/>
              <w:rPr>
                <w:ins w:id="4237" w:author="Suhwan Lim" w:date="2019-04-18T13:44:00Z"/>
                <w:rFonts w:ascii="Arial" w:hAnsi="Arial"/>
                <w:noProof/>
                <w:sz w:val="18"/>
                <w:lang w:eastAsia="zh-CN"/>
              </w:rPr>
            </w:pPr>
            <w:ins w:id="423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39" w:author="Suhwan Lim" w:date="2019-04-18T13:44:00Z"/>
                <w:rFonts w:ascii="Arial" w:hAnsi="Arial"/>
                <w:noProof/>
                <w:sz w:val="18"/>
                <w:lang w:eastAsia="zh-CN"/>
              </w:rPr>
            </w:pPr>
            <w:ins w:id="424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41" w:author="Suhwan Lim" w:date="2019-04-18T13:44:00Z"/>
                <w:rFonts w:ascii="Arial" w:hAnsi="Arial"/>
                <w:noProof/>
                <w:sz w:val="18"/>
                <w:lang w:eastAsia="zh-CN"/>
              </w:rPr>
            </w:pPr>
            <w:ins w:id="4242" w:author="Suhwan Lim" w:date="2019-04-18T13:44:00Z">
              <w:r w:rsidRPr="001B0F7A">
                <w:rPr>
                  <w:rFonts w:ascii="Arial" w:hAnsi="Arial"/>
                  <w:noProof/>
                  <w:sz w:val="18"/>
                  <w:lang w:eastAsia="zh-CN"/>
                </w:rPr>
                <w:t>DC_5A_n257A</w:t>
              </w:r>
            </w:ins>
          </w:p>
          <w:p w:rsidR="003456B9" w:rsidRPr="00AE4694" w:rsidRDefault="003456B9" w:rsidP="003456B9">
            <w:pPr>
              <w:pStyle w:val="TAC"/>
              <w:rPr>
                <w:ins w:id="4243" w:author="Suhwan Lim" w:date="2019-04-18T13:44:00Z"/>
                <w:lang w:val="fi-FI" w:eastAsia="fi-FI"/>
              </w:rPr>
            </w:pPr>
            <w:ins w:id="424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45" w:author="Suhwan Lim" w:date="2019-04-18T13:44:00Z"/>
                <w:lang w:val="fi-FI" w:eastAsia="fi-FI"/>
              </w:rPr>
            </w:pPr>
            <w:ins w:id="4246"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47" w:author="Suhwan Lim" w:date="2019-04-18T13:44:00Z"/>
                <w:lang w:val="fi-FI" w:eastAsia="fi-FI"/>
              </w:rPr>
            </w:pPr>
            <w:ins w:id="4248" w:author="Suhwan Lim" w:date="2019-04-18T13:44:00Z">
              <w:r w:rsidRPr="001B0F7A">
                <w:rPr>
                  <w:noProof/>
                  <w:lang w:eastAsia="zh-CN"/>
                </w:rPr>
                <w:t>CA_n78A-n257L</w:t>
              </w:r>
            </w:ins>
          </w:p>
        </w:tc>
      </w:tr>
      <w:tr w:rsidR="003456B9" w:rsidRPr="00AE4694" w:rsidTr="00AD21D3">
        <w:trPr>
          <w:trHeight w:val="288"/>
          <w:tblHeader/>
          <w:ins w:id="4249" w:author="Suhwan Lim" w:date="2019-04-18T13:44:00Z"/>
        </w:trPr>
        <w:tc>
          <w:tcPr>
            <w:tcW w:w="2136" w:type="dxa"/>
            <w:shd w:val="clear" w:color="auto" w:fill="auto"/>
            <w:noWrap/>
            <w:vAlign w:val="center"/>
          </w:tcPr>
          <w:p w:rsidR="003456B9" w:rsidRPr="00AE4694" w:rsidRDefault="003456B9" w:rsidP="003456B9">
            <w:pPr>
              <w:pStyle w:val="TAC"/>
              <w:rPr>
                <w:ins w:id="4250" w:author="Suhwan Lim" w:date="2019-04-18T13:44:00Z"/>
                <w:lang w:val="fi-FI" w:eastAsia="fi-FI"/>
              </w:rPr>
            </w:pPr>
            <w:ins w:id="4251" w:author="Suhwan Lim" w:date="2019-04-18T13:44:00Z">
              <w:r w:rsidRPr="001B0F7A">
                <w:rPr>
                  <w:noProof/>
                  <w:lang w:eastAsia="zh-CN"/>
                </w:rPr>
                <w:t>DC_5A-7A-7A_n78A-n257M</w:t>
              </w:r>
            </w:ins>
          </w:p>
        </w:tc>
        <w:tc>
          <w:tcPr>
            <w:tcW w:w="3212" w:type="dxa"/>
            <w:vAlign w:val="center"/>
          </w:tcPr>
          <w:p w:rsidR="003456B9" w:rsidRPr="001B0F7A" w:rsidRDefault="003456B9" w:rsidP="003456B9">
            <w:pPr>
              <w:keepNext/>
              <w:keepLines/>
              <w:spacing w:after="0"/>
              <w:jc w:val="center"/>
              <w:rPr>
                <w:ins w:id="4252" w:author="Suhwan Lim" w:date="2019-04-18T13:44:00Z"/>
                <w:rFonts w:ascii="Arial" w:hAnsi="Arial"/>
                <w:noProof/>
                <w:sz w:val="18"/>
                <w:lang w:eastAsia="zh-CN"/>
              </w:rPr>
            </w:pPr>
            <w:ins w:id="425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54" w:author="Suhwan Lim" w:date="2019-04-18T13:44:00Z"/>
                <w:rFonts w:ascii="Arial" w:hAnsi="Arial"/>
                <w:noProof/>
                <w:sz w:val="18"/>
                <w:lang w:eastAsia="zh-CN"/>
              </w:rPr>
            </w:pPr>
            <w:ins w:id="425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56" w:author="Suhwan Lim" w:date="2019-04-18T13:44:00Z"/>
                <w:rFonts w:ascii="Arial" w:hAnsi="Arial"/>
                <w:noProof/>
                <w:sz w:val="18"/>
                <w:lang w:eastAsia="zh-CN"/>
              </w:rPr>
            </w:pPr>
            <w:ins w:id="4257" w:author="Suhwan Lim" w:date="2019-04-18T13:44:00Z">
              <w:r w:rsidRPr="001B0F7A">
                <w:rPr>
                  <w:rFonts w:ascii="Arial" w:hAnsi="Arial"/>
                  <w:noProof/>
                  <w:sz w:val="18"/>
                  <w:lang w:eastAsia="zh-CN"/>
                </w:rPr>
                <w:t>DC_5A_n257A</w:t>
              </w:r>
            </w:ins>
          </w:p>
          <w:p w:rsidR="003456B9" w:rsidRPr="00AE4694" w:rsidRDefault="003456B9" w:rsidP="003456B9">
            <w:pPr>
              <w:pStyle w:val="TAC"/>
              <w:rPr>
                <w:ins w:id="4258" w:author="Suhwan Lim" w:date="2019-04-18T13:44:00Z"/>
                <w:lang w:val="fi-FI" w:eastAsia="fi-FI"/>
              </w:rPr>
            </w:pPr>
            <w:ins w:id="425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60" w:author="Suhwan Lim" w:date="2019-04-18T13:44:00Z"/>
                <w:lang w:val="fi-FI" w:eastAsia="fi-FI"/>
              </w:rPr>
            </w:pPr>
            <w:ins w:id="4261"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62" w:author="Suhwan Lim" w:date="2019-04-18T13:44:00Z"/>
                <w:lang w:val="fi-FI" w:eastAsia="fi-FI"/>
              </w:rPr>
            </w:pPr>
            <w:ins w:id="4263" w:author="Suhwan Lim" w:date="2019-04-18T13:44: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rFonts w:eastAsia="맑은 고딕" w:hint="eastAsia"/>
                <w:noProof/>
                <w:lang w:eastAsia="ko-KR"/>
              </w:rPr>
              <w:t>DC_5A</w:t>
            </w:r>
            <w:r w:rsidRPr="00AE4694">
              <w:rPr>
                <w:rFonts w:eastAsia="맑은 고딕"/>
                <w:noProof/>
                <w:lang w:eastAsia="ko-KR"/>
              </w:rPr>
              <w:t>-7A</w:t>
            </w:r>
            <w:r w:rsidRPr="00AE4694">
              <w:rPr>
                <w:rFonts w:eastAsia="맑은 고딕" w:hint="eastAsia"/>
                <w:noProof/>
                <w:lang w:eastAsia="ko-KR"/>
              </w:rPr>
              <w:t>_n78A-n257A</w:t>
            </w:r>
          </w:p>
        </w:tc>
        <w:tc>
          <w:tcPr>
            <w:tcW w:w="3212" w:type="dxa"/>
            <w:vAlign w:val="center"/>
          </w:tcPr>
          <w:p w:rsidR="003456B9" w:rsidRPr="00AE4694" w:rsidRDefault="003456B9" w:rsidP="003456B9">
            <w:pPr>
              <w:pStyle w:val="TAC"/>
              <w:rPr>
                <w:noProof/>
                <w:lang w:eastAsia="zh-CN"/>
              </w:rPr>
            </w:pPr>
            <w:r w:rsidRPr="00AE4694">
              <w:rPr>
                <w:noProof/>
                <w:lang w:eastAsia="zh-CN"/>
              </w:rPr>
              <w:t>DC_5A_n78A</w:t>
            </w:r>
          </w:p>
          <w:p w:rsidR="003456B9" w:rsidRPr="00AE4694" w:rsidRDefault="003456B9" w:rsidP="003456B9">
            <w:pPr>
              <w:pStyle w:val="TAC"/>
              <w:rPr>
                <w:noProof/>
                <w:lang w:eastAsia="zh-CN"/>
              </w:rPr>
            </w:pPr>
            <w:r w:rsidRPr="00AE4694">
              <w:rPr>
                <w:noProof/>
                <w:lang w:eastAsia="zh-CN"/>
              </w:rPr>
              <w:t>DC_5A_n257A</w:t>
            </w:r>
          </w:p>
          <w:p w:rsidR="003456B9" w:rsidRPr="00AE4694" w:rsidRDefault="003456B9" w:rsidP="003456B9">
            <w:pPr>
              <w:pStyle w:val="TAC"/>
              <w:rPr>
                <w:noProof/>
                <w:lang w:eastAsia="zh-CN"/>
              </w:rPr>
            </w:pPr>
            <w:r w:rsidRPr="00AE4694">
              <w:rPr>
                <w:noProof/>
                <w:lang w:eastAsia="zh-CN"/>
              </w:rPr>
              <w:t>DC_7A_n78A</w:t>
            </w:r>
          </w:p>
          <w:p w:rsidR="003456B9" w:rsidRPr="00AE4694" w:rsidRDefault="003456B9" w:rsidP="003456B9">
            <w:pPr>
              <w:pStyle w:val="TAC"/>
              <w:rPr>
                <w:lang w:val="fi-FI" w:eastAsia="fi-FI"/>
              </w:rPr>
            </w:pPr>
            <w:r w:rsidRPr="00AE4694">
              <w:rPr>
                <w:noProof/>
                <w:lang w:eastAsia="zh-CN"/>
              </w:rPr>
              <w:t>DC_7A_n257A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rFonts w:eastAsia="맑은 고딕"/>
                <w:noProof/>
                <w:lang w:eastAsia="ko-KR"/>
              </w:rPr>
              <w:t>CA_5</w:t>
            </w:r>
            <w:r w:rsidRPr="00AE4694">
              <w:rPr>
                <w:rFonts w:eastAsia="맑은 고딕" w:hint="eastAsia"/>
                <w:noProof/>
                <w:lang w:eastAsia="ko-KR"/>
              </w:rPr>
              <w:t>A</w:t>
            </w:r>
            <w:r w:rsidRPr="00AE4694">
              <w:rPr>
                <w:rFonts w:eastAsia="맑은 고딕"/>
                <w:noProof/>
                <w:lang w:eastAsia="ko-KR"/>
              </w:rPr>
              <w:t>-7A</w:t>
            </w:r>
          </w:p>
        </w:tc>
        <w:tc>
          <w:tcPr>
            <w:tcW w:w="0" w:type="auto"/>
            <w:vAlign w:val="center"/>
          </w:tcPr>
          <w:p w:rsidR="003456B9" w:rsidRPr="00AE4694" w:rsidRDefault="003456B9" w:rsidP="003456B9">
            <w:pPr>
              <w:pStyle w:val="TAC"/>
              <w:rPr>
                <w:lang w:val="fi-FI" w:eastAsia="fi-FI"/>
              </w:rPr>
            </w:pPr>
            <w:r w:rsidRPr="00AE4694">
              <w:rPr>
                <w:rFonts w:eastAsia="맑은 고딕" w:hint="eastAsia"/>
                <w:noProof/>
                <w:lang w:eastAsia="ko-KR"/>
              </w:rPr>
              <w:t>CA_n78A-n257A</w:t>
            </w:r>
          </w:p>
        </w:tc>
      </w:tr>
      <w:tr w:rsidR="003456B9" w:rsidRPr="00AE4694" w:rsidTr="00AD21D3">
        <w:trPr>
          <w:trHeight w:val="288"/>
          <w:tblHeader/>
          <w:ins w:id="4264" w:author="Suhwan Lim" w:date="2019-04-18T13:44:00Z"/>
        </w:trPr>
        <w:tc>
          <w:tcPr>
            <w:tcW w:w="2136" w:type="dxa"/>
            <w:shd w:val="clear" w:color="auto" w:fill="auto"/>
            <w:noWrap/>
            <w:vAlign w:val="center"/>
          </w:tcPr>
          <w:p w:rsidR="003456B9" w:rsidRPr="00AE4694" w:rsidRDefault="003456B9" w:rsidP="003456B9">
            <w:pPr>
              <w:pStyle w:val="TAC"/>
              <w:rPr>
                <w:ins w:id="4265" w:author="Suhwan Lim" w:date="2019-04-18T13:44:00Z"/>
                <w:rFonts w:eastAsia="맑은 고딕"/>
                <w:noProof/>
                <w:lang w:eastAsia="ko-KR"/>
              </w:rPr>
            </w:pPr>
            <w:ins w:id="4266" w:author="Suhwan Lim" w:date="2019-04-18T13:44:00Z">
              <w:r w:rsidRPr="001B0F7A">
                <w:rPr>
                  <w:noProof/>
                  <w:lang w:eastAsia="zh-CN"/>
                </w:rPr>
                <w:t>DC_5A-7A_n78A-n257D</w:t>
              </w:r>
            </w:ins>
          </w:p>
        </w:tc>
        <w:tc>
          <w:tcPr>
            <w:tcW w:w="3212" w:type="dxa"/>
            <w:vAlign w:val="center"/>
          </w:tcPr>
          <w:p w:rsidR="003456B9" w:rsidRPr="001B0F7A" w:rsidRDefault="003456B9" w:rsidP="003456B9">
            <w:pPr>
              <w:keepNext/>
              <w:keepLines/>
              <w:spacing w:after="0"/>
              <w:jc w:val="center"/>
              <w:rPr>
                <w:ins w:id="4267" w:author="Suhwan Lim" w:date="2019-04-18T13:44:00Z"/>
                <w:rFonts w:ascii="Arial" w:hAnsi="Arial"/>
                <w:noProof/>
                <w:sz w:val="18"/>
                <w:lang w:eastAsia="zh-CN"/>
              </w:rPr>
            </w:pPr>
            <w:ins w:id="426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69" w:author="Suhwan Lim" w:date="2019-04-18T13:44:00Z"/>
                <w:rFonts w:ascii="Arial" w:hAnsi="Arial"/>
                <w:noProof/>
                <w:sz w:val="18"/>
                <w:lang w:eastAsia="zh-CN"/>
              </w:rPr>
            </w:pPr>
            <w:ins w:id="427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71" w:author="Suhwan Lim" w:date="2019-04-18T13:44:00Z"/>
                <w:rFonts w:ascii="Arial" w:hAnsi="Arial"/>
                <w:noProof/>
                <w:sz w:val="18"/>
                <w:lang w:eastAsia="zh-CN"/>
              </w:rPr>
            </w:pPr>
            <w:ins w:id="4272" w:author="Suhwan Lim" w:date="2019-04-18T13:44:00Z">
              <w:r w:rsidRPr="001B0F7A">
                <w:rPr>
                  <w:rFonts w:ascii="Arial" w:hAnsi="Arial"/>
                  <w:noProof/>
                  <w:sz w:val="18"/>
                  <w:lang w:eastAsia="zh-CN"/>
                </w:rPr>
                <w:t>DC_5A_n257A</w:t>
              </w:r>
            </w:ins>
          </w:p>
          <w:p w:rsidR="003456B9" w:rsidRPr="00AE4694" w:rsidRDefault="003456B9" w:rsidP="003456B9">
            <w:pPr>
              <w:pStyle w:val="TAC"/>
              <w:rPr>
                <w:ins w:id="4273" w:author="Suhwan Lim" w:date="2019-04-18T13:44:00Z"/>
                <w:noProof/>
                <w:lang w:eastAsia="zh-CN"/>
              </w:rPr>
            </w:pPr>
            <w:ins w:id="427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75" w:author="Suhwan Lim" w:date="2019-04-18T13:44:00Z"/>
                <w:rFonts w:eastAsia="맑은 고딕"/>
                <w:noProof/>
                <w:lang w:eastAsia="ko-KR"/>
              </w:rPr>
            </w:pPr>
            <w:ins w:id="4276"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277" w:author="Suhwan Lim" w:date="2019-04-18T13:44:00Z"/>
                <w:rFonts w:eastAsia="맑은 고딕"/>
                <w:noProof/>
                <w:lang w:eastAsia="ko-KR"/>
              </w:rPr>
            </w:pPr>
            <w:ins w:id="4278" w:author="Suhwan Lim" w:date="2019-04-18T13:44:00Z">
              <w:r w:rsidRPr="001B0F7A">
                <w:rPr>
                  <w:noProof/>
                  <w:lang w:eastAsia="zh-CN"/>
                </w:rPr>
                <w:t>CA_n78A-n257D</w:t>
              </w:r>
            </w:ins>
          </w:p>
        </w:tc>
      </w:tr>
      <w:tr w:rsidR="003456B9" w:rsidRPr="00AE4694" w:rsidTr="00AD21D3">
        <w:trPr>
          <w:trHeight w:val="288"/>
          <w:tblHeader/>
          <w:ins w:id="4279" w:author="Suhwan Lim" w:date="2019-04-18T13:44:00Z"/>
        </w:trPr>
        <w:tc>
          <w:tcPr>
            <w:tcW w:w="2136" w:type="dxa"/>
            <w:shd w:val="clear" w:color="auto" w:fill="auto"/>
            <w:noWrap/>
            <w:vAlign w:val="center"/>
          </w:tcPr>
          <w:p w:rsidR="003456B9" w:rsidRPr="00AE4694" w:rsidRDefault="003456B9" w:rsidP="003456B9">
            <w:pPr>
              <w:pStyle w:val="TAC"/>
              <w:rPr>
                <w:ins w:id="4280" w:author="Suhwan Lim" w:date="2019-04-18T13:44:00Z"/>
                <w:rFonts w:eastAsia="맑은 고딕"/>
                <w:noProof/>
                <w:lang w:eastAsia="ko-KR"/>
              </w:rPr>
            </w:pPr>
            <w:ins w:id="4281" w:author="Suhwan Lim" w:date="2019-04-18T13:44:00Z">
              <w:r w:rsidRPr="001B0F7A">
                <w:rPr>
                  <w:noProof/>
                  <w:lang w:eastAsia="zh-CN"/>
                </w:rPr>
                <w:t>DC_5A-7A_n78A-n257E</w:t>
              </w:r>
            </w:ins>
          </w:p>
        </w:tc>
        <w:tc>
          <w:tcPr>
            <w:tcW w:w="3212" w:type="dxa"/>
            <w:vAlign w:val="center"/>
          </w:tcPr>
          <w:p w:rsidR="003456B9" w:rsidRPr="001B0F7A" w:rsidRDefault="003456B9" w:rsidP="003456B9">
            <w:pPr>
              <w:keepNext/>
              <w:keepLines/>
              <w:spacing w:after="0"/>
              <w:jc w:val="center"/>
              <w:rPr>
                <w:ins w:id="4282" w:author="Suhwan Lim" w:date="2019-04-18T13:44:00Z"/>
                <w:rFonts w:ascii="Arial" w:hAnsi="Arial"/>
                <w:noProof/>
                <w:sz w:val="18"/>
                <w:lang w:eastAsia="zh-CN"/>
              </w:rPr>
            </w:pPr>
            <w:ins w:id="428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84" w:author="Suhwan Lim" w:date="2019-04-18T13:44:00Z"/>
                <w:rFonts w:ascii="Arial" w:hAnsi="Arial"/>
                <w:noProof/>
                <w:sz w:val="18"/>
                <w:lang w:eastAsia="zh-CN"/>
              </w:rPr>
            </w:pPr>
            <w:ins w:id="428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86" w:author="Suhwan Lim" w:date="2019-04-18T13:44:00Z"/>
                <w:rFonts w:ascii="Arial" w:hAnsi="Arial"/>
                <w:noProof/>
                <w:sz w:val="18"/>
                <w:lang w:eastAsia="zh-CN"/>
              </w:rPr>
            </w:pPr>
            <w:ins w:id="4287" w:author="Suhwan Lim" w:date="2019-04-18T13:44:00Z">
              <w:r w:rsidRPr="001B0F7A">
                <w:rPr>
                  <w:rFonts w:ascii="Arial" w:hAnsi="Arial"/>
                  <w:noProof/>
                  <w:sz w:val="18"/>
                  <w:lang w:eastAsia="zh-CN"/>
                </w:rPr>
                <w:t>DC_5A_n257A</w:t>
              </w:r>
            </w:ins>
          </w:p>
          <w:p w:rsidR="003456B9" w:rsidRPr="00AE4694" w:rsidRDefault="003456B9" w:rsidP="003456B9">
            <w:pPr>
              <w:pStyle w:val="TAC"/>
              <w:rPr>
                <w:ins w:id="4288" w:author="Suhwan Lim" w:date="2019-04-18T13:44:00Z"/>
                <w:noProof/>
                <w:lang w:eastAsia="zh-CN"/>
              </w:rPr>
            </w:pPr>
            <w:ins w:id="428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90" w:author="Suhwan Lim" w:date="2019-04-18T13:44:00Z"/>
                <w:rFonts w:eastAsia="맑은 고딕"/>
                <w:noProof/>
                <w:lang w:eastAsia="ko-KR"/>
              </w:rPr>
            </w:pPr>
            <w:ins w:id="4291"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292" w:author="Suhwan Lim" w:date="2019-04-18T13:44:00Z"/>
                <w:rFonts w:eastAsia="맑은 고딕"/>
                <w:noProof/>
                <w:lang w:eastAsia="ko-KR"/>
              </w:rPr>
            </w:pPr>
            <w:ins w:id="4293" w:author="Suhwan Lim" w:date="2019-04-18T13:44:00Z">
              <w:r w:rsidRPr="001B0F7A">
                <w:rPr>
                  <w:noProof/>
                  <w:lang w:eastAsia="zh-CN"/>
                </w:rPr>
                <w:t>CA_n78A-n257E</w:t>
              </w:r>
            </w:ins>
          </w:p>
        </w:tc>
      </w:tr>
      <w:tr w:rsidR="003456B9" w:rsidRPr="00AE4694" w:rsidTr="00AD21D3">
        <w:trPr>
          <w:trHeight w:val="288"/>
          <w:tblHeader/>
          <w:ins w:id="4294" w:author="Suhwan Lim" w:date="2019-04-18T13:44:00Z"/>
        </w:trPr>
        <w:tc>
          <w:tcPr>
            <w:tcW w:w="2136" w:type="dxa"/>
            <w:shd w:val="clear" w:color="auto" w:fill="auto"/>
            <w:noWrap/>
            <w:vAlign w:val="center"/>
          </w:tcPr>
          <w:p w:rsidR="003456B9" w:rsidRPr="00AE4694" w:rsidRDefault="003456B9" w:rsidP="003456B9">
            <w:pPr>
              <w:pStyle w:val="TAC"/>
              <w:rPr>
                <w:ins w:id="4295" w:author="Suhwan Lim" w:date="2019-04-18T13:44:00Z"/>
                <w:rFonts w:eastAsia="맑은 고딕"/>
                <w:noProof/>
                <w:lang w:eastAsia="ko-KR"/>
              </w:rPr>
            </w:pPr>
            <w:ins w:id="4296" w:author="Suhwan Lim" w:date="2019-04-18T13:44:00Z">
              <w:r w:rsidRPr="001B0F7A">
                <w:rPr>
                  <w:noProof/>
                  <w:lang w:eastAsia="zh-CN"/>
                </w:rPr>
                <w:t>DC_5A-7A_n78A-n257F</w:t>
              </w:r>
            </w:ins>
          </w:p>
        </w:tc>
        <w:tc>
          <w:tcPr>
            <w:tcW w:w="3212" w:type="dxa"/>
            <w:vAlign w:val="center"/>
          </w:tcPr>
          <w:p w:rsidR="003456B9" w:rsidRPr="001B0F7A" w:rsidRDefault="003456B9" w:rsidP="003456B9">
            <w:pPr>
              <w:keepNext/>
              <w:keepLines/>
              <w:spacing w:after="0"/>
              <w:jc w:val="center"/>
              <w:rPr>
                <w:ins w:id="4297" w:author="Suhwan Lim" w:date="2019-04-18T13:44:00Z"/>
                <w:rFonts w:ascii="Arial" w:hAnsi="Arial"/>
                <w:noProof/>
                <w:sz w:val="18"/>
                <w:lang w:eastAsia="zh-CN"/>
              </w:rPr>
            </w:pPr>
            <w:ins w:id="429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99" w:author="Suhwan Lim" w:date="2019-04-18T13:44:00Z"/>
                <w:rFonts w:ascii="Arial" w:hAnsi="Arial"/>
                <w:noProof/>
                <w:sz w:val="18"/>
                <w:lang w:eastAsia="zh-CN"/>
              </w:rPr>
            </w:pPr>
            <w:ins w:id="430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01" w:author="Suhwan Lim" w:date="2019-04-18T13:44:00Z"/>
                <w:rFonts w:ascii="Arial" w:hAnsi="Arial"/>
                <w:noProof/>
                <w:sz w:val="18"/>
                <w:lang w:eastAsia="zh-CN"/>
              </w:rPr>
            </w:pPr>
            <w:ins w:id="4302" w:author="Suhwan Lim" w:date="2019-04-18T13:44:00Z">
              <w:r w:rsidRPr="001B0F7A">
                <w:rPr>
                  <w:rFonts w:ascii="Arial" w:hAnsi="Arial"/>
                  <w:noProof/>
                  <w:sz w:val="18"/>
                  <w:lang w:eastAsia="zh-CN"/>
                </w:rPr>
                <w:t>DC_5A_n257A</w:t>
              </w:r>
            </w:ins>
          </w:p>
          <w:p w:rsidR="003456B9" w:rsidRPr="00AE4694" w:rsidRDefault="003456B9" w:rsidP="003456B9">
            <w:pPr>
              <w:pStyle w:val="TAC"/>
              <w:rPr>
                <w:ins w:id="4303" w:author="Suhwan Lim" w:date="2019-04-18T13:44:00Z"/>
                <w:noProof/>
                <w:lang w:eastAsia="zh-CN"/>
              </w:rPr>
            </w:pPr>
            <w:ins w:id="430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05" w:author="Suhwan Lim" w:date="2019-04-18T13:44:00Z"/>
                <w:rFonts w:eastAsia="맑은 고딕"/>
                <w:noProof/>
                <w:lang w:eastAsia="ko-KR"/>
              </w:rPr>
            </w:pPr>
            <w:ins w:id="4306"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07" w:author="Suhwan Lim" w:date="2019-04-18T13:44:00Z"/>
                <w:rFonts w:eastAsia="맑은 고딕"/>
                <w:noProof/>
                <w:lang w:eastAsia="ko-KR"/>
              </w:rPr>
            </w:pPr>
            <w:ins w:id="4308" w:author="Suhwan Lim" w:date="2019-04-18T13:44:00Z">
              <w:r w:rsidRPr="001B0F7A">
                <w:rPr>
                  <w:noProof/>
                  <w:lang w:eastAsia="zh-CN"/>
                </w:rPr>
                <w:t>CA_n78A-n257F</w:t>
              </w:r>
            </w:ins>
          </w:p>
        </w:tc>
      </w:tr>
      <w:tr w:rsidR="003456B9" w:rsidRPr="00AE4694" w:rsidTr="00AD21D3">
        <w:trPr>
          <w:trHeight w:val="288"/>
          <w:tblHeader/>
          <w:ins w:id="4309" w:author="Suhwan Lim" w:date="2019-04-18T13:44:00Z"/>
        </w:trPr>
        <w:tc>
          <w:tcPr>
            <w:tcW w:w="2136" w:type="dxa"/>
            <w:shd w:val="clear" w:color="auto" w:fill="auto"/>
            <w:noWrap/>
            <w:vAlign w:val="center"/>
          </w:tcPr>
          <w:p w:rsidR="003456B9" w:rsidRPr="00AE4694" w:rsidRDefault="003456B9" w:rsidP="003456B9">
            <w:pPr>
              <w:pStyle w:val="TAC"/>
              <w:rPr>
                <w:ins w:id="4310" w:author="Suhwan Lim" w:date="2019-04-18T13:44:00Z"/>
                <w:rFonts w:eastAsia="맑은 고딕"/>
                <w:noProof/>
                <w:lang w:eastAsia="ko-KR"/>
              </w:rPr>
            </w:pPr>
            <w:ins w:id="4311" w:author="Suhwan Lim" w:date="2019-04-18T13:44:00Z">
              <w:r w:rsidRPr="001B0F7A">
                <w:rPr>
                  <w:noProof/>
                  <w:lang w:eastAsia="zh-CN"/>
                </w:rPr>
                <w:t>DC_5A-7A_n78A-n257G</w:t>
              </w:r>
            </w:ins>
          </w:p>
        </w:tc>
        <w:tc>
          <w:tcPr>
            <w:tcW w:w="3212" w:type="dxa"/>
            <w:vAlign w:val="center"/>
          </w:tcPr>
          <w:p w:rsidR="003456B9" w:rsidRPr="001B0F7A" w:rsidRDefault="003456B9" w:rsidP="003456B9">
            <w:pPr>
              <w:keepNext/>
              <w:keepLines/>
              <w:spacing w:after="0"/>
              <w:jc w:val="center"/>
              <w:rPr>
                <w:ins w:id="4312" w:author="Suhwan Lim" w:date="2019-04-18T13:44:00Z"/>
                <w:rFonts w:ascii="Arial" w:hAnsi="Arial"/>
                <w:noProof/>
                <w:sz w:val="18"/>
                <w:lang w:eastAsia="zh-CN"/>
              </w:rPr>
            </w:pPr>
            <w:ins w:id="431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14" w:author="Suhwan Lim" w:date="2019-04-18T13:44:00Z"/>
                <w:rFonts w:ascii="Arial" w:hAnsi="Arial"/>
                <w:noProof/>
                <w:sz w:val="18"/>
                <w:lang w:eastAsia="zh-CN"/>
              </w:rPr>
            </w:pPr>
            <w:ins w:id="431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16" w:author="Suhwan Lim" w:date="2019-04-18T13:44:00Z"/>
                <w:rFonts w:ascii="Arial" w:hAnsi="Arial"/>
                <w:noProof/>
                <w:sz w:val="18"/>
                <w:lang w:eastAsia="zh-CN"/>
              </w:rPr>
            </w:pPr>
            <w:ins w:id="4317" w:author="Suhwan Lim" w:date="2019-04-18T13:44:00Z">
              <w:r w:rsidRPr="001B0F7A">
                <w:rPr>
                  <w:rFonts w:ascii="Arial" w:hAnsi="Arial"/>
                  <w:noProof/>
                  <w:sz w:val="18"/>
                  <w:lang w:eastAsia="zh-CN"/>
                </w:rPr>
                <w:t>DC_5A_n257A</w:t>
              </w:r>
            </w:ins>
          </w:p>
          <w:p w:rsidR="003456B9" w:rsidRPr="00AE4694" w:rsidRDefault="003456B9" w:rsidP="003456B9">
            <w:pPr>
              <w:pStyle w:val="TAC"/>
              <w:rPr>
                <w:ins w:id="4318" w:author="Suhwan Lim" w:date="2019-04-18T13:44:00Z"/>
                <w:noProof/>
                <w:lang w:eastAsia="zh-CN"/>
              </w:rPr>
            </w:pPr>
            <w:ins w:id="431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20" w:author="Suhwan Lim" w:date="2019-04-18T13:44:00Z"/>
                <w:rFonts w:eastAsia="맑은 고딕"/>
                <w:noProof/>
                <w:lang w:eastAsia="ko-KR"/>
              </w:rPr>
            </w:pPr>
            <w:ins w:id="4321"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22" w:author="Suhwan Lim" w:date="2019-04-18T13:44:00Z"/>
                <w:rFonts w:eastAsia="맑은 고딕"/>
                <w:noProof/>
                <w:lang w:eastAsia="ko-KR"/>
              </w:rPr>
            </w:pPr>
            <w:ins w:id="4323" w:author="Suhwan Lim" w:date="2019-04-18T13:44:00Z">
              <w:r w:rsidRPr="001B0F7A">
                <w:rPr>
                  <w:noProof/>
                  <w:lang w:eastAsia="zh-CN"/>
                </w:rPr>
                <w:t>CA_n78A-n257G</w:t>
              </w:r>
            </w:ins>
          </w:p>
        </w:tc>
      </w:tr>
      <w:tr w:rsidR="003456B9" w:rsidRPr="00AE4694" w:rsidTr="00AD21D3">
        <w:trPr>
          <w:trHeight w:val="288"/>
          <w:tblHeader/>
          <w:ins w:id="4324" w:author="Suhwan Lim" w:date="2019-04-18T13:44:00Z"/>
        </w:trPr>
        <w:tc>
          <w:tcPr>
            <w:tcW w:w="2136" w:type="dxa"/>
            <w:shd w:val="clear" w:color="auto" w:fill="auto"/>
            <w:noWrap/>
            <w:vAlign w:val="center"/>
          </w:tcPr>
          <w:p w:rsidR="003456B9" w:rsidRPr="00AE4694" w:rsidRDefault="003456B9" w:rsidP="003456B9">
            <w:pPr>
              <w:pStyle w:val="TAC"/>
              <w:rPr>
                <w:ins w:id="4325" w:author="Suhwan Lim" w:date="2019-04-18T13:44:00Z"/>
                <w:rFonts w:eastAsia="맑은 고딕"/>
                <w:noProof/>
                <w:lang w:eastAsia="ko-KR"/>
              </w:rPr>
            </w:pPr>
            <w:ins w:id="4326" w:author="Suhwan Lim" w:date="2019-04-18T13:44:00Z">
              <w:r w:rsidRPr="001B0F7A">
                <w:rPr>
                  <w:noProof/>
                  <w:lang w:eastAsia="zh-CN"/>
                </w:rPr>
                <w:t>DC_5A-7A_n78A-n257H</w:t>
              </w:r>
            </w:ins>
          </w:p>
        </w:tc>
        <w:tc>
          <w:tcPr>
            <w:tcW w:w="3212" w:type="dxa"/>
            <w:vAlign w:val="center"/>
          </w:tcPr>
          <w:p w:rsidR="003456B9" w:rsidRPr="001B0F7A" w:rsidRDefault="003456B9" w:rsidP="003456B9">
            <w:pPr>
              <w:keepNext/>
              <w:keepLines/>
              <w:spacing w:after="0"/>
              <w:jc w:val="center"/>
              <w:rPr>
                <w:ins w:id="4327" w:author="Suhwan Lim" w:date="2019-04-18T13:44:00Z"/>
                <w:rFonts w:ascii="Arial" w:hAnsi="Arial"/>
                <w:noProof/>
                <w:sz w:val="18"/>
                <w:lang w:eastAsia="zh-CN"/>
              </w:rPr>
            </w:pPr>
            <w:ins w:id="432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29" w:author="Suhwan Lim" w:date="2019-04-18T13:44:00Z"/>
                <w:rFonts w:ascii="Arial" w:hAnsi="Arial"/>
                <w:noProof/>
                <w:sz w:val="18"/>
                <w:lang w:eastAsia="zh-CN"/>
              </w:rPr>
            </w:pPr>
            <w:ins w:id="433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31" w:author="Suhwan Lim" w:date="2019-04-18T13:44:00Z"/>
                <w:rFonts w:ascii="Arial" w:hAnsi="Arial"/>
                <w:noProof/>
                <w:sz w:val="18"/>
                <w:lang w:eastAsia="zh-CN"/>
              </w:rPr>
            </w:pPr>
            <w:ins w:id="4332" w:author="Suhwan Lim" w:date="2019-04-18T13:44:00Z">
              <w:r w:rsidRPr="001B0F7A">
                <w:rPr>
                  <w:rFonts w:ascii="Arial" w:hAnsi="Arial"/>
                  <w:noProof/>
                  <w:sz w:val="18"/>
                  <w:lang w:eastAsia="zh-CN"/>
                </w:rPr>
                <w:t>DC_5A_n257A</w:t>
              </w:r>
            </w:ins>
          </w:p>
          <w:p w:rsidR="003456B9" w:rsidRPr="00AE4694" w:rsidRDefault="003456B9" w:rsidP="003456B9">
            <w:pPr>
              <w:pStyle w:val="TAC"/>
              <w:rPr>
                <w:ins w:id="4333" w:author="Suhwan Lim" w:date="2019-04-18T13:44:00Z"/>
                <w:noProof/>
                <w:lang w:eastAsia="zh-CN"/>
              </w:rPr>
            </w:pPr>
            <w:ins w:id="433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35" w:author="Suhwan Lim" w:date="2019-04-18T13:44:00Z"/>
                <w:rFonts w:eastAsia="맑은 고딕"/>
                <w:noProof/>
                <w:lang w:eastAsia="ko-KR"/>
              </w:rPr>
            </w:pPr>
            <w:ins w:id="4336"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37" w:author="Suhwan Lim" w:date="2019-04-18T13:44:00Z"/>
                <w:rFonts w:eastAsia="맑은 고딕"/>
                <w:noProof/>
                <w:lang w:eastAsia="ko-KR"/>
              </w:rPr>
            </w:pPr>
            <w:ins w:id="4338" w:author="Suhwan Lim" w:date="2019-04-18T13:44:00Z">
              <w:r w:rsidRPr="001B0F7A">
                <w:rPr>
                  <w:noProof/>
                  <w:lang w:eastAsia="zh-CN"/>
                </w:rPr>
                <w:t>CA_n78A-n257H</w:t>
              </w:r>
            </w:ins>
          </w:p>
        </w:tc>
      </w:tr>
      <w:tr w:rsidR="003456B9" w:rsidRPr="00AE4694" w:rsidTr="00AD21D3">
        <w:trPr>
          <w:trHeight w:val="288"/>
          <w:tblHeader/>
          <w:ins w:id="4339" w:author="Suhwan Lim" w:date="2019-04-18T13:44:00Z"/>
        </w:trPr>
        <w:tc>
          <w:tcPr>
            <w:tcW w:w="2136" w:type="dxa"/>
            <w:shd w:val="clear" w:color="auto" w:fill="auto"/>
            <w:noWrap/>
            <w:vAlign w:val="center"/>
          </w:tcPr>
          <w:p w:rsidR="003456B9" w:rsidRPr="00AE4694" w:rsidRDefault="003456B9" w:rsidP="003456B9">
            <w:pPr>
              <w:pStyle w:val="TAC"/>
              <w:rPr>
                <w:ins w:id="4340" w:author="Suhwan Lim" w:date="2019-04-18T13:44:00Z"/>
                <w:rFonts w:eastAsia="맑은 고딕"/>
                <w:noProof/>
                <w:lang w:eastAsia="ko-KR"/>
              </w:rPr>
            </w:pPr>
            <w:ins w:id="4341" w:author="Suhwan Lim" w:date="2019-04-18T13:44:00Z">
              <w:r w:rsidRPr="001B0F7A">
                <w:rPr>
                  <w:noProof/>
                  <w:lang w:eastAsia="zh-CN"/>
                </w:rPr>
                <w:t>DC_5A-7A_n78A-n257I</w:t>
              </w:r>
            </w:ins>
          </w:p>
        </w:tc>
        <w:tc>
          <w:tcPr>
            <w:tcW w:w="3212" w:type="dxa"/>
            <w:vAlign w:val="center"/>
          </w:tcPr>
          <w:p w:rsidR="003456B9" w:rsidRPr="001B0F7A" w:rsidRDefault="003456B9" w:rsidP="003456B9">
            <w:pPr>
              <w:keepNext/>
              <w:keepLines/>
              <w:spacing w:after="0"/>
              <w:jc w:val="center"/>
              <w:rPr>
                <w:ins w:id="4342" w:author="Suhwan Lim" w:date="2019-04-18T13:44:00Z"/>
                <w:rFonts w:ascii="Arial" w:hAnsi="Arial"/>
                <w:noProof/>
                <w:sz w:val="18"/>
                <w:lang w:eastAsia="zh-CN"/>
              </w:rPr>
            </w:pPr>
            <w:ins w:id="434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44" w:author="Suhwan Lim" w:date="2019-04-18T13:44:00Z"/>
                <w:rFonts w:ascii="Arial" w:hAnsi="Arial"/>
                <w:noProof/>
                <w:sz w:val="18"/>
                <w:lang w:eastAsia="zh-CN"/>
              </w:rPr>
            </w:pPr>
            <w:ins w:id="434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46" w:author="Suhwan Lim" w:date="2019-04-18T13:44:00Z"/>
                <w:rFonts w:ascii="Arial" w:hAnsi="Arial"/>
                <w:noProof/>
                <w:sz w:val="18"/>
                <w:lang w:eastAsia="zh-CN"/>
              </w:rPr>
            </w:pPr>
            <w:ins w:id="4347" w:author="Suhwan Lim" w:date="2019-04-18T13:44:00Z">
              <w:r w:rsidRPr="001B0F7A">
                <w:rPr>
                  <w:rFonts w:ascii="Arial" w:hAnsi="Arial"/>
                  <w:noProof/>
                  <w:sz w:val="18"/>
                  <w:lang w:eastAsia="zh-CN"/>
                </w:rPr>
                <w:t>DC_5A_n257A</w:t>
              </w:r>
            </w:ins>
          </w:p>
          <w:p w:rsidR="003456B9" w:rsidRPr="00AE4694" w:rsidRDefault="003456B9" w:rsidP="003456B9">
            <w:pPr>
              <w:pStyle w:val="TAC"/>
              <w:rPr>
                <w:ins w:id="4348" w:author="Suhwan Lim" w:date="2019-04-18T13:44:00Z"/>
                <w:noProof/>
                <w:lang w:eastAsia="zh-CN"/>
              </w:rPr>
            </w:pPr>
            <w:ins w:id="434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50" w:author="Suhwan Lim" w:date="2019-04-18T13:44:00Z"/>
                <w:rFonts w:eastAsia="맑은 고딕"/>
                <w:noProof/>
                <w:lang w:eastAsia="ko-KR"/>
              </w:rPr>
            </w:pPr>
            <w:ins w:id="4351"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52" w:author="Suhwan Lim" w:date="2019-04-18T13:44:00Z"/>
                <w:rFonts w:eastAsia="맑은 고딕"/>
                <w:noProof/>
                <w:lang w:eastAsia="ko-KR"/>
              </w:rPr>
            </w:pPr>
            <w:ins w:id="4353" w:author="Suhwan Lim" w:date="2019-04-18T13:44:00Z">
              <w:r w:rsidRPr="001B0F7A">
                <w:rPr>
                  <w:noProof/>
                  <w:lang w:eastAsia="zh-CN"/>
                </w:rPr>
                <w:t>CA_n78A-n257I</w:t>
              </w:r>
            </w:ins>
          </w:p>
        </w:tc>
      </w:tr>
      <w:tr w:rsidR="003456B9" w:rsidRPr="00AE4694" w:rsidTr="00AD21D3">
        <w:trPr>
          <w:trHeight w:val="288"/>
          <w:tblHeader/>
          <w:ins w:id="4354" w:author="Suhwan Lim" w:date="2019-04-18T13:44:00Z"/>
        </w:trPr>
        <w:tc>
          <w:tcPr>
            <w:tcW w:w="2136" w:type="dxa"/>
            <w:shd w:val="clear" w:color="auto" w:fill="auto"/>
            <w:noWrap/>
            <w:vAlign w:val="center"/>
          </w:tcPr>
          <w:p w:rsidR="003456B9" w:rsidRPr="00AE4694" w:rsidRDefault="003456B9" w:rsidP="003456B9">
            <w:pPr>
              <w:pStyle w:val="TAC"/>
              <w:rPr>
                <w:ins w:id="4355" w:author="Suhwan Lim" w:date="2019-04-18T13:44:00Z"/>
                <w:rFonts w:eastAsia="맑은 고딕"/>
                <w:noProof/>
                <w:lang w:eastAsia="ko-KR"/>
              </w:rPr>
            </w:pPr>
            <w:ins w:id="4356" w:author="Suhwan Lim" w:date="2019-04-18T13:44:00Z">
              <w:r w:rsidRPr="001B0F7A">
                <w:rPr>
                  <w:noProof/>
                  <w:lang w:eastAsia="zh-CN"/>
                </w:rPr>
                <w:lastRenderedPageBreak/>
                <w:t>DC_5A-7A_n78A-n257J</w:t>
              </w:r>
            </w:ins>
          </w:p>
        </w:tc>
        <w:tc>
          <w:tcPr>
            <w:tcW w:w="3212" w:type="dxa"/>
            <w:vAlign w:val="center"/>
          </w:tcPr>
          <w:p w:rsidR="003456B9" w:rsidRPr="001B0F7A" w:rsidRDefault="003456B9" w:rsidP="003456B9">
            <w:pPr>
              <w:keepNext/>
              <w:keepLines/>
              <w:spacing w:after="0"/>
              <w:jc w:val="center"/>
              <w:rPr>
                <w:ins w:id="4357" w:author="Suhwan Lim" w:date="2019-04-18T13:44:00Z"/>
                <w:rFonts w:ascii="Arial" w:hAnsi="Arial"/>
                <w:noProof/>
                <w:sz w:val="18"/>
                <w:lang w:eastAsia="zh-CN"/>
              </w:rPr>
            </w:pPr>
            <w:ins w:id="435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59" w:author="Suhwan Lim" w:date="2019-04-18T13:44:00Z"/>
                <w:rFonts w:ascii="Arial" w:hAnsi="Arial"/>
                <w:noProof/>
                <w:sz w:val="18"/>
                <w:lang w:eastAsia="zh-CN"/>
              </w:rPr>
            </w:pPr>
            <w:ins w:id="436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61" w:author="Suhwan Lim" w:date="2019-04-18T13:44:00Z"/>
                <w:rFonts w:ascii="Arial" w:hAnsi="Arial"/>
                <w:noProof/>
                <w:sz w:val="18"/>
                <w:lang w:eastAsia="zh-CN"/>
              </w:rPr>
            </w:pPr>
            <w:ins w:id="4362" w:author="Suhwan Lim" w:date="2019-04-18T13:44:00Z">
              <w:r w:rsidRPr="001B0F7A">
                <w:rPr>
                  <w:rFonts w:ascii="Arial" w:hAnsi="Arial"/>
                  <w:noProof/>
                  <w:sz w:val="18"/>
                  <w:lang w:eastAsia="zh-CN"/>
                </w:rPr>
                <w:t>DC_5A_n257A</w:t>
              </w:r>
            </w:ins>
          </w:p>
          <w:p w:rsidR="003456B9" w:rsidRPr="00AE4694" w:rsidRDefault="003456B9" w:rsidP="003456B9">
            <w:pPr>
              <w:pStyle w:val="TAC"/>
              <w:rPr>
                <w:ins w:id="4363" w:author="Suhwan Lim" w:date="2019-04-18T13:44:00Z"/>
                <w:noProof/>
                <w:lang w:eastAsia="zh-CN"/>
              </w:rPr>
            </w:pPr>
            <w:ins w:id="436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65" w:author="Suhwan Lim" w:date="2019-04-18T13:44:00Z"/>
                <w:rFonts w:eastAsia="맑은 고딕"/>
                <w:noProof/>
                <w:lang w:eastAsia="ko-KR"/>
              </w:rPr>
            </w:pPr>
            <w:ins w:id="4366"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67" w:author="Suhwan Lim" w:date="2019-04-18T13:44:00Z"/>
                <w:rFonts w:eastAsia="맑은 고딕"/>
                <w:noProof/>
                <w:lang w:eastAsia="ko-KR"/>
              </w:rPr>
            </w:pPr>
            <w:ins w:id="4368" w:author="Suhwan Lim" w:date="2019-04-18T13:44:00Z">
              <w:r w:rsidRPr="001B0F7A">
                <w:rPr>
                  <w:noProof/>
                  <w:lang w:eastAsia="zh-CN"/>
                </w:rPr>
                <w:t>CA_n78A-n257J</w:t>
              </w:r>
            </w:ins>
          </w:p>
        </w:tc>
      </w:tr>
      <w:tr w:rsidR="003456B9" w:rsidRPr="00AE4694" w:rsidTr="00AD21D3">
        <w:trPr>
          <w:trHeight w:val="288"/>
          <w:tblHeader/>
          <w:ins w:id="4369" w:author="Suhwan Lim" w:date="2019-04-18T13:44:00Z"/>
        </w:trPr>
        <w:tc>
          <w:tcPr>
            <w:tcW w:w="2136" w:type="dxa"/>
            <w:shd w:val="clear" w:color="auto" w:fill="auto"/>
            <w:noWrap/>
            <w:vAlign w:val="center"/>
          </w:tcPr>
          <w:p w:rsidR="003456B9" w:rsidRPr="00AE4694" w:rsidRDefault="003456B9" w:rsidP="003456B9">
            <w:pPr>
              <w:pStyle w:val="TAC"/>
              <w:rPr>
                <w:ins w:id="4370" w:author="Suhwan Lim" w:date="2019-04-18T13:44:00Z"/>
                <w:rFonts w:eastAsia="맑은 고딕"/>
                <w:noProof/>
                <w:lang w:eastAsia="ko-KR"/>
              </w:rPr>
            </w:pPr>
            <w:ins w:id="4371" w:author="Suhwan Lim" w:date="2019-04-18T13:44:00Z">
              <w:r w:rsidRPr="001B0F7A">
                <w:rPr>
                  <w:noProof/>
                  <w:lang w:eastAsia="zh-CN"/>
                </w:rPr>
                <w:t>DC_5A-7A_n78A-n257K</w:t>
              </w:r>
            </w:ins>
          </w:p>
        </w:tc>
        <w:tc>
          <w:tcPr>
            <w:tcW w:w="3212" w:type="dxa"/>
            <w:vAlign w:val="center"/>
          </w:tcPr>
          <w:p w:rsidR="003456B9" w:rsidRPr="001B0F7A" w:rsidRDefault="003456B9" w:rsidP="003456B9">
            <w:pPr>
              <w:keepNext/>
              <w:keepLines/>
              <w:spacing w:after="0"/>
              <w:jc w:val="center"/>
              <w:rPr>
                <w:ins w:id="4372" w:author="Suhwan Lim" w:date="2019-04-18T13:44:00Z"/>
                <w:rFonts w:ascii="Arial" w:hAnsi="Arial"/>
                <w:noProof/>
                <w:sz w:val="18"/>
                <w:lang w:eastAsia="zh-CN"/>
              </w:rPr>
            </w:pPr>
            <w:ins w:id="437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74" w:author="Suhwan Lim" w:date="2019-04-18T13:44:00Z"/>
                <w:rFonts w:ascii="Arial" w:hAnsi="Arial"/>
                <w:noProof/>
                <w:sz w:val="18"/>
                <w:lang w:eastAsia="zh-CN"/>
              </w:rPr>
            </w:pPr>
            <w:ins w:id="437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76" w:author="Suhwan Lim" w:date="2019-04-18T13:44:00Z"/>
                <w:rFonts w:ascii="Arial" w:hAnsi="Arial"/>
                <w:noProof/>
                <w:sz w:val="18"/>
                <w:lang w:eastAsia="zh-CN"/>
              </w:rPr>
            </w:pPr>
            <w:ins w:id="4377" w:author="Suhwan Lim" w:date="2019-04-18T13:44:00Z">
              <w:r w:rsidRPr="001B0F7A">
                <w:rPr>
                  <w:rFonts w:ascii="Arial" w:hAnsi="Arial"/>
                  <w:noProof/>
                  <w:sz w:val="18"/>
                  <w:lang w:eastAsia="zh-CN"/>
                </w:rPr>
                <w:t>DC_5A_n257A</w:t>
              </w:r>
            </w:ins>
          </w:p>
          <w:p w:rsidR="003456B9" w:rsidRPr="00AE4694" w:rsidRDefault="003456B9" w:rsidP="003456B9">
            <w:pPr>
              <w:pStyle w:val="TAC"/>
              <w:rPr>
                <w:ins w:id="4378" w:author="Suhwan Lim" w:date="2019-04-18T13:44:00Z"/>
                <w:noProof/>
                <w:lang w:eastAsia="zh-CN"/>
              </w:rPr>
            </w:pPr>
            <w:ins w:id="437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80" w:author="Suhwan Lim" w:date="2019-04-18T13:44:00Z"/>
                <w:rFonts w:eastAsia="맑은 고딕"/>
                <w:noProof/>
                <w:lang w:eastAsia="ko-KR"/>
              </w:rPr>
            </w:pPr>
            <w:ins w:id="4381"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82" w:author="Suhwan Lim" w:date="2019-04-18T13:44:00Z"/>
                <w:rFonts w:eastAsia="맑은 고딕"/>
                <w:noProof/>
                <w:lang w:eastAsia="ko-KR"/>
              </w:rPr>
            </w:pPr>
            <w:ins w:id="4383" w:author="Suhwan Lim" w:date="2019-04-18T13:44:00Z">
              <w:r w:rsidRPr="001B0F7A">
                <w:rPr>
                  <w:noProof/>
                  <w:lang w:eastAsia="zh-CN"/>
                </w:rPr>
                <w:t>CA_n78A-n257K</w:t>
              </w:r>
            </w:ins>
          </w:p>
        </w:tc>
      </w:tr>
      <w:tr w:rsidR="003456B9" w:rsidRPr="00AE4694" w:rsidTr="00AD21D3">
        <w:trPr>
          <w:trHeight w:val="288"/>
          <w:tblHeader/>
          <w:ins w:id="4384" w:author="Suhwan Lim" w:date="2019-04-18T13:44:00Z"/>
        </w:trPr>
        <w:tc>
          <w:tcPr>
            <w:tcW w:w="2136" w:type="dxa"/>
            <w:shd w:val="clear" w:color="auto" w:fill="auto"/>
            <w:noWrap/>
            <w:vAlign w:val="center"/>
          </w:tcPr>
          <w:p w:rsidR="003456B9" w:rsidRPr="00AE4694" w:rsidRDefault="003456B9" w:rsidP="003456B9">
            <w:pPr>
              <w:pStyle w:val="TAC"/>
              <w:rPr>
                <w:ins w:id="4385" w:author="Suhwan Lim" w:date="2019-04-18T13:44:00Z"/>
                <w:rFonts w:eastAsia="맑은 고딕"/>
                <w:noProof/>
                <w:lang w:eastAsia="ko-KR"/>
              </w:rPr>
            </w:pPr>
            <w:ins w:id="4386" w:author="Suhwan Lim" w:date="2019-04-18T13:44:00Z">
              <w:r w:rsidRPr="001B0F7A">
                <w:rPr>
                  <w:noProof/>
                  <w:lang w:eastAsia="zh-CN"/>
                </w:rPr>
                <w:t>DC_5A-7A_n78A-n257L</w:t>
              </w:r>
            </w:ins>
          </w:p>
        </w:tc>
        <w:tc>
          <w:tcPr>
            <w:tcW w:w="3212" w:type="dxa"/>
            <w:vAlign w:val="center"/>
          </w:tcPr>
          <w:p w:rsidR="003456B9" w:rsidRPr="001B0F7A" w:rsidRDefault="003456B9" w:rsidP="003456B9">
            <w:pPr>
              <w:keepNext/>
              <w:keepLines/>
              <w:spacing w:after="0"/>
              <w:jc w:val="center"/>
              <w:rPr>
                <w:ins w:id="4387" w:author="Suhwan Lim" w:date="2019-04-18T13:44:00Z"/>
                <w:rFonts w:ascii="Arial" w:hAnsi="Arial"/>
                <w:noProof/>
                <w:sz w:val="18"/>
                <w:lang w:eastAsia="zh-CN"/>
              </w:rPr>
            </w:pPr>
            <w:ins w:id="4388"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89" w:author="Suhwan Lim" w:date="2019-04-18T13:44:00Z"/>
                <w:rFonts w:ascii="Arial" w:hAnsi="Arial"/>
                <w:noProof/>
                <w:sz w:val="18"/>
                <w:lang w:eastAsia="zh-CN"/>
              </w:rPr>
            </w:pPr>
            <w:ins w:id="4390"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91" w:author="Suhwan Lim" w:date="2019-04-18T13:44:00Z"/>
                <w:rFonts w:ascii="Arial" w:hAnsi="Arial"/>
                <w:noProof/>
                <w:sz w:val="18"/>
                <w:lang w:eastAsia="zh-CN"/>
              </w:rPr>
            </w:pPr>
            <w:ins w:id="4392" w:author="Suhwan Lim" w:date="2019-04-18T13:44:00Z">
              <w:r w:rsidRPr="001B0F7A">
                <w:rPr>
                  <w:rFonts w:ascii="Arial" w:hAnsi="Arial"/>
                  <w:noProof/>
                  <w:sz w:val="18"/>
                  <w:lang w:eastAsia="zh-CN"/>
                </w:rPr>
                <w:t>DC_5A_n257A</w:t>
              </w:r>
            </w:ins>
          </w:p>
          <w:p w:rsidR="003456B9" w:rsidRPr="00AE4694" w:rsidRDefault="003456B9" w:rsidP="003456B9">
            <w:pPr>
              <w:pStyle w:val="TAC"/>
              <w:rPr>
                <w:ins w:id="4393" w:author="Suhwan Lim" w:date="2019-04-18T13:44:00Z"/>
                <w:noProof/>
                <w:lang w:eastAsia="zh-CN"/>
              </w:rPr>
            </w:pPr>
            <w:ins w:id="4394"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95" w:author="Suhwan Lim" w:date="2019-04-18T13:44:00Z"/>
                <w:rFonts w:eastAsia="맑은 고딕"/>
                <w:noProof/>
                <w:lang w:eastAsia="ko-KR"/>
              </w:rPr>
            </w:pPr>
            <w:ins w:id="4396"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97" w:author="Suhwan Lim" w:date="2019-04-18T13:44:00Z"/>
                <w:rFonts w:eastAsia="맑은 고딕"/>
                <w:noProof/>
                <w:lang w:eastAsia="ko-KR"/>
              </w:rPr>
            </w:pPr>
            <w:ins w:id="4398" w:author="Suhwan Lim" w:date="2019-04-18T13:44:00Z">
              <w:r w:rsidRPr="001B0F7A">
                <w:rPr>
                  <w:noProof/>
                  <w:lang w:eastAsia="zh-CN"/>
                </w:rPr>
                <w:t>CA_n78A-n257L</w:t>
              </w:r>
            </w:ins>
          </w:p>
        </w:tc>
      </w:tr>
      <w:tr w:rsidR="003456B9" w:rsidRPr="00AE4694" w:rsidTr="00AD21D3">
        <w:trPr>
          <w:trHeight w:val="288"/>
          <w:tblHeader/>
          <w:ins w:id="4399" w:author="Suhwan Lim" w:date="2019-04-18T13:44:00Z"/>
        </w:trPr>
        <w:tc>
          <w:tcPr>
            <w:tcW w:w="2136" w:type="dxa"/>
            <w:shd w:val="clear" w:color="auto" w:fill="auto"/>
            <w:noWrap/>
            <w:vAlign w:val="center"/>
          </w:tcPr>
          <w:p w:rsidR="003456B9" w:rsidRPr="00AE4694" w:rsidRDefault="003456B9" w:rsidP="003456B9">
            <w:pPr>
              <w:pStyle w:val="TAC"/>
              <w:rPr>
                <w:ins w:id="4400" w:author="Suhwan Lim" w:date="2019-04-18T13:44:00Z"/>
                <w:rFonts w:eastAsia="맑은 고딕"/>
                <w:noProof/>
                <w:lang w:eastAsia="ko-KR"/>
              </w:rPr>
            </w:pPr>
            <w:ins w:id="4401" w:author="Suhwan Lim" w:date="2019-04-18T13:44:00Z">
              <w:r w:rsidRPr="001B0F7A">
                <w:rPr>
                  <w:noProof/>
                  <w:lang w:eastAsia="zh-CN"/>
                </w:rPr>
                <w:t>DC_5A-7A_n78A-n257M</w:t>
              </w:r>
            </w:ins>
          </w:p>
        </w:tc>
        <w:tc>
          <w:tcPr>
            <w:tcW w:w="3212" w:type="dxa"/>
            <w:vAlign w:val="center"/>
          </w:tcPr>
          <w:p w:rsidR="003456B9" w:rsidRPr="001B0F7A" w:rsidRDefault="003456B9" w:rsidP="003456B9">
            <w:pPr>
              <w:keepNext/>
              <w:keepLines/>
              <w:spacing w:after="0"/>
              <w:jc w:val="center"/>
              <w:rPr>
                <w:ins w:id="4402" w:author="Suhwan Lim" w:date="2019-04-18T13:44:00Z"/>
                <w:rFonts w:ascii="Arial" w:hAnsi="Arial"/>
                <w:noProof/>
                <w:sz w:val="18"/>
                <w:lang w:eastAsia="zh-CN"/>
              </w:rPr>
            </w:pPr>
            <w:ins w:id="4403"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404" w:author="Suhwan Lim" w:date="2019-04-18T13:44:00Z"/>
                <w:rFonts w:ascii="Arial" w:hAnsi="Arial"/>
                <w:noProof/>
                <w:sz w:val="18"/>
                <w:lang w:eastAsia="zh-CN"/>
              </w:rPr>
            </w:pPr>
            <w:ins w:id="4405"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406" w:author="Suhwan Lim" w:date="2019-04-18T13:44:00Z"/>
                <w:rFonts w:ascii="Arial" w:hAnsi="Arial"/>
                <w:noProof/>
                <w:sz w:val="18"/>
                <w:lang w:eastAsia="zh-CN"/>
              </w:rPr>
            </w:pPr>
            <w:ins w:id="4407" w:author="Suhwan Lim" w:date="2019-04-18T13:44:00Z">
              <w:r w:rsidRPr="001B0F7A">
                <w:rPr>
                  <w:rFonts w:ascii="Arial" w:hAnsi="Arial"/>
                  <w:noProof/>
                  <w:sz w:val="18"/>
                  <w:lang w:eastAsia="zh-CN"/>
                </w:rPr>
                <w:t>DC_5A_n257A</w:t>
              </w:r>
            </w:ins>
          </w:p>
          <w:p w:rsidR="003456B9" w:rsidRPr="00AE4694" w:rsidRDefault="003456B9" w:rsidP="003456B9">
            <w:pPr>
              <w:pStyle w:val="TAC"/>
              <w:rPr>
                <w:ins w:id="4408" w:author="Suhwan Lim" w:date="2019-04-18T13:44:00Z"/>
                <w:noProof/>
                <w:lang w:eastAsia="zh-CN"/>
              </w:rPr>
            </w:pPr>
            <w:ins w:id="4409"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410" w:author="Suhwan Lim" w:date="2019-04-18T13:44:00Z"/>
                <w:rFonts w:eastAsia="맑은 고딕"/>
                <w:noProof/>
                <w:lang w:eastAsia="ko-KR"/>
              </w:rPr>
            </w:pPr>
            <w:ins w:id="4411"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412" w:author="Suhwan Lim" w:date="2019-04-18T13:44:00Z"/>
                <w:rFonts w:eastAsia="맑은 고딕"/>
                <w:noProof/>
                <w:lang w:eastAsia="ko-KR"/>
              </w:rPr>
            </w:pPr>
            <w:ins w:id="4413" w:author="Suhwan Lim" w:date="2019-04-18T13:44:00Z">
              <w:r w:rsidRPr="001B0F7A">
                <w:rPr>
                  <w:noProof/>
                  <w:lang w:eastAsia="zh-CN"/>
                </w:rPr>
                <w:t>CA_n78A-n257M</w:t>
              </w:r>
            </w:ins>
          </w:p>
        </w:tc>
      </w:tr>
      <w:tr w:rsidR="003456B9" w:rsidRPr="00AE4694" w:rsidTr="00AD21D3">
        <w:trPr>
          <w:trHeight w:val="288"/>
          <w:tblHeader/>
        </w:trPr>
        <w:tc>
          <w:tcPr>
            <w:tcW w:w="0" w:type="auto"/>
            <w:gridSpan w:val="4"/>
            <w:shd w:val="clear" w:color="auto" w:fill="auto"/>
            <w:noWrap/>
            <w:vAlign w:val="center"/>
          </w:tcPr>
          <w:p w:rsidR="003456B9" w:rsidRPr="00AE4694" w:rsidRDefault="003456B9" w:rsidP="003456B9">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4414" w:name="_Toc535319291"/>
      <w:r w:rsidRPr="00AE4694">
        <w:lastRenderedPageBreak/>
        <w:t>5.5B.6.4</w:t>
      </w:r>
      <w:r w:rsidRPr="00AE4694">
        <w:tab/>
        <w:t>Inter-band EN-DC configurations including FR1 and FR2 (five bands)</w:t>
      </w:r>
      <w:bookmarkEnd w:id="4414"/>
    </w:p>
    <w:p w:rsidR="008F27E3" w:rsidRPr="00AE4694" w:rsidRDefault="008F27E3" w:rsidP="008F27E3">
      <w:pPr>
        <w:pStyle w:val="TH"/>
      </w:pPr>
      <w:r w:rsidRPr="00AE4694">
        <w:t xml:space="preserve">Table 5.5B.6.4-1: Inter-band EN-DC configurations including FR1 and FR2 (five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Change w:id="4415">
          <w:tblGrid>
            <w:gridCol w:w="2291"/>
            <w:gridCol w:w="3446"/>
            <w:gridCol w:w="2167"/>
            <w:gridCol w:w="1716"/>
          </w:tblGrid>
        </w:tblGridChange>
      </w:tblGrid>
      <w:tr w:rsidR="008F27E3" w:rsidRPr="00AE4694" w:rsidTr="00AD21D3">
        <w:trPr>
          <w:trHeight w:val="104"/>
          <w:tblHead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lastRenderedPageBreak/>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16"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04"/>
          <w:tblHeader/>
          <w:trPrChange w:id="4417" w:author="Editor_#40" w:date="2019-02-15T11:09:00Z">
            <w:trPr>
              <w:trHeight w:val="104"/>
              <w:tblHeader/>
            </w:trPr>
          </w:trPrChange>
        </w:trPr>
        <w:tc>
          <w:tcPr>
            <w:tcW w:w="0" w:type="auto"/>
            <w:shd w:val="clear" w:color="auto" w:fill="auto"/>
            <w:vAlign w:val="center"/>
            <w:tcPrChange w:id="4418" w:author="Editor_#40" w:date="2019-02-15T11:09:00Z">
              <w:tcPr>
                <w:tcW w:w="0" w:type="auto"/>
                <w:shd w:val="clear" w:color="auto" w:fill="auto"/>
              </w:tcPr>
            </w:tcPrChange>
          </w:tcPr>
          <w:p w:rsidR="008F27E3" w:rsidRPr="00AE4694" w:rsidRDefault="008F27E3" w:rsidP="00AD21D3">
            <w:pPr>
              <w:pStyle w:val="TAC"/>
              <w:rPr>
                <w:lang w:val="en-US" w:eastAsia="fi-FI"/>
              </w:rPr>
              <w:pPrChange w:id="4419" w:author="Editor_#40" w:date="2019-02-15T11:09:00Z">
                <w:pPr>
                  <w:pStyle w:val="TAH"/>
                  <w:framePr w:hSpace="180" w:wrap="around" w:vAnchor="text" w:hAnchor="text" w:y="1"/>
                  <w:suppressOverlap/>
                </w:pPr>
              </w:pPrChange>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Change w:id="4420" w:author="Editor_#40" w:date="2019-02-15T11:09:00Z">
              <w:tcPr>
                <w:tcW w:w="0" w:type="auto"/>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H"/>
              <w:rPr>
                <w:b w:val="0"/>
                <w:lang w:val="en-US" w:eastAsia="fi-FI"/>
              </w:rPr>
            </w:pPr>
            <w:r w:rsidRPr="00AE4694">
              <w:rPr>
                <w:b w:val="0"/>
                <w:noProof/>
                <w:lang w:eastAsia="zh-CN"/>
              </w:rPr>
              <w:t>DC_5A_n257A</w:t>
            </w:r>
          </w:p>
        </w:tc>
        <w:tc>
          <w:tcPr>
            <w:tcW w:w="0" w:type="auto"/>
            <w:shd w:val="clear" w:color="auto" w:fill="auto"/>
            <w:vAlign w:val="center"/>
            <w:tcPrChange w:id="4421" w:author="Editor_#40" w:date="2019-02-15T11:09:00Z">
              <w:tcPr>
                <w:tcW w:w="0" w:type="auto"/>
                <w:shd w:val="clear" w:color="auto" w:fill="auto"/>
              </w:tcPr>
            </w:tcPrChange>
          </w:tcPr>
          <w:p w:rsidR="008F27E3" w:rsidRPr="00AE4694" w:rsidRDefault="008F27E3" w:rsidP="00AD21D3">
            <w:pPr>
              <w:pStyle w:val="TAC"/>
              <w:rPr>
                <w:lang w:eastAsia="fi-FI"/>
              </w:rPr>
              <w:pPrChange w:id="4422" w:author="Editor_#40" w:date="2019-02-15T11:09:00Z">
                <w:pPr>
                  <w:pStyle w:val="TAH"/>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-3A-5A</w:t>
            </w:r>
          </w:p>
        </w:tc>
        <w:tc>
          <w:tcPr>
            <w:tcW w:w="0" w:type="auto"/>
            <w:vAlign w:val="center"/>
            <w:tcPrChange w:id="4423" w:author="Editor_#40" w:date="2019-02-15T11:09:00Z">
              <w:tcPr>
                <w:tcW w:w="0" w:type="auto"/>
              </w:tcPr>
            </w:tcPrChange>
          </w:tcPr>
          <w:p w:rsidR="008F27E3" w:rsidRPr="00AE4694" w:rsidRDefault="008F27E3" w:rsidP="00AD21D3">
            <w:pPr>
              <w:pStyle w:val="TAC"/>
              <w:rPr>
                <w:lang w:eastAsia="fi-FI"/>
              </w:rPr>
              <w:pPrChange w:id="4424" w:author="Editor_#40" w:date="2019-02-15T11:09:00Z">
                <w:pPr>
                  <w:pStyle w:val="TAH"/>
                  <w:framePr w:hSpace="180" w:wrap="around" w:vAnchor="text" w:hAnchor="text" w:y="1"/>
                  <w:suppressOverlap/>
                </w:pPr>
              </w:pPrChange>
            </w:pPr>
            <w:r w:rsidRPr="00AE4694">
              <w:rPr>
                <w:rFonts w:hint="eastAsia"/>
                <w:noProof/>
                <w:lang w:eastAsia="ko-KR"/>
              </w:rPr>
              <w:t>CA_n78A-n257A</w:t>
            </w:r>
          </w:p>
        </w:tc>
      </w:tr>
      <w:tr w:rsidR="008F27E3" w:rsidRPr="00AE4694" w:rsidTr="008C42A4">
        <w:trPr>
          <w:trHeight w:val="104"/>
          <w:tblHeader/>
          <w:ins w:id="4425" w:author="Suhwan Lim" w:date="2019-04-18T13:46:00Z"/>
        </w:trPr>
        <w:tc>
          <w:tcPr>
            <w:tcW w:w="0" w:type="auto"/>
            <w:shd w:val="clear" w:color="auto" w:fill="auto"/>
            <w:vAlign w:val="center"/>
          </w:tcPr>
          <w:p w:rsidR="008F27E3" w:rsidRPr="00AE4694" w:rsidRDefault="008F27E3" w:rsidP="00AD21D3">
            <w:pPr>
              <w:pStyle w:val="TAC"/>
              <w:rPr>
                <w:ins w:id="4426" w:author="Suhwan Lim" w:date="2019-04-18T13:46:00Z"/>
                <w:noProof/>
                <w:lang w:eastAsia="ko-KR"/>
              </w:rPr>
            </w:pPr>
            <w:ins w:id="4427" w:author="Suhwan Lim" w:date="2019-04-18T13:47:00Z">
              <w:r w:rsidRPr="00C67B6A">
                <w:rPr>
                  <w:noProof/>
                  <w:lang w:eastAsia="zh-CN"/>
                </w:rPr>
                <w:t>DC_1A-3A-5A_n78A-n257D</w:t>
              </w:r>
            </w:ins>
          </w:p>
        </w:tc>
        <w:tc>
          <w:tcPr>
            <w:tcW w:w="0" w:type="auto"/>
            <w:vAlign w:val="center"/>
          </w:tcPr>
          <w:p w:rsidR="008F27E3" w:rsidRPr="001B0F7A" w:rsidRDefault="008F27E3" w:rsidP="00AD21D3">
            <w:pPr>
              <w:keepNext/>
              <w:keepLines/>
              <w:spacing w:after="0"/>
              <w:jc w:val="center"/>
              <w:rPr>
                <w:ins w:id="4428" w:author="Suhwan Lim" w:date="2019-04-18T13:47:00Z"/>
                <w:rFonts w:ascii="Arial" w:hAnsi="Arial"/>
                <w:noProof/>
                <w:sz w:val="18"/>
                <w:lang w:eastAsia="zh-CN"/>
              </w:rPr>
            </w:pPr>
            <w:ins w:id="4429"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30" w:author="Suhwan Lim" w:date="2019-04-18T13:47:00Z"/>
                <w:rFonts w:ascii="Arial" w:hAnsi="Arial"/>
                <w:noProof/>
                <w:sz w:val="18"/>
                <w:lang w:eastAsia="zh-CN"/>
              </w:rPr>
            </w:pPr>
            <w:ins w:id="4431"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32" w:author="Suhwan Lim" w:date="2019-04-18T13:47:00Z"/>
                <w:rFonts w:ascii="Arial" w:hAnsi="Arial"/>
                <w:noProof/>
                <w:sz w:val="18"/>
                <w:lang w:eastAsia="zh-CN"/>
              </w:rPr>
            </w:pPr>
            <w:ins w:id="4433"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34" w:author="Suhwan Lim" w:date="2019-04-18T13:47:00Z"/>
                <w:rFonts w:ascii="Arial" w:hAnsi="Arial"/>
                <w:noProof/>
                <w:sz w:val="18"/>
                <w:lang w:eastAsia="zh-CN"/>
              </w:rPr>
            </w:pPr>
            <w:ins w:id="4435"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36" w:author="Suhwan Lim" w:date="2019-04-18T13:47:00Z"/>
                <w:rFonts w:ascii="Arial" w:hAnsi="Arial"/>
                <w:noProof/>
                <w:sz w:val="18"/>
                <w:lang w:eastAsia="zh-CN"/>
              </w:rPr>
            </w:pPr>
            <w:ins w:id="4437" w:author="Suhwan Lim" w:date="2019-04-18T13:47:00Z">
              <w:r w:rsidRPr="001B0F7A">
                <w:rPr>
                  <w:rFonts w:ascii="Arial" w:hAnsi="Arial"/>
                  <w:noProof/>
                  <w:sz w:val="18"/>
                  <w:lang w:eastAsia="zh-CN"/>
                </w:rPr>
                <w:t>DC_3A_n257A</w:t>
              </w:r>
            </w:ins>
          </w:p>
          <w:p w:rsidR="008F27E3" w:rsidRPr="00AE4694" w:rsidRDefault="008F27E3" w:rsidP="00AD21D3">
            <w:pPr>
              <w:pStyle w:val="TAC"/>
              <w:rPr>
                <w:ins w:id="4438" w:author="Suhwan Lim" w:date="2019-04-18T13:46:00Z"/>
                <w:noProof/>
                <w:lang w:eastAsia="zh-CN"/>
              </w:rPr>
            </w:pPr>
            <w:ins w:id="4439"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40" w:author="Suhwan Lim" w:date="2019-04-18T13:46:00Z"/>
                <w:noProof/>
                <w:lang w:eastAsia="ko-KR"/>
              </w:rPr>
            </w:pPr>
            <w:ins w:id="4441"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42" w:author="Suhwan Lim" w:date="2019-04-18T13:46:00Z"/>
                <w:noProof/>
                <w:lang w:eastAsia="ko-KR"/>
              </w:rPr>
            </w:pPr>
            <w:ins w:id="4443" w:author="Suhwan Lim" w:date="2019-04-18T13:47:00Z">
              <w:r w:rsidRPr="00C67B6A">
                <w:rPr>
                  <w:noProof/>
                  <w:lang w:eastAsia="zh-CN"/>
                </w:rPr>
                <w:t>CA_n78A-n257D</w:t>
              </w:r>
            </w:ins>
          </w:p>
        </w:tc>
      </w:tr>
      <w:tr w:rsidR="008F27E3" w:rsidRPr="00AE4694" w:rsidTr="008C42A4">
        <w:trPr>
          <w:trHeight w:val="104"/>
          <w:tblHeader/>
          <w:ins w:id="4444" w:author="Suhwan Lim" w:date="2019-04-18T13:47:00Z"/>
        </w:trPr>
        <w:tc>
          <w:tcPr>
            <w:tcW w:w="0" w:type="auto"/>
            <w:shd w:val="clear" w:color="auto" w:fill="auto"/>
            <w:vAlign w:val="center"/>
          </w:tcPr>
          <w:p w:rsidR="008F27E3" w:rsidRPr="00AE4694" w:rsidRDefault="008F27E3" w:rsidP="00AD21D3">
            <w:pPr>
              <w:pStyle w:val="TAC"/>
              <w:rPr>
                <w:ins w:id="4445" w:author="Suhwan Lim" w:date="2019-04-18T13:47:00Z"/>
                <w:noProof/>
                <w:lang w:eastAsia="ko-KR"/>
              </w:rPr>
            </w:pPr>
            <w:ins w:id="4446" w:author="Suhwan Lim" w:date="2019-04-18T13:47:00Z">
              <w:r w:rsidRPr="00C67B6A">
                <w:rPr>
                  <w:noProof/>
                  <w:lang w:eastAsia="zh-CN"/>
                </w:rPr>
                <w:t>DC_1A-3A-5A_n78A-n257E</w:t>
              </w:r>
            </w:ins>
          </w:p>
        </w:tc>
        <w:tc>
          <w:tcPr>
            <w:tcW w:w="0" w:type="auto"/>
            <w:vAlign w:val="center"/>
          </w:tcPr>
          <w:p w:rsidR="008F27E3" w:rsidRPr="001B0F7A" w:rsidRDefault="008F27E3" w:rsidP="00AD21D3">
            <w:pPr>
              <w:keepNext/>
              <w:keepLines/>
              <w:spacing w:after="0"/>
              <w:jc w:val="center"/>
              <w:rPr>
                <w:ins w:id="4447" w:author="Suhwan Lim" w:date="2019-04-18T13:47:00Z"/>
                <w:rFonts w:ascii="Arial" w:hAnsi="Arial"/>
                <w:noProof/>
                <w:sz w:val="18"/>
                <w:lang w:eastAsia="zh-CN"/>
              </w:rPr>
            </w:pPr>
            <w:ins w:id="4448"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49" w:author="Suhwan Lim" w:date="2019-04-18T13:47:00Z"/>
                <w:rFonts w:ascii="Arial" w:hAnsi="Arial"/>
                <w:noProof/>
                <w:sz w:val="18"/>
                <w:lang w:eastAsia="zh-CN"/>
              </w:rPr>
            </w:pPr>
            <w:ins w:id="4450"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51" w:author="Suhwan Lim" w:date="2019-04-18T13:47:00Z"/>
                <w:rFonts w:ascii="Arial" w:hAnsi="Arial"/>
                <w:noProof/>
                <w:sz w:val="18"/>
                <w:lang w:eastAsia="zh-CN"/>
              </w:rPr>
            </w:pPr>
            <w:ins w:id="4452"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53" w:author="Suhwan Lim" w:date="2019-04-18T13:47:00Z"/>
                <w:rFonts w:ascii="Arial" w:hAnsi="Arial"/>
                <w:noProof/>
                <w:sz w:val="18"/>
                <w:lang w:eastAsia="zh-CN"/>
              </w:rPr>
            </w:pPr>
            <w:ins w:id="4454"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55" w:author="Suhwan Lim" w:date="2019-04-18T13:47:00Z"/>
                <w:rFonts w:ascii="Arial" w:hAnsi="Arial"/>
                <w:noProof/>
                <w:sz w:val="18"/>
                <w:lang w:eastAsia="zh-CN"/>
              </w:rPr>
            </w:pPr>
            <w:ins w:id="4456" w:author="Suhwan Lim" w:date="2019-04-18T13:47:00Z">
              <w:r w:rsidRPr="001B0F7A">
                <w:rPr>
                  <w:rFonts w:ascii="Arial" w:hAnsi="Arial"/>
                  <w:noProof/>
                  <w:sz w:val="18"/>
                  <w:lang w:eastAsia="zh-CN"/>
                </w:rPr>
                <w:t>DC_3A_n257A</w:t>
              </w:r>
            </w:ins>
          </w:p>
          <w:p w:rsidR="008F27E3" w:rsidRPr="00AE4694" w:rsidRDefault="008F27E3" w:rsidP="00AD21D3">
            <w:pPr>
              <w:pStyle w:val="TAC"/>
              <w:rPr>
                <w:ins w:id="4457" w:author="Suhwan Lim" w:date="2019-04-18T13:47:00Z"/>
                <w:noProof/>
                <w:lang w:eastAsia="zh-CN"/>
              </w:rPr>
            </w:pPr>
            <w:ins w:id="4458"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59" w:author="Suhwan Lim" w:date="2019-04-18T13:47:00Z"/>
                <w:noProof/>
                <w:lang w:eastAsia="ko-KR"/>
              </w:rPr>
            </w:pPr>
            <w:ins w:id="4460"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61" w:author="Suhwan Lim" w:date="2019-04-18T13:47:00Z"/>
                <w:noProof/>
                <w:lang w:eastAsia="ko-KR"/>
              </w:rPr>
            </w:pPr>
            <w:ins w:id="4462" w:author="Suhwan Lim" w:date="2019-04-18T13:47:00Z">
              <w:r w:rsidRPr="00C67B6A">
                <w:rPr>
                  <w:noProof/>
                  <w:lang w:eastAsia="zh-CN"/>
                </w:rPr>
                <w:t>CA_n78A-n257E</w:t>
              </w:r>
            </w:ins>
          </w:p>
        </w:tc>
      </w:tr>
      <w:tr w:rsidR="008F27E3" w:rsidRPr="00AE4694" w:rsidTr="008C42A4">
        <w:trPr>
          <w:trHeight w:val="104"/>
          <w:tblHeader/>
          <w:ins w:id="4463" w:author="Suhwan Lim" w:date="2019-04-18T13:47:00Z"/>
        </w:trPr>
        <w:tc>
          <w:tcPr>
            <w:tcW w:w="0" w:type="auto"/>
            <w:shd w:val="clear" w:color="auto" w:fill="auto"/>
            <w:vAlign w:val="center"/>
          </w:tcPr>
          <w:p w:rsidR="008F27E3" w:rsidRPr="00AE4694" w:rsidRDefault="008F27E3" w:rsidP="00AD21D3">
            <w:pPr>
              <w:pStyle w:val="TAC"/>
              <w:rPr>
                <w:ins w:id="4464" w:author="Suhwan Lim" w:date="2019-04-18T13:47:00Z"/>
                <w:noProof/>
                <w:lang w:eastAsia="ko-KR"/>
              </w:rPr>
            </w:pPr>
            <w:ins w:id="4465" w:author="Suhwan Lim" w:date="2019-04-18T13:47:00Z">
              <w:r w:rsidRPr="00C67B6A">
                <w:rPr>
                  <w:noProof/>
                  <w:lang w:eastAsia="zh-CN"/>
                </w:rPr>
                <w:t>DC_1A-3A-5A_n78A-n257F</w:t>
              </w:r>
            </w:ins>
          </w:p>
        </w:tc>
        <w:tc>
          <w:tcPr>
            <w:tcW w:w="0" w:type="auto"/>
            <w:vAlign w:val="center"/>
          </w:tcPr>
          <w:p w:rsidR="008F27E3" w:rsidRPr="001B0F7A" w:rsidRDefault="008F27E3" w:rsidP="00AD21D3">
            <w:pPr>
              <w:keepNext/>
              <w:keepLines/>
              <w:spacing w:after="0"/>
              <w:jc w:val="center"/>
              <w:rPr>
                <w:ins w:id="4466" w:author="Suhwan Lim" w:date="2019-04-18T13:47:00Z"/>
                <w:rFonts w:ascii="Arial" w:hAnsi="Arial"/>
                <w:noProof/>
                <w:sz w:val="18"/>
                <w:lang w:eastAsia="zh-CN"/>
              </w:rPr>
            </w:pPr>
            <w:ins w:id="4467"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68" w:author="Suhwan Lim" w:date="2019-04-18T13:47:00Z"/>
                <w:rFonts w:ascii="Arial" w:hAnsi="Arial"/>
                <w:noProof/>
                <w:sz w:val="18"/>
                <w:lang w:eastAsia="zh-CN"/>
              </w:rPr>
            </w:pPr>
            <w:ins w:id="4469"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70" w:author="Suhwan Lim" w:date="2019-04-18T13:47:00Z"/>
                <w:rFonts w:ascii="Arial" w:hAnsi="Arial"/>
                <w:noProof/>
                <w:sz w:val="18"/>
                <w:lang w:eastAsia="zh-CN"/>
              </w:rPr>
            </w:pPr>
            <w:ins w:id="4471"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72" w:author="Suhwan Lim" w:date="2019-04-18T13:47:00Z"/>
                <w:rFonts w:ascii="Arial" w:hAnsi="Arial"/>
                <w:noProof/>
                <w:sz w:val="18"/>
                <w:lang w:eastAsia="zh-CN"/>
              </w:rPr>
            </w:pPr>
            <w:ins w:id="4473"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74" w:author="Suhwan Lim" w:date="2019-04-18T13:47:00Z"/>
                <w:rFonts w:ascii="Arial" w:hAnsi="Arial"/>
                <w:noProof/>
                <w:sz w:val="18"/>
                <w:lang w:eastAsia="zh-CN"/>
              </w:rPr>
            </w:pPr>
            <w:ins w:id="4475" w:author="Suhwan Lim" w:date="2019-04-18T13:47:00Z">
              <w:r w:rsidRPr="001B0F7A">
                <w:rPr>
                  <w:rFonts w:ascii="Arial" w:hAnsi="Arial"/>
                  <w:noProof/>
                  <w:sz w:val="18"/>
                  <w:lang w:eastAsia="zh-CN"/>
                </w:rPr>
                <w:t>DC_3A_n257A</w:t>
              </w:r>
            </w:ins>
          </w:p>
          <w:p w:rsidR="008F27E3" w:rsidRPr="00AE4694" w:rsidRDefault="008F27E3" w:rsidP="00AD21D3">
            <w:pPr>
              <w:pStyle w:val="TAC"/>
              <w:rPr>
                <w:ins w:id="4476" w:author="Suhwan Lim" w:date="2019-04-18T13:47:00Z"/>
                <w:noProof/>
                <w:lang w:eastAsia="zh-CN"/>
              </w:rPr>
            </w:pPr>
            <w:ins w:id="4477"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78" w:author="Suhwan Lim" w:date="2019-04-18T13:47:00Z"/>
                <w:noProof/>
                <w:lang w:eastAsia="ko-KR"/>
              </w:rPr>
            </w:pPr>
            <w:ins w:id="4479"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80" w:author="Suhwan Lim" w:date="2019-04-18T13:47:00Z"/>
                <w:noProof/>
                <w:lang w:eastAsia="ko-KR"/>
              </w:rPr>
            </w:pPr>
            <w:ins w:id="4481" w:author="Suhwan Lim" w:date="2019-04-18T13:47:00Z">
              <w:r w:rsidRPr="00C67B6A">
                <w:rPr>
                  <w:noProof/>
                  <w:lang w:eastAsia="zh-CN"/>
                </w:rPr>
                <w:t>CA_n78A-n257F</w:t>
              </w:r>
            </w:ins>
          </w:p>
        </w:tc>
      </w:tr>
      <w:tr w:rsidR="008F27E3" w:rsidRPr="00AE4694" w:rsidTr="008C42A4">
        <w:trPr>
          <w:trHeight w:val="104"/>
          <w:tblHeader/>
          <w:ins w:id="4482" w:author="Suhwan Lim" w:date="2019-04-18T13:46:00Z"/>
        </w:trPr>
        <w:tc>
          <w:tcPr>
            <w:tcW w:w="0" w:type="auto"/>
            <w:shd w:val="clear" w:color="auto" w:fill="auto"/>
            <w:vAlign w:val="center"/>
          </w:tcPr>
          <w:p w:rsidR="008F27E3" w:rsidRPr="00AE4694" w:rsidRDefault="008F27E3" w:rsidP="00AD21D3">
            <w:pPr>
              <w:pStyle w:val="TAC"/>
              <w:rPr>
                <w:ins w:id="4483" w:author="Suhwan Lim" w:date="2019-04-18T13:46:00Z"/>
                <w:noProof/>
                <w:lang w:eastAsia="ko-KR"/>
              </w:rPr>
            </w:pPr>
            <w:ins w:id="4484" w:author="Suhwan Lim" w:date="2019-04-18T13:47:00Z">
              <w:r w:rsidRPr="00C67B6A">
                <w:rPr>
                  <w:noProof/>
                  <w:lang w:eastAsia="zh-CN"/>
                </w:rPr>
                <w:t>DC_1A-3A-5A_n78A-n257G</w:t>
              </w:r>
            </w:ins>
          </w:p>
        </w:tc>
        <w:tc>
          <w:tcPr>
            <w:tcW w:w="0" w:type="auto"/>
            <w:vAlign w:val="center"/>
          </w:tcPr>
          <w:p w:rsidR="008F27E3" w:rsidRPr="001B0F7A" w:rsidRDefault="008F27E3" w:rsidP="00AD21D3">
            <w:pPr>
              <w:keepNext/>
              <w:keepLines/>
              <w:spacing w:after="0"/>
              <w:jc w:val="center"/>
              <w:rPr>
                <w:ins w:id="4485" w:author="Suhwan Lim" w:date="2019-04-18T13:47:00Z"/>
                <w:rFonts w:ascii="Arial" w:hAnsi="Arial"/>
                <w:noProof/>
                <w:sz w:val="18"/>
                <w:lang w:eastAsia="zh-CN"/>
              </w:rPr>
            </w:pPr>
            <w:ins w:id="4486"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87" w:author="Suhwan Lim" w:date="2019-04-18T13:47:00Z"/>
                <w:rFonts w:ascii="Arial" w:hAnsi="Arial"/>
                <w:noProof/>
                <w:sz w:val="18"/>
                <w:lang w:eastAsia="zh-CN"/>
              </w:rPr>
            </w:pPr>
            <w:ins w:id="4488"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89" w:author="Suhwan Lim" w:date="2019-04-18T13:47:00Z"/>
                <w:rFonts w:ascii="Arial" w:hAnsi="Arial"/>
                <w:noProof/>
                <w:sz w:val="18"/>
                <w:lang w:eastAsia="zh-CN"/>
              </w:rPr>
            </w:pPr>
            <w:ins w:id="4490"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91" w:author="Suhwan Lim" w:date="2019-04-18T13:47:00Z"/>
                <w:rFonts w:ascii="Arial" w:hAnsi="Arial"/>
                <w:noProof/>
                <w:sz w:val="18"/>
                <w:lang w:eastAsia="zh-CN"/>
              </w:rPr>
            </w:pPr>
            <w:ins w:id="4492"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93" w:author="Suhwan Lim" w:date="2019-04-18T13:47:00Z"/>
                <w:rFonts w:ascii="Arial" w:hAnsi="Arial"/>
                <w:noProof/>
                <w:sz w:val="18"/>
                <w:lang w:eastAsia="zh-CN"/>
              </w:rPr>
            </w:pPr>
            <w:ins w:id="4494" w:author="Suhwan Lim" w:date="2019-04-18T13:47:00Z">
              <w:r w:rsidRPr="001B0F7A">
                <w:rPr>
                  <w:rFonts w:ascii="Arial" w:hAnsi="Arial"/>
                  <w:noProof/>
                  <w:sz w:val="18"/>
                  <w:lang w:eastAsia="zh-CN"/>
                </w:rPr>
                <w:t>DC_3A_n257A</w:t>
              </w:r>
            </w:ins>
          </w:p>
          <w:p w:rsidR="008F27E3" w:rsidRPr="00AE4694" w:rsidRDefault="008F27E3" w:rsidP="00AD21D3">
            <w:pPr>
              <w:pStyle w:val="TAC"/>
              <w:rPr>
                <w:ins w:id="4495" w:author="Suhwan Lim" w:date="2019-04-18T13:46:00Z"/>
                <w:noProof/>
                <w:lang w:eastAsia="zh-CN"/>
              </w:rPr>
            </w:pPr>
            <w:ins w:id="4496"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97" w:author="Suhwan Lim" w:date="2019-04-18T13:46:00Z"/>
                <w:noProof/>
                <w:lang w:eastAsia="ko-KR"/>
              </w:rPr>
            </w:pPr>
            <w:ins w:id="4498"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99" w:author="Suhwan Lim" w:date="2019-04-18T13:46:00Z"/>
                <w:noProof/>
                <w:lang w:eastAsia="ko-KR"/>
              </w:rPr>
            </w:pPr>
            <w:ins w:id="4500" w:author="Suhwan Lim" w:date="2019-04-18T13:47:00Z">
              <w:r w:rsidRPr="00C67B6A">
                <w:rPr>
                  <w:noProof/>
                  <w:lang w:eastAsia="zh-CN"/>
                </w:rPr>
                <w:t>CA_n78A-n257G</w:t>
              </w:r>
            </w:ins>
          </w:p>
        </w:tc>
      </w:tr>
      <w:tr w:rsidR="008F27E3" w:rsidRPr="00AE4694" w:rsidTr="008C42A4">
        <w:trPr>
          <w:trHeight w:val="104"/>
          <w:tblHeader/>
          <w:ins w:id="4501" w:author="Suhwan Lim" w:date="2019-04-18T13:46:00Z"/>
        </w:trPr>
        <w:tc>
          <w:tcPr>
            <w:tcW w:w="0" w:type="auto"/>
            <w:shd w:val="clear" w:color="auto" w:fill="auto"/>
            <w:vAlign w:val="center"/>
          </w:tcPr>
          <w:p w:rsidR="008F27E3" w:rsidRPr="00AE4694" w:rsidRDefault="008F27E3" w:rsidP="00AD21D3">
            <w:pPr>
              <w:pStyle w:val="TAC"/>
              <w:rPr>
                <w:ins w:id="4502" w:author="Suhwan Lim" w:date="2019-04-18T13:46:00Z"/>
                <w:noProof/>
                <w:lang w:eastAsia="ko-KR"/>
              </w:rPr>
            </w:pPr>
            <w:ins w:id="4503" w:author="Suhwan Lim" w:date="2019-04-18T13:47:00Z">
              <w:r w:rsidRPr="00C67B6A">
                <w:rPr>
                  <w:noProof/>
                  <w:lang w:eastAsia="zh-CN"/>
                </w:rPr>
                <w:t>DC_1A-3A-5A_n78A-n257H</w:t>
              </w:r>
            </w:ins>
          </w:p>
        </w:tc>
        <w:tc>
          <w:tcPr>
            <w:tcW w:w="0" w:type="auto"/>
            <w:vAlign w:val="center"/>
          </w:tcPr>
          <w:p w:rsidR="008F27E3" w:rsidRPr="001B0F7A" w:rsidRDefault="008F27E3" w:rsidP="00AD21D3">
            <w:pPr>
              <w:keepNext/>
              <w:keepLines/>
              <w:spacing w:after="0"/>
              <w:jc w:val="center"/>
              <w:rPr>
                <w:ins w:id="4504" w:author="Suhwan Lim" w:date="2019-04-18T13:47:00Z"/>
                <w:rFonts w:ascii="Arial" w:hAnsi="Arial"/>
                <w:noProof/>
                <w:sz w:val="18"/>
                <w:lang w:eastAsia="zh-CN"/>
              </w:rPr>
            </w:pPr>
            <w:ins w:id="4505"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06" w:author="Suhwan Lim" w:date="2019-04-18T13:47:00Z"/>
                <w:rFonts w:ascii="Arial" w:hAnsi="Arial"/>
                <w:noProof/>
                <w:sz w:val="18"/>
                <w:lang w:eastAsia="zh-CN"/>
              </w:rPr>
            </w:pPr>
            <w:ins w:id="4507"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08" w:author="Suhwan Lim" w:date="2019-04-18T13:47:00Z"/>
                <w:rFonts w:ascii="Arial" w:hAnsi="Arial"/>
                <w:noProof/>
                <w:sz w:val="18"/>
                <w:lang w:eastAsia="zh-CN"/>
              </w:rPr>
            </w:pPr>
            <w:ins w:id="4509"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10" w:author="Suhwan Lim" w:date="2019-04-18T13:47:00Z"/>
                <w:rFonts w:ascii="Arial" w:hAnsi="Arial"/>
                <w:noProof/>
                <w:sz w:val="18"/>
                <w:lang w:eastAsia="zh-CN"/>
              </w:rPr>
            </w:pPr>
            <w:ins w:id="4511"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12" w:author="Suhwan Lim" w:date="2019-04-18T13:47:00Z"/>
                <w:rFonts w:ascii="Arial" w:hAnsi="Arial"/>
                <w:noProof/>
                <w:sz w:val="18"/>
                <w:lang w:eastAsia="zh-CN"/>
              </w:rPr>
            </w:pPr>
            <w:ins w:id="4513" w:author="Suhwan Lim" w:date="2019-04-18T13:47:00Z">
              <w:r w:rsidRPr="001B0F7A">
                <w:rPr>
                  <w:rFonts w:ascii="Arial" w:hAnsi="Arial"/>
                  <w:noProof/>
                  <w:sz w:val="18"/>
                  <w:lang w:eastAsia="zh-CN"/>
                </w:rPr>
                <w:t>DC_3A_n257A</w:t>
              </w:r>
            </w:ins>
          </w:p>
          <w:p w:rsidR="008F27E3" w:rsidRPr="00AE4694" w:rsidRDefault="008F27E3" w:rsidP="00AD21D3">
            <w:pPr>
              <w:pStyle w:val="TAC"/>
              <w:rPr>
                <w:ins w:id="4514" w:author="Suhwan Lim" w:date="2019-04-18T13:46:00Z"/>
                <w:noProof/>
                <w:lang w:eastAsia="zh-CN"/>
              </w:rPr>
            </w:pPr>
            <w:ins w:id="4515"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16" w:author="Suhwan Lim" w:date="2019-04-18T13:46:00Z"/>
                <w:noProof/>
                <w:lang w:eastAsia="ko-KR"/>
              </w:rPr>
            </w:pPr>
            <w:ins w:id="4517"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18" w:author="Suhwan Lim" w:date="2019-04-18T13:46:00Z"/>
                <w:noProof/>
                <w:lang w:eastAsia="ko-KR"/>
              </w:rPr>
            </w:pPr>
            <w:ins w:id="4519" w:author="Suhwan Lim" w:date="2019-04-18T13:47:00Z">
              <w:r w:rsidRPr="00C67B6A">
                <w:rPr>
                  <w:noProof/>
                  <w:lang w:eastAsia="zh-CN"/>
                </w:rPr>
                <w:t>CA_n78A-n257H</w:t>
              </w:r>
            </w:ins>
          </w:p>
        </w:tc>
      </w:tr>
      <w:tr w:rsidR="008F27E3" w:rsidRPr="00AE4694" w:rsidTr="008C42A4">
        <w:trPr>
          <w:trHeight w:val="104"/>
          <w:tblHeader/>
          <w:ins w:id="4520" w:author="Suhwan Lim" w:date="2019-04-18T13:46:00Z"/>
        </w:trPr>
        <w:tc>
          <w:tcPr>
            <w:tcW w:w="0" w:type="auto"/>
            <w:shd w:val="clear" w:color="auto" w:fill="auto"/>
            <w:vAlign w:val="center"/>
          </w:tcPr>
          <w:p w:rsidR="008F27E3" w:rsidRPr="00AE4694" w:rsidRDefault="008F27E3" w:rsidP="00AD21D3">
            <w:pPr>
              <w:pStyle w:val="TAC"/>
              <w:rPr>
                <w:ins w:id="4521" w:author="Suhwan Lim" w:date="2019-04-18T13:46:00Z"/>
                <w:noProof/>
                <w:lang w:eastAsia="ko-KR"/>
              </w:rPr>
            </w:pPr>
            <w:ins w:id="4522" w:author="Suhwan Lim" w:date="2019-04-18T13:47:00Z">
              <w:r w:rsidRPr="00C67B6A">
                <w:rPr>
                  <w:noProof/>
                  <w:lang w:eastAsia="zh-CN"/>
                </w:rPr>
                <w:t>DC_1A-3A-5A_n78A-n257I</w:t>
              </w:r>
            </w:ins>
          </w:p>
        </w:tc>
        <w:tc>
          <w:tcPr>
            <w:tcW w:w="0" w:type="auto"/>
            <w:vAlign w:val="center"/>
          </w:tcPr>
          <w:p w:rsidR="008F27E3" w:rsidRPr="001B0F7A" w:rsidRDefault="008F27E3" w:rsidP="00AD21D3">
            <w:pPr>
              <w:keepNext/>
              <w:keepLines/>
              <w:spacing w:after="0"/>
              <w:jc w:val="center"/>
              <w:rPr>
                <w:ins w:id="4523" w:author="Suhwan Lim" w:date="2019-04-18T13:47:00Z"/>
                <w:rFonts w:ascii="Arial" w:hAnsi="Arial"/>
                <w:noProof/>
                <w:sz w:val="18"/>
                <w:lang w:eastAsia="zh-CN"/>
              </w:rPr>
            </w:pPr>
            <w:ins w:id="4524"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25" w:author="Suhwan Lim" w:date="2019-04-18T13:47:00Z"/>
                <w:rFonts w:ascii="Arial" w:hAnsi="Arial"/>
                <w:noProof/>
                <w:sz w:val="18"/>
                <w:lang w:eastAsia="zh-CN"/>
              </w:rPr>
            </w:pPr>
            <w:ins w:id="4526"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27" w:author="Suhwan Lim" w:date="2019-04-18T13:47:00Z"/>
                <w:rFonts w:ascii="Arial" w:hAnsi="Arial"/>
                <w:noProof/>
                <w:sz w:val="18"/>
                <w:lang w:eastAsia="zh-CN"/>
              </w:rPr>
            </w:pPr>
            <w:ins w:id="4528"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29" w:author="Suhwan Lim" w:date="2019-04-18T13:47:00Z"/>
                <w:rFonts w:ascii="Arial" w:hAnsi="Arial"/>
                <w:noProof/>
                <w:sz w:val="18"/>
                <w:lang w:eastAsia="zh-CN"/>
              </w:rPr>
            </w:pPr>
            <w:ins w:id="4530"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31" w:author="Suhwan Lim" w:date="2019-04-18T13:47:00Z"/>
                <w:rFonts w:ascii="Arial" w:hAnsi="Arial"/>
                <w:noProof/>
                <w:sz w:val="18"/>
                <w:lang w:eastAsia="zh-CN"/>
              </w:rPr>
            </w:pPr>
            <w:ins w:id="4532" w:author="Suhwan Lim" w:date="2019-04-18T13:47:00Z">
              <w:r w:rsidRPr="001B0F7A">
                <w:rPr>
                  <w:rFonts w:ascii="Arial" w:hAnsi="Arial"/>
                  <w:noProof/>
                  <w:sz w:val="18"/>
                  <w:lang w:eastAsia="zh-CN"/>
                </w:rPr>
                <w:t>DC_3A_n257A</w:t>
              </w:r>
            </w:ins>
          </w:p>
          <w:p w:rsidR="008F27E3" w:rsidRPr="00AE4694" w:rsidRDefault="008F27E3" w:rsidP="00AD21D3">
            <w:pPr>
              <w:pStyle w:val="TAC"/>
              <w:rPr>
                <w:ins w:id="4533" w:author="Suhwan Lim" w:date="2019-04-18T13:46:00Z"/>
                <w:noProof/>
                <w:lang w:eastAsia="zh-CN"/>
              </w:rPr>
            </w:pPr>
            <w:ins w:id="4534"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35" w:author="Suhwan Lim" w:date="2019-04-18T13:46:00Z"/>
                <w:noProof/>
                <w:lang w:eastAsia="ko-KR"/>
              </w:rPr>
            </w:pPr>
            <w:ins w:id="4536"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37" w:author="Suhwan Lim" w:date="2019-04-18T13:46:00Z"/>
                <w:noProof/>
                <w:lang w:eastAsia="ko-KR"/>
              </w:rPr>
            </w:pPr>
            <w:ins w:id="4538" w:author="Suhwan Lim" w:date="2019-04-18T13:47:00Z">
              <w:r w:rsidRPr="00C67B6A">
                <w:rPr>
                  <w:noProof/>
                  <w:lang w:eastAsia="zh-CN"/>
                </w:rPr>
                <w:t>CA_n78A-n257I</w:t>
              </w:r>
            </w:ins>
          </w:p>
        </w:tc>
      </w:tr>
      <w:tr w:rsidR="008F27E3" w:rsidRPr="00AE4694" w:rsidTr="008C42A4">
        <w:trPr>
          <w:trHeight w:val="104"/>
          <w:tblHeader/>
          <w:ins w:id="4539" w:author="Suhwan Lim" w:date="2019-04-18T13:46:00Z"/>
        </w:trPr>
        <w:tc>
          <w:tcPr>
            <w:tcW w:w="0" w:type="auto"/>
            <w:shd w:val="clear" w:color="auto" w:fill="auto"/>
            <w:vAlign w:val="center"/>
          </w:tcPr>
          <w:p w:rsidR="008F27E3" w:rsidRPr="00AE4694" w:rsidRDefault="008F27E3" w:rsidP="00AD21D3">
            <w:pPr>
              <w:pStyle w:val="TAC"/>
              <w:rPr>
                <w:ins w:id="4540" w:author="Suhwan Lim" w:date="2019-04-18T13:46:00Z"/>
                <w:noProof/>
                <w:lang w:eastAsia="ko-KR"/>
              </w:rPr>
            </w:pPr>
            <w:ins w:id="4541" w:author="Suhwan Lim" w:date="2019-04-18T13:47:00Z">
              <w:r w:rsidRPr="00C67B6A">
                <w:rPr>
                  <w:noProof/>
                  <w:lang w:eastAsia="zh-CN"/>
                </w:rPr>
                <w:t>DC_1A-3A-5A_n78A-n257J</w:t>
              </w:r>
            </w:ins>
          </w:p>
        </w:tc>
        <w:tc>
          <w:tcPr>
            <w:tcW w:w="0" w:type="auto"/>
            <w:vAlign w:val="center"/>
          </w:tcPr>
          <w:p w:rsidR="008F27E3" w:rsidRPr="001B0F7A" w:rsidRDefault="008F27E3" w:rsidP="00AD21D3">
            <w:pPr>
              <w:keepNext/>
              <w:keepLines/>
              <w:spacing w:after="0"/>
              <w:jc w:val="center"/>
              <w:rPr>
                <w:ins w:id="4542" w:author="Suhwan Lim" w:date="2019-04-18T13:47:00Z"/>
                <w:rFonts w:ascii="Arial" w:hAnsi="Arial"/>
                <w:noProof/>
                <w:sz w:val="18"/>
                <w:lang w:eastAsia="zh-CN"/>
              </w:rPr>
            </w:pPr>
            <w:ins w:id="4543"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44" w:author="Suhwan Lim" w:date="2019-04-18T13:47:00Z"/>
                <w:rFonts w:ascii="Arial" w:hAnsi="Arial"/>
                <w:noProof/>
                <w:sz w:val="18"/>
                <w:lang w:eastAsia="zh-CN"/>
              </w:rPr>
            </w:pPr>
            <w:ins w:id="4545"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46" w:author="Suhwan Lim" w:date="2019-04-18T13:47:00Z"/>
                <w:rFonts w:ascii="Arial" w:hAnsi="Arial"/>
                <w:noProof/>
                <w:sz w:val="18"/>
                <w:lang w:eastAsia="zh-CN"/>
              </w:rPr>
            </w:pPr>
            <w:ins w:id="4547"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48" w:author="Suhwan Lim" w:date="2019-04-18T13:47:00Z"/>
                <w:rFonts w:ascii="Arial" w:hAnsi="Arial"/>
                <w:noProof/>
                <w:sz w:val="18"/>
                <w:lang w:eastAsia="zh-CN"/>
              </w:rPr>
            </w:pPr>
            <w:ins w:id="4549"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50" w:author="Suhwan Lim" w:date="2019-04-18T13:47:00Z"/>
                <w:rFonts w:ascii="Arial" w:hAnsi="Arial"/>
                <w:noProof/>
                <w:sz w:val="18"/>
                <w:lang w:eastAsia="zh-CN"/>
              </w:rPr>
            </w:pPr>
            <w:ins w:id="4551" w:author="Suhwan Lim" w:date="2019-04-18T13:47:00Z">
              <w:r w:rsidRPr="001B0F7A">
                <w:rPr>
                  <w:rFonts w:ascii="Arial" w:hAnsi="Arial"/>
                  <w:noProof/>
                  <w:sz w:val="18"/>
                  <w:lang w:eastAsia="zh-CN"/>
                </w:rPr>
                <w:t>DC_3A_n257A</w:t>
              </w:r>
            </w:ins>
          </w:p>
          <w:p w:rsidR="008F27E3" w:rsidRPr="00AE4694" w:rsidRDefault="008F27E3" w:rsidP="00AD21D3">
            <w:pPr>
              <w:pStyle w:val="TAC"/>
              <w:rPr>
                <w:ins w:id="4552" w:author="Suhwan Lim" w:date="2019-04-18T13:46:00Z"/>
                <w:noProof/>
                <w:lang w:eastAsia="zh-CN"/>
              </w:rPr>
            </w:pPr>
            <w:ins w:id="4553"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54" w:author="Suhwan Lim" w:date="2019-04-18T13:46:00Z"/>
                <w:noProof/>
                <w:lang w:eastAsia="ko-KR"/>
              </w:rPr>
            </w:pPr>
            <w:ins w:id="4555"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56" w:author="Suhwan Lim" w:date="2019-04-18T13:46:00Z"/>
                <w:noProof/>
                <w:lang w:eastAsia="ko-KR"/>
              </w:rPr>
            </w:pPr>
            <w:ins w:id="4557" w:author="Suhwan Lim" w:date="2019-04-18T13:47:00Z">
              <w:r w:rsidRPr="00C67B6A">
                <w:rPr>
                  <w:noProof/>
                  <w:lang w:eastAsia="zh-CN"/>
                </w:rPr>
                <w:t>CA_n78A-n257J</w:t>
              </w:r>
            </w:ins>
          </w:p>
        </w:tc>
      </w:tr>
      <w:tr w:rsidR="008F27E3" w:rsidRPr="00AE4694" w:rsidTr="008C42A4">
        <w:trPr>
          <w:trHeight w:val="104"/>
          <w:tblHeader/>
          <w:ins w:id="4558" w:author="Suhwan Lim" w:date="2019-04-18T13:46:00Z"/>
        </w:trPr>
        <w:tc>
          <w:tcPr>
            <w:tcW w:w="0" w:type="auto"/>
            <w:shd w:val="clear" w:color="auto" w:fill="auto"/>
            <w:vAlign w:val="center"/>
          </w:tcPr>
          <w:p w:rsidR="008F27E3" w:rsidRPr="00AE4694" w:rsidRDefault="008F27E3" w:rsidP="00AD21D3">
            <w:pPr>
              <w:pStyle w:val="TAC"/>
              <w:rPr>
                <w:ins w:id="4559" w:author="Suhwan Lim" w:date="2019-04-18T13:46:00Z"/>
                <w:noProof/>
                <w:lang w:eastAsia="ko-KR"/>
              </w:rPr>
            </w:pPr>
            <w:ins w:id="4560" w:author="Suhwan Lim" w:date="2019-04-18T13:47:00Z">
              <w:r w:rsidRPr="00C67B6A">
                <w:rPr>
                  <w:noProof/>
                  <w:lang w:eastAsia="zh-CN"/>
                </w:rPr>
                <w:t>DC_1A-3A-5A_n78A-n257K</w:t>
              </w:r>
            </w:ins>
          </w:p>
        </w:tc>
        <w:tc>
          <w:tcPr>
            <w:tcW w:w="0" w:type="auto"/>
            <w:vAlign w:val="center"/>
          </w:tcPr>
          <w:p w:rsidR="008F27E3" w:rsidRPr="001B0F7A" w:rsidRDefault="008F27E3" w:rsidP="00AD21D3">
            <w:pPr>
              <w:keepNext/>
              <w:keepLines/>
              <w:spacing w:after="0"/>
              <w:jc w:val="center"/>
              <w:rPr>
                <w:ins w:id="4561" w:author="Suhwan Lim" w:date="2019-04-18T13:47:00Z"/>
                <w:rFonts w:ascii="Arial" w:hAnsi="Arial"/>
                <w:noProof/>
                <w:sz w:val="18"/>
                <w:lang w:eastAsia="zh-CN"/>
              </w:rPr>
            </w:pPr>
            <w:ins w:id="4562"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63" w:author="Suhwan Lim" w:date="2019-04-18T13:47:00Z"/>
                <w:rFonts w:ascii="Arial" w:hAnsi="Arial"/>
                <w:noProof/>
                <w:sz w:val="18"/>
                <w:lang w:eastAsia="zh-CN"/>
              </w:rPr>
            </w:pPr>
            <w:ins w:id="4564"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65" w:author="Suhwan Lim" w:date="2019-04-18T13:47:00Z"/>
                <w:rFonts w:ascii="Arial" w:hAnsi="Arial"/>
                <w:noProof/>
                <w:sz w:val="18"/>
                <w:lang w:eastAsia="zh-CN"/>
              </w:rPr>
            </w:pPr>
            <w:ins w:id="4566"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67" w:author="Suhwan Lim" w:date="2019-04-18T13:47:00Z"/>
                <w:rFonts w:ascii="Arial" w:hAnsi="Arial"/>
                <w:noProof/>
                <w:sz w:val="18"/>
                <w:lang w:eastAsia="zh-CN"/>
              </w:rPr>
            </w:pPr>
            <w:ins w:id="4568"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69" w:author="Suhwan Lim" w:date="2019-04-18T13:47:00Z"/>
                <w:rFonts w:ascii="Arial" w:hAnsi="Arial"/>
                <w:noProof/>
                <w:sz w:val="18"/>
                <w:lang w:eastAsia="zh-CN"/>
              </w:rPr>
            </w:pPr>
            <w:ins w:id="4570" w:author="Suhwan Lim" w:date="2019-04-18T13:47:00Z">
              <w:r w:rsidRPr="001B0F7A">
                <w:rPr>
                  <w:rFonts w:ascii="Arial" w:hAnsi="Arial"/>
                  <w:noProof/>
                  <w:sz w:val="18"/>
                  <w:lang w:eastAsia="zh-CN"/>
                </w:rPr>
                <w:t>DC_3A_n257A</w:t>
              </w:r>
            </w:ins>
          </w:p>
          <w:p w:rsidR="008F27E3" w:rsidRPr="00AE4694" w:rsidRDefault="008F27E3" w:rsidP="00AD21D3">
            <w:pPr>
              <w:pStyle w:val="TAC"/>
              <w:rPr>
                <w:ins w:id="4571" w:author="Suhwan Lim" w:date="2019-04-18T13:46:00Z"/>
                <w:noProof/>
                <w:lang w:eastAsia="zh-CN"/>
              </w:rPr>
            </w:pPr>
            <w:ins w:id="4572"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73" w:author="Suhwan Lim" w:date="2019-04-18T13:46:00Z"/>
                <w:noProof/>
                <w:lang w:eastAsia="ko-KR"/>
              </w:rPr>
            </w:pPr>
            <w:ins w:id="4574"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75" w:author="Suhwan Lim" w:date="2019-04-18T13:46:00Z"/>
                <w:noProof/>
                <w:lang w:eastAsia="ko-KR"/>
              </w:rPr>
            </w:pPr>
            <w:ins w:id="4576" w:author="Suhwan Lim" w:date="2019-04-18T13:47:00Z">
              <w:r w:rsidRPr="00C67B6A">
                <w:rPr>
                  <w:noProof/>
                  <w:lang w:eastAsia="zh-CN"/>
                </w:rPr>
                <w:t>CA_n78A-n257K</w:t>
              </w:r>
            </w:ins>
          </w:p>
        </w:tc>
      </w:tr>
      <w:tr w:rsidR="008F27E3" w:rsidRPr="00AE4694" w:rsidTr="008C42A4">
        <w:trPr>
          <w:trHeight w:val="104"/>
          <w:tblHeader/>
          <w:ins w:id="4577" w:author="Suhwan Lim" w:date="2019-04-18T13:46:00Z"/>
        </w:trPr>
        <w:tc>
          <w:tcPr>
            <w:tcW w:w="0" w:type="auto"/>
            <w:shd w:val="clear" w:color="auto" w:fill="auto"/>
            <w:vAlign w:val="center"/>
          </w:tcPr>
          <w:p w:rsidR="008F27E3" w:rsidRPr="00AE4694" w:rsidRDefault="008F27E3" w:rsidP="00AD21D3">
            <w:pPr>
              <w:pStyle w:val="TAC"/>
              <w:rPr>
                <w:ins w:id="4578" w:author="Suhwan Lim" w:date="2019-04-18T13:46:00Z"/>
                <w:noProof/>
                <w:lang w:eastAsia="ko-KR"/>
              </w:rPr>
            </w:pPr>
            <w:ins w:id="4579" w:author="Suhwan Lim" w:date="2019-04-18T13:47:00Z">
              <w:r w:rsidRPr="00C67B6A">
                <w:rPr>
                  <w:noProof/>
                  <w:lang w:eastAsia="zh-CN"/>
                </w:rPr>
                <w:t>DC_1A-3A-5A_n78A-n257L</w:t>
              </w:r>
            </w:ins>
          </w:p>
        </w:tc>
        <w:tc>
          <w:tcPr>
            <w:tcW w:w="0" w:type="auto"/>
            <w:vAlign w:val="center"/>
          </w:tcPr>
          <w:p w:rsidR="008F27E3" w:rsidRPr="001B0F7A" w:rsidRDefault="008F27E3" w:rsidP="00AD21D3">
            <w:pPr>
              <w:keepNext/>
              <w:keepLines/>
              <w:spacing w:after="0"/>
              <w:jc w:val="center"/>
              <w:rPr>
                <w:ins w:id="4580" w:author="Suhwan Lim" w:date="2019-04-18T13:47:00Z"/>
                <w:rFonts w:ascii="Arial" w:hAnsi="Arial"/>
                <w:noProof/>
                <w:sz w:val="18"/>
                <w:lang w:eastAsia="zh-CN"/>
              </w:rPr>
            </w:pPr>
            <w:ins w:id="4581"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82" w:author="Suhwan Lim" w:date="2019-04-18T13:47:00Z"/>
                <w:rFonts w:ascii="Arial" w:hAnsi="Arial"/>
                <w:noProof/>
                <w:sz w:val="18"/>
                <w:lang w:eastAsia="zh-CN"/>
              </w:rPr>
            </w:pPr>
            <w:ins w:id="4583"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84" w:author="Suhwan Lim" w:date="2019-04-18T13:47:00Z"/>
                <w:rFonts w:ascii="Arial" w:hAnsi="Arial"/>
                <w:noProof/>
                <w:sz w:val="18"/>
                <w:lang w:eastAsia="zh-CN"/>
              </w:rPr>
            </w:pPr>
            <w:ins w:id="4585"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86" w:author="Suhwan Lim" w:date="2019-04-18T13:47:00Z"/>
                <w:rFonts w:ascii="Arial" w:hAnsi="Arial"/>
                <w:noProof/>
                <w:sz w:val="18"/>
                <w:lang w:eastAsia="zh-CN"/>
              </w:rPr>
            </w:pPr>
            <w:ins w:id="4587"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88" w:author="Suhwan Lim" w:date="2019-04-18T13:47:00Z"/>
                <w:rFonts w:ascii="Arial" w:hAnsi="Arial"/>
                <w:noProof/>
                <w:sz w:val="18"/>
                <w:lang w:eastAsia="zh-CN"/>
              </w:rPr>
            </w:pPr>
            <w:ins w:id="4589" w:author="Suhwan Lim" w:date="2019-04-18T13:47:00Z">
              <w:r w:rsidRPr="001B0F7A">
                <w:rPr>
                  <w:rFonts w:ascii="Arial" w:hAnsi="Arial"/>
                  <w:noProof/>
                  <w:sz w:val="18"/>
                  <w:lang w:eastAsia="zh-CN"/>
                </w:rPr>
                <w:t>DC_3A_n257A</w:t>
              </w:r>
            </w:ins>
          </w:p>
          <w:p w:rsidR="008F27E3" w:rsidRPr="00AE4694" w:rsidRDefault="008F27E3" w:rsidP="00AD21D3">
            <w:pPr>
              <w:pStyle w:val="TAC"/>
              <w:rPr>
                <w:ins w:id="4590" w:author="Suhwan Lim" w:date="2019-04-18T13:46:00Z"/>
                <w:noProof/>
                <w:lang w:eastAsia="zh-CN"/>
              </w:rPr>
            </w:pPr>
            <w:ins w:id="4591"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92" w:author="Suhwan Lim" w:date="2019-04-18T13:46:00Z"/>
                <w:noProof/>
                <w:lang w:eastAsia="ko-KR"/>
              </w:rPr>
            </w:pPr>
            <w:ins w:id="4593"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94" w:author="Suhwan Lim" w:date="2019-04-18T13:46:00Z"/>
                <w:noProof/>
                <w:lang w:eastAsia="ko-KR"/>
              </w:rPr>
            </w:pPr>
            <w:ins w:id="4595" w:author="Suhwan Lim" w:date="2019-04-18T13:47:00Z">
              <w:r w:rsidRPr="00C67B6A">
                <w:rPr>
                  <w:noProof/>
                  <w:lang w:eastAsia="zh-CN"/>
                </w:rPr>
                <w:t>CA_n78A-n257L</w:t>
              </w:r>
            </w:ins>
          </w:p>
        </w:tc>
      </w:tr>
      <w:tr w:rsidR="008F27E3" w:rsidRPr="00AE4694" w:rsidTr="008C42A4">
        <w:trPr>
          <w:trHeight w:val="104"/>
          <w:tblHeader/>
          <w:ins w:id="4596" w:author="Suhwan Lim" w:date="2019-04-18T13:46:00Z"/>
        </w:trPr>
        <w:tc>
          <w:tcPr>
            <w:tcW w:w="0" w:type="auto"/>
            <w:shd w:val="clear" w:color="auto" w:fill="auto"/>
            <w:vAlign w:val="center"/>
          </w:tcPr>
          <w:p w:rsidR="008F27E3" w:rsidRPr="00AE4694" w:rsidRDefault="008F27E3" w:rsidP="00AD21D3">
            <w:pPr>
              <w:pStyle w:val="TAC"/>
              <w:rPr>
                <w:ins w:id="4597" w:author="Suhwan Lim" w:date="2019-04-18T13:46:00Z"/>
                <w:noProof/>
                <w:lang w:eastAsia="ko-KR"/>
              </w:rPr>
            </w:pPr>
            <w:ins w:id="4598" w:author="Suhwan Lim" w:date="2019-04-18T13:47:00Z">
              <w:r w:rsidRPr="00C67B6A">
                <w:rPr>
                  <w:noProof/>
                  <w:lang w:eastAsia="zh-CN"/>
                </w:rPr>
                <w:t>DC_1A-3A-5A_n78A-n257M</w:t>
              </w:r>
            </w:ins>
          </w:p>
        </w:tc>
        <w:tc>
          <w:tcPr>
            <w:tcW w:w="0" w:type="auto"/>
            <w:vAlign w:val="center"/>
          </w:tcPr>
          <w:p w:rsidR="008F27E3" w:rsidRPr="001B0F7A" w:rsidRDefault="008F27E3" w:rsidP="00AD21D3">
            <w:pPr>
              <w:keepNext/>
              <w:keepLines/>
              <w:spacing w:after="0"/>
              <w:jc w:val="center"/>
              <w:rPr>
                <w:ins w:id="4599" w:author="Suhwan Lim" w:date="2019-04-18T13:47:00Z"/>
                <w:rFonts w:ascii="Arial" w:hAnsi="Arial"/>
                <w:noProof/>
                <w:sz w:val="18"/>
                <w:lang w:eastAsia="zh-CN"/>
              </w:rPr>
            </w:pPr>
            <w:ins w:id="4600"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601" w:author="Suhwan Lim" w:date="2019-04-18T13:47:00Z"/>
                <w:rFonts w:ascii="Arial" w:hAnsi="Arial"/>
                <w:noProof/>
                <w:sz w:val="18"/>
                <w:lang w:eastAsia="zh-CN"/>
              </w:rPr>
            </w:pPr>
            <w:ins w:id="4602"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603" w:author="Suhwan Lim" w:date="2019-04-18T13:47:00Z"/>
                <w:rFonts w:ascii="Arial" w:hAnsi="Arial"/>
                <w:noProof/>
                <w:sz w:val="18"/>
                <w:lang w:eastAsia="zh-CN"/>
              </w:rPr>
            </w:pPr>
            <w:ins w:id="4604"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605" w:author="Suhwan Lim" w:date="2019-04-18T13:47:00Z"/>
                <w:rFonts w:ascii="Arial" w:hAnsi="Arial"/>
                <w:noProof/>
                <w:sz w:val="18"/>
                <w:lang w:eastAsia="zh-CN"/>
              </w:rPr>
            </w:pPr>
            <w:ins w:id="4606"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607" w:author="Suhwan Lim" w:date="2019-04-18T13:47:00Z"/>
                <w:rFonts w:ascii="Arial" w:hAnsi="Arial"/>
                <w:noProof/>
                <w:sz w:val="18"/>
                <w:lang w:eastAsia="zh-CN"/>
              </w:rPr>
            </w:pPr>
            <w:ins w:id="4608" w:author="Suhwan Lim" w:date="2019-04-18T13:47:00Z">
              <w:r w:rsidRPr="001B0F7A">
                <w:rPr>
                  <w:rFonts w:ascii="Arial" w:hAnsi="Arial"/>
                  <w:noProof/>
                  <w:sz w:val="18"/>
                  <w:lang w:eastAsia="zh-CN"/>
                </w:rPr>
                <w:t>DC_3A_n257A</w:t>
              </w:r>
            </w:ins>
          </w:p>
          <w:p w:rsidR="008F27E3" w:rsidRPr="00AE4694" w:rsidRDefault="008F27E3" w:rsidP="00AD21D3">
            <w:pPr>
              <w:pStyle w:val="TAC"/>
              <w:rPr>
                <w:ins w:id="4609" w:author="Suhwan Lim" w:date="2019-04-18T13:46:00Z"/>
                <w:noProof/>
                <w:lang w:eastAsia="zh-CN"/>
              </w:rPr>
            </w:pPr>
            <w:ins w:id="4610" w:author="Suhwan Lim" w:date="2019-04-18T13:47:00Z">
              <w:r w:rsidRPr="001B0F7A">
                <w:rPr>
                  <w:noProof/>
                  <w:lang w:eastAsia="zh-CN"/>
                </w:rPr>
                <w:lastRenderedPageBreak/>
                <w:t>DC_5A_n257A</w:t>
              </w:r>
            </w:ins>
          </w:p>
        </w:tc>
        <w:tc>
          <w:tcPr>
            <w:tcW w:w="0" w:type="auto"/>
            <w:shd w:val="clear" w:color="auto" w:fill="auto"/>
            <w:vAlign w:val="center"/>
          </w:tcPr>
          <w:p w:rsidR="008F27E3" w:rsidRPr="00AE4694" w:rsidRDefault="008F27E3" w:rsidP="00AD21D3">
            <w:pPr>
              <w:pStyle w:val="TAC"/>
              <w:rPr>
                <w:ins w:id="4611" w:author="Suhwan Lim" w:date="2019-04-18T13:46:00Z"/>
                <w:noProof/>
                <w:lang w:eastAsia="ko-KR"/>
              </w:rPr>
            </w:pPr>
            <w:ins w:id="4612" w:author="Suhwan Lim" w:date="2019-04-18T13:47:00Z">
              <w:r w:rsidRPr="00C67B6A">
                <w:rPr>
                  <w:noProof/>
                  <w:lang w:eastAsia="zh-CN"/>
                </w:rPr>
                <w:lastRenderedPageBreak/>
                <w:t>CA_1A-3A-5A</w:t>
              </w:r>
            </w:ins>
          </w:p>
        </w:tc>
        <w:tc>
          <w:tcPr>
            <w:tcW w:w="0" w:type="auto"/>
            <w:vAlign w:val="center"/>
          </w:tcPr>
          <w:p w:rsidR="008F27E3" w:rsidRPr="00AE4694" w:rsidRDefault="008F27E3" w:rsidP="00AD21D3">
            <w:pPr>
              <w:pStyle w:val="TAC"/>
              <w:rPr>
                <w:ins w:id="4613" w:author="Suhwan Lim" w:date="2019-04-18T13:46:00Z"/>
                <w:noProof/>
                <w:lang w:eastAsia="ko-KR"/>
              </w:rPr>
            </w:pPr>
            <w:ins w:id="4614" w:author="Suhwan Lim" w:date="2019-04-18T13:47:00Z">
              <w:r w:rsidRPr="00C67B6A">
                <w:rPr>
                  <w:noProof/>
                  <w:lang w:eastAsia="zh-CN"/>
                </w:rPr>
                <w:t>CA_n78A-n257M</w:t>
              </w:r>
            </w:ins>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15"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16" w:author="Editor_#40" w:date="2019-02-15T11:09:00Z">
            <w:trPr>
              <w:trHeight w:val="286"/>
              <w:tblHeader/>
            </w:trPr>
          </w:trPrChange>
        </w:trPr>
        <w:tc>
          <w:tcPr>
            <w:tcW w:w="2291" w:type="dxa"/>
            <w:shd w:val="clear" w:color="auto" w:fill="auto"/>
            <w:noWrap/>
            <w:vAlign w:val="center"/>
            <w:tcPrChange w:id="4617" w:author="Editor_#40" w:date="2019-02-15T11:09:00Z">
              <w:tcPr>
                <w:tcW w:w="2291" w:type="dxa"/>
                <w:shd w:val="clear" w:color="auto" w:fill="auto"/>
                <w:noWrap/>
              </w:tcPr>
            </w:tcPrChange>
          </w:tcPr>
          <w:p w:rsidR="008F27E3" w:rsidRPr="00AE4694" w:rsidRDefault="008F27E3" w:rsidP="00AD21D3">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Change w:id="4618"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lang w:val="fi-FI" w:eastAsia="fi-FI"/>
              </w:rPr>
            </w:pPr>
            <w:r w:rsidRPr="00AE4694">
              <w:rPr>
                <w:noProof/>
                <w:lang w:eastAsia="zh-CN"/>
              </w:rPr>
              <w:t>DC_7A_n257A</w:t>
            </w:r>
          </w:p>
        </w:tc>
        <w:tc>
          <w:tcPr>
            <w:tcW w:w="0" w:type="auto"/>
            <w:shd w:val="clear" w:color="auto" w:fill="auto"/>
            <w:noWrap/>
            <w:vAlign w:val="center"/>
            <w:tcPrChange w:id="4619" w:author="Editor_#40" w:date="2019-02-15T11:09:00Z">
              <w:tcPr>
                <w:tcW w:w="0" w:type="auto"/>
                <w:shd w:val="clear" w:color="auto" w:fill="auto"/>
                <w:noWrap/>
              </w:tcPr>
            </w:tcPrChange>
          </w:tcPr>
          <w:p w:rsidR="008F27E3" w:rsidRPr="00AE4694" w:rsidRDefault="008F27E3" w:rsidP="00AD21D3">
            <w:pPr>
              <w:pStyle w:val="TAC"/>
              <w:rPr>
                <w:lang w:val="fi-FI" w:eastAsia="fi-FI"/>
              </w:rPr>
            </w:pPr>
            <w:r w:rsidRPr="00AE4694">
              <w:rPr>
                <w:noProof/>
                <w:lang w:eastAsia="ko-KR"/>
              </w:rPr>
              <w:t>CA_1</w:t>
            </w:r>
            <w:r w:rsidRPr="00AE4694">
              <w:rPr>
                <w:rFonts w:hint="eastAsia"/>
                <w:noProof/>
                <w:lang w:eastAsia="ko-KR"/>
              </w:rPr>
              <w:t>A</w:t>
            </w:r>
            <w:r w:rsidRPr="00AE4694">
              <w:rPr>
                <w:noProof/>
                <w:lang w:eastAsia="ko-KR"/>
              </w:rPr>
              <w:t>-3A-7A-7A</w:t>
            </w:r>
          </w:p>
        </w:tc>
        <w:tc>
          <w:tcPr>
            <w:tcW w:w="0" w:type="auto"/>
            <w:vAlign w:val="center"/>
            <w:tcPrChange w:id="4620" w:author="Editor_#40" w:date="2019-02-15T11:09:00Z">
              <w:tcPr>
                <w:tcW w:w="0" w:type="auto"/>
              </w:tcPr>
            </w:tcPrChange>
          </w:tcPr>
          <w:p w:rsidR="008F27E3" w:rsidRPr="00AE4694" w:rsidRDefault="008F27E3" w:rsidP="00AD21D3">
            <w:pPr>
              <w:pStyle w:val="TAC"/>
              <w:rPr>
                <w:lang w:val="fi-FI" w:eastAsia="fi-FI"/>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21"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22" w:author="Editor_#40" w:date="2019-02-15T11:09:00Z">
            <w:trPr>
              <w:trHeight w:val="286"/>
              <w:tblHeader/>
            </w:trPr>
          </w:trPrChange>
        </w:trPr>
        <w:tc>
          <w:tcPr>
            <w:tcW w:w="2291" w:type="dxa"/>
            <w:shd w:val="clear" w:color="auto" w:fill="auto"/>
            <w:noWrap/>
            <w:vAlign w:val="center"/>
            <w:tcPrChange w:id="4623"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Change w:id="4624"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25"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-3A-7A</w:t>
            </w:r>
          </w:p>
        </w:tc>
        <w:tc>
          <w:tcPr>
            <w:tcW w:w="0" w:type="auto"/>
            <w:vAlign w:val="center"/>
            <w:tcPrChange w:id="4626"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27"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28" w:author="Editor_#40" w:date="2019-02-15T11:09:00Z">
            <w:trPr>
              <w:trHeight w:val="286"/>
              <w:tblHeader/>
            </w:trPr>
          </w:trPrChange>
        </w:trPr>
        <w:tc>
          <w:tcPr>
            <w:tcW w:w="2291" w:type="dxa"/>
            <w:shd w:val="clear" w:color="auto" w:fill="auto"/>
            <w:noWrap/>
            <w:vAlign w:val="center"/>
            <w:tcPrChange w:id="4629"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Change w:id="4630"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31"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-5A-7A-7A</w:t>
            </w:r>
          </w:p>
        </w:tc>
        <w:tc>
          <w:tcPr>
            <w:tcW w:w="0" w:type="auto"/>
            <w:vAlign w:val="center"/>
            <w:tcPrChange w:id="4632"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33"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34" w:author="Editor_#40" w:date="2019-02-15T11:09:00Z">
            <w:trPr>
              <w:trHeight w:val="286"/>
              <w:tblHeader/>
            </w:trPr>
          </w:trPrChange>
        </w:trPr>
        <w:tc>
          <w:tcPr>
            <w:tcW w:w="2291" w:type="dxa"/>
            <w:shd w:val="clear" w:color="auto" w:fill="auto"/>
            <w:noWrap/>
            <w:vAlign w:val="center"/>
            <w:tcPrChange w:id="4635"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Change w:id="4636"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37"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w:t>
            </w:r>
          </w:p>
        </w:tc>
        <w:tc>
          <w:tcPr>
            <w:tcW w:w="0" w:type="auto"/>
            <w:vAlign w:val="center"/>
            <w:tcPrChange w:id="4638"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39"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40" w:author="Editor_#40" w:date="2019-02-15T11:09:00Z">
            <w:trPr>
              <w:trHeight w:val="286"/>
              <w:tblHeader/>
            </w:trPr>
          </w:trPrChange>
        </w:trPr>
        <w:tc>
          <w:tcPr>
            <w:tcW w:w="2291" w:type="dxa"/>
            <w:shd w:val="clear" w:color="auto" w:fill="auto"/>
            <w:noWrap/>
            <w:vAlign w:val="center"/>
            <w:tcPrChange w:id="4641"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Change w:id="4642"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43"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-5A-7A-7A</w:t>
            </w:r>
          </w:p>
        </w:tc>
        <w:tc>
          <w:tcPr>
            <w:tcW w:w="0" w:type="auto"/>
            <w:vAlign w:val="center"/>
            <w:tcPrChange w:id="4644"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45"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46" w:author="Editor_#40" w:date="2019-02-15T11:09:00Z">
            <w:trPr>
              <w:trHeight w:val="286"/>
              <w:tblHeader/>
            </w:trPr>
          </w:trPrChange>
        </w:trPr>
        <w:tc>
          <w:tcPr>
            <w:tcW w:w="2291" w:type="dxa"/>
            <w:shd w:val="clear" w:color="auto" w:fill="auto"/>
            <w:noWrap/>
            <w:vAlign w:val="center"/>
            <w:tcPrChange w:id="4647"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Change w:id="4648"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49"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Change w:id="4650"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bl>
    <w:p w:rsidR="008F27E3" w:rsidRPr="00AE4694" w:rsidRDefault="008F27E3" w:rsidP="008F27E3"/>
    <w:p w:rsidR="008F27E3" w:rsidRPr="00AE4694" w:rsidRDefault="008F27E3" w:rsidP="008F27E3">
      <w:pPr>
        <w:pStyle w:val="40"/>
      </w:pPr>
      <w:bookmarkStart w:id="4651" w:name="_Toc535319292"/>
      <w:r w:rsidRPr="00AE4694">
        <w:t>5.5B.6.5</w:t>
      </w:r>
      <w:r w:rsidRPr="00AE4694">
        <w:tab/>
        <w:t>Inter-band EN-DC configurations including FR1 and FR2 (six bands)</w:t>
      </w:r>
      <w:bookmarkEnd w:id="4651"/>
    </w:p>
    <w:p w:rsidR="008F27E3" w:rsidRPr="00AE4694" w:rsidRDefault="008F27E3" w:rsidP="008F27E3">
      <w:pPr>
        <w:pStyle w:val="TH"/>
      </w:pPr>
      <w:r w:rsidRPr="00AE4694">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Change w:id="4652">
          <w:tblGrid>
            <w:gridCol w:w="3241"/>
            <w:gridCol w:w="1633"/>
            <w:gridCol w:w="2174"/>
            <w:gridCol w:w="1759"/>
          </w:tblGrid>
        </w:tblGridChange>
      </w:tblGrid>
      <w:tr w:rsidR="008F27E3" w:rsidRPr="00AE4694" w:rsidTr="00AD21D3">
        <w:trPr>
          <w:trHeight w:val="47"/>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53" w:author="Editor_#40" w:date="2019-02-1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4654" w:author="Editor_#40" w:date="2019-02-15T11:09:00Z">
            <w:trPr>
              <w:trHeight w:val="288"/>
              <w:jc w:val="center"/>
            </w:trPr>
          </w:trPrChange>
        </w:trPr>
        <w:tc>
          <w:tcPr>
            <w:tcW w:w="0" w:type="auto"/>
            <w:shd w:val="clear" w:color="auto" w:fill="auto"/>
            <w:noWrap/>
            <w:vAlign w:val="center"/>
            <w:tcPrChange w:id="4655" w:author="Editor_#40" w:date="2019-02-15T11:09:00Z">
              <w:tcPr>
                <w:tcW w:w="0" w:type="auto"/>
                <w:shd w:val="clear" w:color="auto" w:fill="auto"/>
                <w:noWrap/>
              </w:tcPr>
            </w:tcPrChange>
          </w:tcPr>
          <w:p w:rsidR="008F27E3" w:rsidRPr="00805C83" w:rsidRDefault="008F27E3" w:rsidP="00AD21D3">
            <w:pPr>
              <w:pStyle w:val="TAC"/>
              <w:rPr>
                <w:rPrChange w:id="4656" w:author="Editor_#40" w:date="2019-02-15T11:09:00Z">
                  <w:rPr>
                    <w:lang w:val="en-US" w:eastAsia="fi-FI"/>
                  </w:rPr>
                </w:rPrChange>
              </w:rPr>
            </w:pPr>
            <w:r w:rsidRPr="00805C83">
              <w:rPr>
                <w:rFonts w:eastAsia="SimSun"/>
                <w:rPrChange w:id="4657" w:author="Editor_#40" w:date="2019-02-15T11:09:00Z">
                  <w:rPr>
                    <w:rFonts w:eastAsia="맑은 고딕"/>
                    <w:noProof/>
                    <w:lang w:eastAsia="ko-KR"/>
                  </w:rPr>
                </w:rPrChange>
              </w:rPr>
              <w:t>DC_1A-3A-5A-7A_n78A-n257A</w:t>
            </w:r>
          </w:p>
        </w:tc>
        <w:tc>
          <w:tcPr>
            <w:tcW w:w="0" w:type="auto"/>
            <w:vAlign w:val="center"/>
            <w:tcPrChange w:id="4658" w:author="Editor_#40" w:date="2019-02-15T11:09:00Z">
              <w:tcPr>
                <w:tcW w:w="0" w:type="auto"/>
              </w:tcPr>
            </w:tcPrChange>
          </w:tcPr>
          <w:p w:rsidR="008F27E3" w:rsidRPr="00805C83" w:rsidRDefault="008F27E3" w:rsidP="00AD21D3">
            <w:pPr>
              <w:pStyle w:val="TAC"/>
              <w:rPr>
                <w:rPrChange w:id="4659" w:author="Editor_#40" w:date="2019-02-15T11:09:00Z">
                  <w:rPr>
                    <w:noProof/>
                    <w:lang w:eastAsia="zh-CN"/>
                  </w:rPr>
                </w:rPrChange>
              </w:rPr>
            </w:pPr>
            <w:r w:rsidRPr="00805C83">
              <w:rPr>
                <w:rPrChange w:id="4660" w:author="Editor_#40" w:date="2019-02-15T11:09:00Z">
                  <w:rPr>
                    <w:noProof/>
                    <w:lang w:eastAsia="zh-CN"/>
                  </w:rPr>
                </w:rPrChange>
              </w:rPr>
              <w:t>DC_1A_n78A</w:t>
            </w:r>
          </w:p>
          <w:p w:rsidR="008F27E3" w:rsidRPr="00805C83" w:rsidRDefault="008F27E3" w:rsidP="00AD21D3">
            <w:pPr>
              <w:pStyle w:val="TAC"/>
              <w:rPr>
                <w:rPrChange w:id="4661" w:author="Editor_#40" w:date="2019-02-15T11:09:00Z">
                  <w:rPr>
                    <w:noProof/>
                    <w:lang w:eastAsia="zh-CN"/>
                  </w:rPr>
                </w:rPrChange>
              </w:rPr>
            </w:pPr>
            <w:r w:rsidRPr="00805C83">
              <w:rPr>
                <w:rPrChange w:id="4662" w:author="Editor_#40" w:date="2019-02-15T11:09:00Z">
                  <w:rPr>
                    <w:noProof/>
                    <w:lang w:eastAsia="zh-CN"/>
                  </w:rPr>
                </w:rPrChange>
              </w:rPr>
              <w:t>DC_1A_n257A</w:t>
            </w:r>
          </w:p>
          <w:p w:rsidR="008F27E3" w:rsidRPr="00805C83" w:rsidRDefault="008F27E3" w:rsidP="00AD21D3">
            <w:pPr>
              <w:pStyle w:val="TAC"/>
              <w:rPr>
                <w:rPrChange w:id="4663" w:author="Editor_#40" w:date="2019-02-15T11:09:00Z">
                  <w:rPr>
                    <w:noProof/>
                    <w:lang w:eastAsia="zh-CN"/>
                  </w:rPr>
                </w:rPrChange>
              </w:rPr>
            </w:pPr>
            <w:r w:rsidRPr="00805C83">
              <w:rPr>
                <w:rPrChange w:id="4664" w:author="Editor_#40" w:date="2019-02-15T11:09:00Z">
                  <w:rPr>
                    <w:noProof/>
                    <w:lang w:eastAsia="zh-CN"/>
                  </w:rPr>
                </w:rPrChange>
              </w:rPr>
              <w:t>DC_3A_n78A</w:t>
            </w:r>
          </w:p>
          <w:p w:rsidR="008F27E3" w:rsidRPr="00805C83" w:rsidRDefault="008F27E3" w:rsidP="00AD21D3">
            <w:pPr>
              <w:pStyle w:val="TAC"/>
              <w:rPr>
                <w:rPrChange w:id="4665" w:author="Editor_#40" w:date="2019-02-15T11:09:00Z">
                  <w:rPr>
                    <w:noProof/>
                    <w:lang w:eastAsia="zh-CN"/>
                  </w:rPr>
                </w:rPrChange>
              </w:rPr>
            </w:pPr>
            <w:r w:rsidRPr="00805C83">
              <w:rPr>
                <w:rPrChange w:id="4666" w:author="Editor_#40" w:date="2019-02-15T11:09:00Z">
                  <w:rPr>
                    <w:noProof/>
                    <w:lang w:eastAsia="zh-CN"/>
                  </w:rPr>
                </w:rPrChange>
              </w:rPr>
              <w:t>DC_3A_n257A</w:t>
            </w:r>
          </w:p>
          <w:p w:rsidR="008F27E3" w:rsidRPr="00805C83" w:rsidRDefault="008F27E3" w:rsidP="00AD21D3">
            <w:pPr>
              <w:pStyle w:val="TAC"/>
              <w:rPr>
                <w:rPrChange w:id="4667" w:author="Editor_#40" w:date="2019-02-15T11:09:00Z">
                  <w:rPr>
                    <w:noProof/>
                    <w:lang w:eastAsia="zh-CN"/>
                  </w:rPr>
                </w:rPrChange>
              </w:rPr>
            </w:pPr>
            <w:r w:rsidRPr="00805C83">
              <w:rPr>
                <w:rPrChange w:id="4668" w:author="Editor_#40" w:date="2019-02-15T11:09:00Z">
                  <w:rPr>
                    <w:noProof/>
                    <w:lang w:eastAsia="zh-CN"/>
                  </w:rPr>
                </w:rPrChange>
              </w:rPr>
              <w:t>DC_5A_n78A</w:t>
            </w:r>
          </w:p>
          <w:p w:rsidR="008F27E3" w:rsidRPr="00805C83" w:rsidRDefault="008F27E3" w:rsidP="00AD21D3">
            <w:pPr>
              <w:pStyle w:val="TAC"/>
              <w:rPr>
                <w:rPrChange w:id="4669" w:author="Editor_#40" w:date="2019-02-15T11:09:00Z">
                  <w:rPr>
                    <w:noProof/>
                    <w:lang w:eastAsia="zh-CN"/>
                  </w:rPr>
                </w:rPrChange>
              </w:rPr>
            </w:pPr>
            <w:r w:rsidRPr="00805C83">
              <w:rPr>
                <w:rPrChange w:id="4670" w:author="Editor_#40" w:date="2019-02-15T11:09:00Z">
                  <w:rPr>
                    <w:noProof/>
                    <w:lang w:eastAsia="zh-CN"/>
                  </w:rPr>
                </w:rPrChange>
              </w:rPr>
              <w:t>DC_5A_n257A</w:t>
            </w:r>
          </w:p>
          <w:p w:rsidR="008F27E3" w:rsidRPr="00805C83" w:rsidRDefault="008F27E3" w:rsidP="00AD21D3">
            <w:pPr>
              <w:pStyle w:val="TAC"/>
              <w:rPr>
                <w:rPrChange w:id="4671" w:author="Editor_#40" w:date="2019-02-15T11:09:00Z">
                  <w:rPr>
                    <w:noProof/>
                    <w:lang w:eastAsia="zh-CN"/>
                  </w:rPr>
                </w:rPrChange>
              </w:rPr>
            </w:pPr>
            <w:r w:rsidRPr="00805C83">
              <w:rPr>
                <w:rPrChange w:id="4672" w:author="Editor_#40" w:date="2019-02-15T11:09:00Z">
                  <w:rPr>
                    <w:noProof/>
                    <w:lang w:eastAsia="zh-CN"/>
                  </w:rPr>
                </w:rPrChange>
              </w:rPr>
              <w:t>DC_7A_n78A</w:t>
            </w:r>
          </w:p>
          <w:p w:rsidR="008F27E3" w:rsidRPr="00805C83" w:rsidRDefault="008F27E3" w:rsidP="00AD21D3">
            <w:pPr>
              <w:pStyle w:val="TAC"/>
              <w:rPr>
                <w:rFonts w:eastAsia="SimSun"/>
                <w:rPrChange w:id="4673" w:author="Editor_#40" w:date="2019-02-15T11:09:00Z">
                  <w:rPr>
                    <w:rFonts w:eastAsia="MS PGothic"/>
                    <w:lang w:val="en-US"/>
                  </w:rPr>
                </w:rPrChange>
              </w:rPr>
            </w:pPr>
            <w:r w:rsidRPr="00805C83">
              <w:rPr>
                <w:rPrChange w:id="4674" w:author="Editor_#40" w:date="2019-02-15T11:09:00Z">
                  <w:rPr>
                    <w:noProof/>
                    <w:lang w:eastAsia="zh-CN"/>
                  </w:rPr>
                </w:rPrChange>
              </w:rPr>
              <w:t>DC_7A_n257A</w:t>
            </w:r>
          </w:p>
        </w:tc>
        <w:tc>
          <w:tcPr>
            <w:tcW w:w="0" w:type="auto"/>
            <w:shd w:val="clear" w:color="auto" w:fill="auto"/>
            <w:noWrap/>
            <w:vAlign w:val="center"/>
            <w:tcPrChange w:id="4675" w:author="Editor_#40" w:date="2019-02-15T11:09:00Z">
              <w:tcPr>
                <w:tcW w:w="0" w:type="auto"/>
                <w:shd w:val="clear" w:color="auto" w:fill="auto"/>
                <w:noWrap/>
              </w:tcPr>
            </w:tcPrChange>
          </w:tcPr>
          <w:p w:rsidR="008F27E3" w:rsidRPr="00805C83" w:rsidRDefault="008F27E3" w:rsidP="00AD21D3">
            <w:pPr>
              <w:pStyle w:val="TAC"/>
              <w:rPr>
                <w:rPrChange w:id="4676" w:author="Editor_#40" w:date="2019-02-15T11:09:00Z">
                  <w:rPr>
                    <w:lang w:val="en-US" w:eastAsia="fi-FI"/>
                  </w:rPr>
                </w:rPrChange>
              </w:rPr>
            </w:pPr>
            <w:r w:rsidRPr="00805C83">
              <w:rPr>
                <w:rFonts w:eastAsia="SimSun"/>
                <w:rPrChange w:id="4677" w:author="Editor_#40" w:date="2019-02-15T11:09:00Z">
                  <w:rPr>
                    <w:rFonts w:eastAsia="맑은 고딕"/>
                    <w:noProof/>
                    <w:lang w:eastAsia="ko-KR"/>
                  </w:rPr>
                </w:rPrChange>
              </w:rPr>
              <w:t>CA_1A-3A-5A-7A</w:t>
            </w:r>
          </w:p>
        </w:tc>
        <w:tc>
          <w:tcPr>
            <w:tcW w:w="0" w:type="auto"/>
            <w:vAlign w:val="center"/>
            <w:tcPrChange w:id="4678" w:author="Editor_#40" w:date="2019-02-15T11:09:00Z">
              <w:tcPr>
                <w:tcW w:w="0" w:type="auto"/>
              </w:tcPr>
            </w:tcPrChange>
          </w:tcPr>
          <w:p w:rsidR="008F27E3" w:rsidRPr="00805C83" w:rsidRDefault="008F27E3" w:rsidP="00AD21D3">
            <w:pPr>
              <w:pStyle w:val="TAC"/>
              <w:rPr>
                <w:rPrChange w:id="4679" w:author="Editor_#40" w:date="2019-02-15T11:09:00Z">
                  <w:rPr>
                    <w:rFonts w:ascii="Calibri" w:hAnsi="Calibri"/>
                    <w:sz w:val="22"/>
                    <w:szCs w:val="22"/>
                  </w:rPr>
                </w:rPrChange>
              </w:rPr>
            </w:pPr>
            <w:r w:rsidRPr="00805C83">
              <w:rPr>
                <w:rFonts w:eastAsia="SimSun"/>
                <w:rPrChange w:id="4680" w:author="Editor_#40" w:date="2019-02-15T11:09:00Z">
                  <w:rPr>
                    <w:rFonts w:eastAsia="맑은 고딕"/>
                    <w:noProof/>
                    <w:lang w:eastAsia="ko-KR"/>
                  </w:rPr>
                </w:rPrChange>
              </w:rPr>
              <w:t>CA_n78A-n257A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Default="008F27E3" w:rsidP="008F27E3">
      <w:pPr>
        <w:rPr>
          <w:lang w:eastAsia="ko-KR"/>
        </w:rPr>
      </w:pPr>
    </w:p>
    <w:p w:rsidR="008F27E3" w:rsidRDefault="008F27E3" w:rsidP="008F27E3">
      <w:pPr>
        <w:rPr>
          <w:lang w:eastAsia="ko-KR"/>
        </w:rPr>
      </w:pPr>
    </w:p>
    <w:p w:rsidR="008F27E3" w:rsidRPr="00AE4694" w:rsidRDefault="008F27E3" w:rsidP="008F27E3">
      <w:pPr>
        <w:pStyle w:val="30"/>
      </w:pPr>
      <w:bookmarkStart w:id="4681" w:name="_Toc535319332"/>
      <w:r w:rsidRPr="00AE4694">
        <w:lastRenderedPageBreak/>
        <w:t>6.2B.4</w:t>
      </w:r>
      <w:r w:rsidRPr="00AE4694">
        <w:tab/>
        <w:t>Configured output power for EN-DC</w:t>
      </w:r>
      <w:bookmarkEnd w:id="4681"/>
    </w:p>
    <w:p w:rsidR="008F27E3" w:rsidRPr="00AE4694" w:rsidRDefault="008F27E3" w:rsidP="008F27E3">
      <w:pPr>
        <w:pStyle w:val="40"/>
      </w:pPr>
      <w:bookmarkStart w:id="4682" w:name="_Toc535319333"/>
      <w:r w:rsidRPr="00AE4694">
        <w:t>6.2B.4.1</w:t>
      </w:r>
      <w:r w:rsidRPr="00AE4694">
        <w:tab/>
        <w:t>Configured output power level</w:t>
      </w:r>
      <w:bookmarkEnd w:id="4682"/>
    </w:p>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Pr="00AE4694" w:rsidDel="00EC75F8" w:rsidRDefault="008F27E3" w:rsidP="008F27E3">
      <w:pPr>
        <w:pStyle w:val="Guidance"/>
        <w:rPr>
          <w:del w:id="4683" w:author="Editor_#40" w:date="2019-02-15T11:37:00Z"/>
          <w:color w:val="auto"/>
        </w:rPr>
      </w:pPr>
    </w:p>
    <w:p w:rsidR="008F27E3" w:rsidRPr="00AE4694" w:rsidRDefault="008F27E3" w:rsidP="008F27E3">
      <w:pPr>
        <w:pStyle w:val="40"/>
      </w:pPr>
      <w:bookmarkStart w:id="4684" w:name="_Toc535319339"/>
      <w:r w:rsidRPr="00AE4694">
        <w:t>6.2B.4.2</w:t>
      </w:r>
      <w:r w:rsidRPr="00AE4694">
        <w:tab/>
        <w:t>ΔT</w:t>
      </w:r>
      <w:r w:rsidRPr="00AE4694">
        <w:rPr>
          <w:vertAlign w:val="subscript"/>
        </w:rPr>
        <w:t>IB,c</w:t>
      </w:r>
      <w:r w:rsidRPr="00AE4694">
        <w:t xml:space="preserve"> for EN-DC</w:t>
      </w:r>
      <w:bookmarkEnd w:id="4684"/>
    </w:p>
    <w:p w:rsidR="008F27E3" w:rsidRPr="00AE4694" w:rsidRDefault="008F27E3" w:rsidP="008F27E3">
      <w:r w:rsidRPr="00AE4694">
        <w:t>For the UE which supports inter-band EN-DC configuration, ΔT</w:t>
      </w:r>
      <w:r w:rsidRPr="00AE4694">
        <w:rPr>
          <w:vertAlign w:val="subscript"/>
        </w:rPr>
        <w:t>IB,c</w:t>
      </w:r>
      <w:r w:rsidRPr="00AE4694">
        <w:t xml:space="preserve"> in Tables below applies where unless otherwise stated, the same ΔT</w:t>
      </w:r>
      <w:r w:rsidRPr="00AE4694">
        <w:rPr>
          <w:vertAlign w:val="subscript"/>
        </w:rPr>
        <w:t xml:space="preserve">IB,c </w:t>
      </w:r>
      <w:r w:rsidRPr="00AE4694">
        <w:t xml:space="preserve">is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 xml:space="preserve">have </w:t>
      </w:r>
      <w:r w:rsidRPr="00AE4694">
        <w:t>the same NR operating band combination. Unless otherwise stated, ΔT</w:t>
      </w:r>
      <w:r w:rsidRPr="00AE4694">
        <w:rPr>
          <w:vertAlign w:val="subscript"/>
        </w:rPr>
        <w:t>IB,c</w:t>
      </w:r>
      <w:r w:rsidRPr="00AE4694">
        <w:t xml:space="preserve"> is set to zero.</w:t>
      </w:r>
    </w:p>
    <w:p w:rsidR="008F27E3" w:rsidRPr="00AE4694" w:rsidRDefault="008F27E3" w:rsidP="008F27E3">
      <w:pPr>
        <w:pStyle w:val="5"/>
      </w:pPr>
      <w:bookmarkStart w:id="4685" w:name="_Toc535319340"/>
      <w:r w:rsidRPr="00AE4694">
        <w:t>6.2B.4.2.1</w:t>
      </w:r>
      <w:r w:rsidRPr="00AE4694">
        <w:tab/>
        <w:t>Intra-band contiguous EN-DC</w:t>
      </w:r>
      <w:bookmarkEnd w:id="4685"/>
    </w:p>
    <w:p w:rsidR="008F27E3" w:rsidRPr="00AE4694" w:rsidRDefault="008F27E3" w:rsidP="008F27E3">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rsidR="008F27E3" w:rsidRPr="00AE4694" w:rsidRDefault="008F27E3" w:rsidP="008F27E3">
      <w:pPr>
        <w:pStyle w:val="5"/>
      </w:pPr>
      <w:bookmarkStart w:id="4686" w:name="_Toc535319341"/>
      <w:r w:rsidRPr="00AE4694">
        <w:t>6.2B.4.2.2</w:t>
      </w:r>
      <w:r w:rsidRPr="00AE4694">
        <w:tab/>
        <w:t>Intra-band non-contiguous EN-DC</w:t>
      </w:r>
      <w:bookmarkEnd w:id="4686"/>
    </w:p>
    <w:p w:rsidR="008F27E3" w:rsidRPr="00AE4694" w:rsidRDefault="008F27E3" w:rsidP="008F27E3">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 </w:t>
      </w:r>
    </w:p>
    <w:p w:rsidR="008F27E3" w:rsidRPr="00AE4694" w:rsidRDefault="008F27E3" w:rsidP="008F27E3">
      <w:pPr>
        <w:pStyle w:val="5"/>
        <w:rPr>
          <w:lang w:val="en-US"/>
        </w:rPr>
      </w:pPr>
      <w:bookmarkStart w:id="4687" w:name="_Toc535319342"/>
      <w:r w:rsidRPr="00AE4694">
        <w:rPr>
          <w:lang w:val="en-US"/>
        </w:rPr>
        <w:lastRenderedPageBreak/>
        <w:t>6.2B.4.2.3</w:t>
      </w:r>
      <w:r w:rsidRPr="00AE4694">
        <w:rPr>
          <w:lang w:val="en-US"/>
        </w:rPr>
        <w:tab/>
        <w:t>Inter-band EN-DC within FR1</w:t>
      </w:r>
      <w:bookmarkEnd w:id="4687"/>
    </w:p>
    <w:p w:rsidR="008F27E3" w:rsidRPr="00AE4694" w:rsidRDefault="008F27E3" w:rsidP="008F27E3">
      <w:pPr>
        <w:pStyle w:val="6"/>
      </w:pPr>
      <w:bookmarkStart w:id="4688" w:name="_Toc535319343"/>
      <w:r w:rsidRPr="00AE4694">
        <w:t>6.2B.4.2.3.1</w:t>
      </w:r>
      <w:r w:rsidRPr="00AE4694">
        <w:tab/>
        <w:t>ΔT</w:t>
      </w:r>
      <w:r w:rsidRPr="00AE4694">
        <w:rPr>
          <w:vertAlign w:val="subscript"/>
        </w:rPr>
        <w:t>IB,c</w:t>
      </w:r>
      <w:r w:rsidRPr="00AE4694">
        <w:t xml:space="preserve"> for EN-DC two bands</w:t>
      </w:r>
      <w:bookmarkEnd w:id="4688"/>
    </w:p>
    <w:p w:rsidR="008F27E3" w:rsidRPr="00AE4694" w:rsidRDefault="008F27E3" w:rsidP="008F27E3">
      <w:pPr>
        <w:pStyle w:val="TH"/>
      </w:pPr>
      <w:r w:rsidRPr="00AE4694">
        <w:t>Table 6.2B.4.2.3.1-1: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F27E3" w:rsidRPr="00AE4694" w:rsidTr="00AD21D3">
        <w:trPr>
          <w:tblHeader/>
          <w:jc w:val="center"/>
        </w:trPr>
        <w:tc>
          <w:tcPr>
            <w:tcW w:w="2336"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ΔT</w:t>
            </w:r>
            <w:r w:rsidRPr="00AE4694">
              <w:rPr>
                <w:rFonts w:cs="Arial"/>
                <w:vertAlign w:val="subscript"/>
              </w:rPr>
              <w:t>IB,c</w:t>
            </w:r>
            <w:r w:rsidRPr="00AE4694">
              <w:rPr>
                <w:rFonts w:cs="Arial"/>
              </w:rPr>
              <w:t xml:space="preserve"> (dB)</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bookmarkStart w:id="4689"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_n</w:t>
            </w:r>
            <w:r w:rsidRPr="00AE4694">
              <w:rPr>
                <w:rFonts w:cs="Arial"/>
                <w:szCs w:val="18"/>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rsidR="008F27E3" w:rsidRPr="00AE4694" w:rsidRDefault="008F27E3" w:rsidP="00AD21D3">
            <w:pPr>
              <w:pStyle w:val="TAC"/>
              <w:rPr>
                <w:rFonts w:cs="Arial"/>
                <w:lang w:eastAsia="ja-JP"/>
              </w:rPr>
            </w:pPr>
            <w:r w:rsidRPr="00AE4694">
              <w:rPr>
                <w:rFonts w:cs="Arial"/>
                <w:lang w:val="sv-SE" w:eastAsia="zh-CN"/>
              </w:rPr>
              <w:t>1</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n40</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0.6</w:t>
            </w:r>
          </w:p>
        </w:tc>
      </w:tr>
      <w:bookmarkEnd w:id="4689"/>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DC_1_n77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DC_1_n78</w:t>
            </w:r>
          </w:p>
        </w:tc>
        <w:tc>
          <w:tcPr>
            <w:tcW w:w="2952" w:type="dxa"/>
            <w:vAlign w:val="center"/>
          </w:tcPr>
          <w:p w:rsidR="008F27E3" w:rsidRPr="00AE4694" w:rsidRDefault="008F27E3" w:rsidP="00AD21D3">
            <w:pPr>
              <w:pStyle w:val="TAC"/>
              <w:rPr>
                <w:rFonts w:cs="Arial"/>
              </w:rPr>
            </w:pPr>
            <w:r w:rsidRPr="00AE4694">
              <w:rPr>
                <w:rFonts w:cs="Arial"/>
                <w:lang w:eastAsia="ja-JP"/>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DC_2_n5</w:t>
            </w:r>
          </w:p>
        </w:tc>
        <w:tc>
          <w:tcPr>
            <w:tcW w:w="2952" w:type="dxa"/>
          </w:tcPr>
          <w:p w:rsidR="008F27E3" w:rsidRPr="00AE4694" w:rsidRDefault="008F27E3" w:rsidP="00AD21D3">
            <w:pPr>
              <w:pStyle w:val="TAC"/>
              <w:rPr>
                <w:rFonts w:cs="Arial"/>
              </w:rPr>
            </w:pPr>
            <w:r w:rsidRPr="00AE4694">
              <w:rPr>
                <w:rFonts w:cs="Arial"/>
                <w:szCs w:val="18"/>
                <w:lang w:eastAsia="ja-JP"/>
              </w:rPr>
              <w:t>2</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n5</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DC_2_n66</w:t>
            </w:r>
          </w:p>
        </w:tc>
        <w:tc>
          <w:tcPr>
            <w:tcW w:w="2952" w:type="dxa"/>
          </w:tcPr>
          <w:p w:rsidR="008F27E3" w:rsidRPr="00AE4694" w:rsidRDefault="008F27E3" w:rsidP="00AD21D3">
            <w:pPr>
              <w:pStyle w:val="TAC"/>
              <w:rPr>
                <w:rFonts w:cs="Arial"/>
              </w:rPr>
            </w:pPr>
            <w:r w:rsidRPr="00AE4694">
              <w:rPr>
                <w:rFonts w:cs="Arial"/>
                <w:szCs w:val="18"/>
                <w:lang w:eastAsia="ja-JP"/>
              </w:rPr>
              <w:t>2</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n66</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DC_2_n71</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2</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rPr>
              <w:t>DC_2_n78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2</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DC_3_n7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3</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DC_3_n28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3</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n28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3</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n40</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3</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DC_3_n77</w:t>
            </w:r>
          </w:p>
        </w:tc>
        <w:tc>
          <w:tcPr>
            <w:tcW w:w="2952" w:type="dxa"/>
            <w:vAlign w:val="center"/>
          </w:tcPr>
          <w:p w:rsidR="008F27E3" w:rsidRPr="00AE4694" w:rsidRDefault="008F27E3" w:rsidP="00AD21D3">
            <w:pPr>
              <w:pStyle w:val="TAC"/>
              <w:rPr>
                <w:rFonts w:cs="Arial"/>
              </w:rPr>
            </w:pPr>
            <w:r w:rsidRPr="00AE4694">
              <w:rPr>
                <w:rFonts w:cs="Arial"/>
                <w:lang w:eastAsia="ja-JP"/>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DC_3_n78</w:t>
            </w:r>
          </w:p>
        </w:tc>
        <w:tc>
          <w:tcPr>
            <w:tcW w:w="2952" w:type="dxa"/>
            <w:vAlign w:val="center"/>
          </w:tcPr>
          <w:p w:rsidR="008F27E3" w:rsidRPr="00AE4694" w:rsidRDefault="008F27E3" w:rsidP="00AD21D3">
            <w:pPr>
              <w:pStyle w:val="TAC"/>
              <w:rPr>
                <w:rFonts w:cs="Arial"/>
              </w:rPr>
            </w:pPr>
            <w:r w:rsidRPr="00AE4694">
              <w:rPr>
                <w:rFonts w:cs="Arial"/>
                <w:lang w:eastAsia="ja-JP"/>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rsidR="008F27E3" w:rsidRPr="00AE4694" w:rsidRDefault="008F27E3" w:rsidP="00AD21D3">
            <w:pPr>
              <w:pStyle w:val="TAC"/>
              <w:rPr>
                <w:rFonts w:cs="Arial"/>
                <w:lang w:eastAsia="ja-JP"/>
              </w:rPr>
            </w:pPr>
            <w:r w:rsidRPr="00AE4694">
              <w:rPr>
                <w:rFonts w:cs="Arial"/>
                <w:lang w:val="sv-SE" w:eastAsia="zh-CN"/>
              </w:rPr>
              <w:t>5</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n40</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ja-JP"/>
              </w:rPr>
            </w:pPr>
            <w:r w:rsidRPr="00AE4694">
              <w:rPr>
                <w:rFonts w:cs="Arial"/>
                <w:lang w:val="sv-SE" w:eastAsia="zh-CN"/>
              </w:rPr>
              <w:t>5</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n66</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DC_5_n78</w:t>
            </w:r>
          </w:p>
        </w:tc>
        <w:tc>
          <w:tcPr>
            <w:tcW w:w="2952" w:type="dxa"/>
            <w:vAlign w:val="center"/>
          </w:tcPr>
          <w:p w:rsidR="008F27E3" w:rsidRPr="00AE4694" w:rsidRDefault="008F27E3" w:rsidP="00AD21D3">
            <w:pPr>
              <w:pStyle w:val="TAC"/>
              <w:rPr>
                <w:rFonts w:cs="Arial"/>
              </w:rPr>
            </w:pPr>
            <w:r w:rsidRPr="00AE4694">
              <w:rPr>
                <w:rFonts w:cs="Arial"/>
                <w:lang w:eastAsia="ja-JP"/>
              </w:rPr>
              <w:t>5</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DC_7_n28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n28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7</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DC_7_n78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7</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DC_8_n40</w:t>
            </w:r>
          </w:p>
        </w:tc>
        <w:tc>
          <w:tcPr>
            <w:tcW w:w="2952" w:type="dxa"/>
          </w:tcPr>
          <w:p w:rsidR="008F27E3" w:rsidRPr="00AE4694" w:rsidRDefault="008F27E3" w:rsidP="00AD21D3">
            <w:pPr>
              <w:pStyle w:val="TAC"/>
              <w:rPr>
                <w:rFonts w:cs="Arial"/>
                <w:lang w:eastAsia="ja-JP"/>
              </w:rPr>
            </w:pPr>
            <w:r w:rsidRPr="00AE4694">
              <w:rPr>
                <w:rFonts w:cs="Arial"/>
                <w:lang w:eastAsia="ja-JP"/>
              </w:rPr>
              <w:t>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lang w:eastAsia="ja-JP"/>
              </w:rPr>
            </w:pPr>
            <w:r w:rsidRPr="00AE4694">
              <w:rPr>
                <w:rFonts w:cs="Arial"/>
                <w:lang w:eastAsia="ja-JP"/>
              </w:rPr>
              <w:t>n40</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DC_8_n77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DC_8_n78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DC_11_n77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11</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DC_11_n78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11</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rsidR="008F27E3" w:rsidRPr="00AE4694" w:rsidRDefault="008F27E3" w:rsidP="00AD21D3">
            <w:pPr>
              <w:pStyle w:val="TAC"/>
              <w:rPr>
                <w:rFonts w:cs="Arial"/>
                <w:lang w:eastAsia="ja-JP"/>
              </w:rPr>
            </w:pPr>
            <w:r w:rsidRPr="00AE4694">
              <w:rPr>
                <w:rFonts w:eastAsia="Yu Mincho" w:cs="Arial"/>
                <w:lang w:eastAsia="ja-JP"/>
              </w:rPr>
              <w:t>12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zh-CN"/>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n5</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ja-JP"/>
              </w:rPr>
            </w:pPr>
            <w:r w:rsidRPr="00AE4694">
              <w:rPr>
                <w:rFonts w:eastAsia="Yu Mincho" w:cs="Arial"/>
                <w:lang w:eastAsia="ja-JP"/>
              </w:rPr>
              <w:t>12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val="sv-SE" w:eastAsia="zh-CN"/>
              </w:rPr>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n66</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val="sv-SE"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DC_18_n77</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18</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DC_18_n78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DC_19_n77</w:t>
            </w:r>
          </w:p>
        </w:tc>
        <w:tc>
          <w:tcPr>
            <w:tcW w:w="2952" w:type="dxa"/>
            <w:vAlign w:val="center"/>
          </w:tcPr>
          <w:p w:rsidR="008F27E3" w:rsidRPr="00AE4694" w:rsidRDefault="008F27E3" w:rsidP="00AD21D3">
            <w:pPr>
              <w:pStyle w:val="TAC"/>
              <w:rPr>
                <w:rFonts w:cs="Arial"/>
              </w:rPr>
            </w:pPr>
            <w:r w:rsidRPr="00AE4694">
              <w:rPr>
                <w:rFonts w:cs="Arial"/>
                <w:lang w:eastAsia="ja-JP"/>
              </w:rPr>
              <w:t>19</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DC_19_n78</w:t>
            </w:r>
          </w:p>
        </w:tc>
        <w:tc>
          <w:tcPr>
            <w:tcW w:w="2952" w:type="dxa"/>
            <w:vAlign w:val="center"/>
          </w:tcPr>
          <w:p w:rsidR="008F27E3" w:rsidRPr="00AE4694" w:rsidRDefault="008F27E3" w:rsidP="00AD21D3">
            <w:pPr>
              <w:pStyle w:val="TAC"/>
              <w:rPr>
                <w:rFonts w:cs="Arial"/>
              </w:rPr>
            </w:pPr>
            <w:r w:rsidRPr="00AE4694">
              <w:rPr>
                <w:rFonts w:cs="Arial"/>
                <w:lang w:eastAsia="ja-JP"/>
              </w:rPr>
              <w:t>19</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DC_20_n8</w:t>
            </w:r>
          </w:p>
        </w:tc>
        <w:tc>
          <w:tcPr>
            <w:tcW w:w="2952" w:type="dxa"/>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lang w:eastAsia="ja-JP"/>
              </w:rPr>
              <w:t>n8</w:t>
            </w:r>
          </w:p>
        </w:tc>
        <w:tc>
          <w:tcPr>
            <w:tcW w:w="2952" w:type="dxa"/>
            <w:vAlign w:val="center"/>
          </w:tcPr>
          <w:p w:rsidR="008F27E3" w:rsidRPr="00AE4694" w:rsidRDefault="008F27E3" w:rsidP="00AD21D3">
            <w:pPr>
              <w:pStyle w:val="TAC"/>
              <w:rPr>
                <w:rFonts w:cs="Arial"/>
              </w:rPr>
            </w:pPr>
            <w:r w:rsidRPr="00AE4694">
              <w:rPr>
                <w:rFonts w:cs="Arial"/>
                <w:lang w:eastAsia="zh-CN"/>
              </w:rPr>
              <w:t>0.4</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DC_20_n28</w:t>
            </w:r>
          </w:p>
        </w:tc>
        <w:tc>
          <w:tcPr>
            <w:tcW w:w="2952" w:type="dxa"/>
            <w:vAlign w:val="center"/>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n28</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20</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DC_20_n77</w:t>
            </w:r>
          </w:p>
        </w:tc>
        <w:tc>
          <w:tcPr>
            <w:tcW w:w="2952" w:type="dxa"/>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cs="Arial"/>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DC_20_n78</w:t>
            </w:r>
          </w:p>
        </w:tc>
        <w:tc>
          <w:tcPr>
            <w:tcW w:w="2952" w:type="dxa"/>
            <w:vAlign w:val="center"/>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DC_21_n77</w:t>
            </w:r>
          </w:p>
        </w:tc>
        <w:tc>
          <w:tcPr>
            <w:tcW w:w="2952" w:type="dxa"/>
            <w:vAlign w:val="center"/>
          </w:tcPr>
          <w:p w:rsidR="008F27E3" w:rsidRPr="00AE4694" w:rsidRDefault="008F27E3" w:rsidP="00AD21D3">
            <w:pPr>
              <w:pStyle w:val="TAC"/>
              <w:rPr>
                <w:rFonts w:cs="Arial"/>
              </w:rPr>
            </w:pPr>
            <w:r w:rsidRPr="00AE4694">
              <w:rPr>
                <w:rFonts w:cs="Arial"/>
                <w:lang w:eastAsia="ja-JP"/>
              </w:rPr>
              <w:t>21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DC_21_n78</w:t>
            </w:r>
          </w:p>
        </w:tc>
        <w:tc>
          <w:tcPr>
            <w:tcW w:w="2952" w:type="dxa"/>
            <w:vAlign w:val="center"/>
          </w:tcPr>
          <w:p w:rsidR="008F27E3" w:rsidRPr="00AE4694" w:rsidRDefault="008F27E3" w:rsidP="00AD21D3">
            <w:pPr>
              <w:pStyle w:val="TAC"/>
              <w:rPr>
                <w:rFonts w:cs="Arial"/>
              </w:rPr>
            </w:pPr>
            <w:r w:rsidRPr="00AE4694">
              <w:rPr>
                <w:rFonts w:cs="Arial"/>
                <w:lang w:eastAsia="ja-JP"/>
              </w:rPr>
              <w:t>21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DC_25_n41</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25</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Merge w:val="restart"/>
            <w:vAlign w:val="center"/>
          </w:tcPr>
          <w:p w:rsidR="008F27E3" w:rsidRPr="00AE4694" w:rsidRDefault="008F27E3" w:rsidP="00AD21D3">
            <w:pPr>
              <w:pStyle w:val="TAC"/>
              <w:rPr>
                <w:rFonts w:cs="Arial"/>
                <w:lang w:eastAsia="ja-JP"/>
              </w:rPr>
            </w:pPr>
            <w:r w:rsidRPr="00AE4694">
              <w:rPr>
                <w:rFonts w:cs="Arial"/>
                <w:lang w:eastAsia="ja-JP"/>
              </w:rPr>
              <w:t>n41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w:t>
            </w:r>
            <w:ins w:id="4690" w:author="R4-1902164" w:date="2019-03-06T21:20:00Z">
              <w:r>
                <w:rPr>
                  <w:rFonts w:eastAsia="MS Mincho" w:cs="Arial"/>
                  <w:lang w:eastAsia="ja-JP"/>
                </w:rPr>
                <w:t>4</w:t>
              </w:r>
            </w:ins>
            <w:del w:id="4691" w:author="R4-1902164" w:date="2019-03-06T21:20:00Z">
              <w:r w:rsidRPr="00AE4694" w:rsidDel="00F66DA2">
                <w:rPr>
                  <w:rFonts w:eastAsia="MS Mincho" w:cs="Arial"/>
                  <w:lang w:eastAsia="ja-JP"/>
                </w:rPr>
                <w:delText>3</w:delText>
              </w:r>
            </w:del>
            <w:r w:rsidRPr="00AE4694">
              <w:rPr>
                <w:rFonts w:eastAsia="MS Mincho" w:cs="Arial"/>
                <w:vertAlign w:val="superscript"/>
                <w:lang w:eastAsia="ja-JP"/>
              </w:rPr>
              <w:t>1</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w:t>
            </w:r>
            <w:ins w:id="4692" w:author="R4-1902164" w:date="2019-03-06T21:20:00Z">
              <w:r>
                <w:rPr>
                  <w:rFonts w:eastAsia="MS Mincho" w:cs="Arial"/>
                  <w:lang w:eastAsia="ja-JP"/>
                </w:rPr>
                <w:t>9</w:t>
              </w:r>
            </w:ins>
            <w:del w:id="4693" w:author="R4-1902164" w:date="2019-03-06T21:20:00Z">
              <w:r w:rsidRPr="00AE4694" w:rsidDel="00F66DA2">
                <w:rPr>
                  <w:rFonts w:eastAsia="MS Mincho" w:cs="Arial"/>
                  <w:lang w:eastAsia="ja-JP"/>
                </w:rPr>
                <w:delText>8</w:delText>
              </w:r>
            </w:del>
            <w:r w:rsidRPr="00AE4694">
              <w:rPr>
                <w:rFonts w:eastAsia="MS Mincho" w:cs="Arial"/>
                <w:vertAlign w:val="superscript"/>
                <w:lang w:eastAsia="ja-JP"/>
              </w:rPr>
              <w:t>2</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DC_26_n41</w:t>
            </w:r>
          </w:p>
        </w:tc>
        <w:tc>
          <w:tcPr>
            <w:tcW w:w="2952" w:type="dxa"/>
          </w:tcPr>
          <w:p w:rsidR="008F27E3" w:rsidRPr="00AE4694" w:rsidRDefault="008F27E3" w:rsidP="00AD21D3">
            <w:pPr>
              <w:pStyle w:val="TAC"/>
              <w:rPr>
                <w:rFonts w:cs="Arial"/>
                <w:lang w:eastAsia="ja-JP"/>
              </w:rPr>
            </w:pPr>
            <w:r w:rsidRPr="00AE4694">
              <w:rPr>
                <w:rFonts w:cs="Arial"/>
                <w:szCs w:val="18"/>
                <w:lang w:eastAsia="ja-JP"/>
              </w:rPr>
              <w:t>26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lang w:eastAsia="ja-JP"/>
              </w:rPr>
            </w:pPr>
            <w:r w:rsidRPr="00AE4694">
              <w:rPr>
                <w:rFonts w:cs="Arial"/>
                <w:szCs w:val="18"/>
                <w:lang w:eastAsia="ja-JP"/>
              </w:rPr>
              <w:t>n41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DC_26_n77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26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DC_26_n78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26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DC_28_n77</w:t>
            </w:r>
          </w:p>
        </w:tc>
        <w:tc>
          <w:tcPr>
            <w:tcW w:w="2952" w:type="dxa"/>
            <w:vAlign w:val="center"/>
          </w:tcPr>
          <w:p w:rsidR="008F27E3" w:rsidRPr="00AE4694" w:rsidRDefault="008F27E3" w:rsidP="00AD21D3">
            <w:pPr>
              <w:pStyle w:val="TAC"/>
              <w:rPr>
                <w:rFonts w:cs="Arial"/>
              </w:rPr>
            </w:pPr>
            <w:r w:rsidRPr="00AE4694">
              <w:rPr>
                <w:rFonts w:cs="Arial"/>
                <w:lang w:eastAsia="ja-JP"/>
              </w:rPr>
              <w:t>28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DC_28_n78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rsidR="008F27E3" w:rsidRPr="00AE4694" w:rsidRDefault="008F27E3" w:rsidP="00AD21D3">
            <w:pPr>
              <w:pStyle w:val="TAC"/>
              <w:rPr>
                <w:rFonts w:cs="Arial"/>
              </w:rPr>
            </w:pPr>
            <w:r w:rsidRPr="00AE4694">
              <w:rPr>
                <w:rFonts w:cs="Arial"/>
                <w:szCs w:val="18"/>
                <w:lang w:eastAsia="ja-JP"/>
              </w:rPr>
              <w:t>30</w:t>
            </w:r>
          </w:p>
        </w:tc>
        <w:tc>
          <w:tcPr>
            <w:tcW w:w="2952" w:type="dxa"/>
            <w:vAlign w:val="center"/>
          </w:tcPr>
          <w:p w:rsidR="008F27E3" w:rsidRPr="00AE4694" w:rsidRDefault="008F27E3" w:rsidP="00AD21D3">
            <w:pPr>
              <w:pStyle w:val="TAC"/>
              <w:rPr>
                <w:rFonts w:cs="Arial"/>
              </w:rPr>
            </w:pPr>
            <w:r w:rsidRPr="00AE4694">
              <w:rPr>
                <w:rFonts w:cs="Arial"/>
                <w:lang w:val="sv-SE" w:eastAsia="zh-CN"/>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n5</w:t>
            </w:r>
          </w:p>
        </w:tc>
        <w:tc>
          <w:tcPr>
            <w:tcW w:w="2952" w:type="dxa"/>
            <w:vAlign w:val="center"/>
          </w:tcPr>
          <w:p w:rsidR="008F27E3" w:rsidRPr="00AE4694" w:rsidRDefault="008F27E3" w:rsidP="00AD21D3">
            <w:pPr>
              <w:pStyle w:val="TAC"/>
              <w:rPr>
                <w:rFonts w:cs="Arial"/>
              </w:rPr>
            </w:pPr>
            <w:r w:rsidRPr="00AE4694">
              <w:rPr>
                <w:rFonts w:cs="Arial"/>
                <w:lang w:val="sv-SE"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rsidR="008F27E3" w:rsidRPr="00AE4694" w:rsidRDefault="008F27E3" w:rsidP="00AD21D3">
            <w:pPr>
              <w:pStyle w:val="TAC"/>
              <w:rPr>
                <w:rFonts w:cs="Arial"/>
              </w:rPr>
            </w:pPr>
            <w:r w:rsidRPr="00AE4694">
              <w:rPr>
                <w:rFonts w:cs="Arial"/>
                <w:szCs w:val="18"/>
                <w:lang w:eastAsia="ja-JP"/>
              </w:rPr>
              <w:t>30</w:t>
            </w:r>
          </w:p>
        </w:tc>
        <w:tc>
          <w:tcPr>
            <w:tcW w:w="2952" w:type="dxa"/>
            <w:vAlign w:val="center"/>
          </w:tcPr>
          <w:p w:rsidR="008F27E3" w:rsidRPr="00AE4694" w:rsidRDefault="008F27E3" w:rsidP="00AD21D3">
            <w:pPr>
              <w:pStyle w:val="TAC"/>
              <w:rPr>
                <w:rFonts w:cs="Arial"/>
              </w:rPr>
            </w:pPr>
            <w:r w:rsidRPr="00AE4694">
              <w:rPr>
                <w:rFonts w:cs="Arial"/>
                <w:lang w:val="sv-SE"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n66</w:t>
            </w:r>
          </w:p>
        </w:tc>
        <w:tc>
          <w:tcPr>
            <w:tcW w:w="2952" w:type="dxa"/>
            <w:vAlign w:val="center"/>
          </w:tcPr>
          <w:p w:rsidR="008F27E3" w:rsidRPr="00AE4694" w:rsidRDefault="008F27E3" w:rsidP="00AD21D3">
            <w:pPr>
              <w:pStyle w:val="TAC"/>
              <w:rPr>
                <w:rFonts w:cs="Arial"/>
              </w:rPr>
            </w:pPr>
            <w:r w:rsidRPr="00AE4694">
              <w:rPr>
                <w:rFonts w:cs="Arial"/>
                <w:lang w:val="sv-SE" w:eastAsia="zh-CN"/>
              </w:rPr>
              <w:t>0.8</w:t>
            </w:r>
          </w:p>
        </w:tc>
      </w:tr>
      <w:tr w:rsidR="008F27E3" w:rsidRPr="00AE4694" w:rsidTr="00AD21D3">
        <w:trPr>
          <w:jc w:val="center"/>
        </w:trPr>
        <w:tc>
          <w:tcPr>
            <w:tcW w:w="2336" w:type="dxa"/>
            <w:vAlign w:val="center"/>
          </w:tcPr>
          <w:p w:rsidR="008F27E3" w:rsidRPr="00AE4694" w:rsidRDefault="008F27E3" w:rsidP="00AD21D3">
            <w:pPr>
              <w:pStyle w:val="TAC"/>
              <w:rPr>
                <w:rFonts w:cs="Arial"/>
              </w:rPr>
            </w:pPr>
            <w:r w:rsidRPr="00AE4694">
              <w:rPr>
                <w:szCs w:val="18"/>
                <w:lang w:val="fi-FI" w:eastAsia="fi-FI"/>
              </w:rPr>
              <w:t>DC_38_n78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DC_39_n78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39</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DC_39_n79</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39</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n79</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Align w:val="center"/>
          </w:tcPr>
          <w:p w:rsidR="008F27E3" w:rsidRPr="00AE4694" w:rsidRDefault="008F27E3" w:rsidP="00AD21D3">
            <w:pPr>
              <w:pStyle w:val="TAC"/>
              <w:rPr>
                <w:rFonts w:cs="Arial"/>
              </w:rPr>
            </w:pPr>
            <w:r w:rsidRPr="00AE4694">
              <w:rPr>
                <w:szCs w:val="18"/>
                <w:lang w:val="fi-FI" w:eastAsia="fi-FI"/>
              </w:rPr>
              <w:t>DC_40_n77</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DC_41_n77</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41</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DC_41_n78</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41</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DC_41_n79</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41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n79</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DC_42_n51</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42</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n51</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rPr>
              <w:t>DC_66_n5</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66</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n5</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rPr>
              <w:t>DC_66_n71</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66</w:t>
            </w:r>
          </w:p>
        </w:tc>
        <w:tc>
          <w:tcPr>
            <w:tcW w:w="2952" w:type="dxa"/>
            <w:vAlign w:val="center"/>
          </w:tcPr>
          <w:p w:rsidR="008F27E3" w:rsidRPr="00AE4694" w:rsidRDefault="008F27E3" w:rsidP="00AD21D3">
            <w:pPr>
              <w:pStyle w:val="TAC"/>
              <w:rPr>
                <w:rFonts w:eastAsia="MS Mincho" w:cs="Arial"/>
                <w:lang w:eastAsia="ja-JP"/>
              </w:rPr>
            </w:pPr>
            <w:r w:rsidRPr="00AE4694">
              <w:rPr>
                <w:rFonts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n71</w:t>
            </w:r>
          </w:p>
        </w:tc>
        <w:tc>
          <w:tcPr>
            <w:tcW w:w="2952" w:type="dxa"/>
            <w:vAlign w:val="center"/>
          </w:tcPr>
          <w:p w:rsidR="008F27E3" w:rsidRPr="00AE4694" w:rsidRDefault="008F27E3" w:rsidP="00AD21D3">
            <w:pPr>
              <w:pStyle w:val="TAC"/>
              <w:rPr>
                <w:rFonts w:eastAsia="MS Mincho" w:cs="Arial"/>
                <w:lang w:eastAsia="ja-JP"/>
              </w:rPr>
            </w:pPr>
            <w:r w:rsidRPr="00AE4694">
              <w:rPr>
                <w:rFonts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rPr>
              <w:t>DC_66_n78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66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8240" w:type="dxa"/>
            <w:gridSpan w:val="3"/>
            <w:vAlign w:val="center"/>
          </w:tcPr>
          <w:p w:rsidR="008F27E3" w:rsidRPr="00AE4694" w:rsidRDefault="008F27E3" w:rsidP="00AD21D3">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w:t>
            </w:r>
            <w:ins w:id="4694" w:author="Editor_#40" w:date="2019-02-15T11:38:00Z">
              <w:r>
                <w:rPr>
                  <w:rFonts w:ascii="Arial" w:hAnsi="Arial" w:cs="Arial"/>
                  <w:sz w:val="18"/>
                </w:rPr>
                <w:t xml:space="preserve"> </w:t>
              </w:r>
            </w:ins>
            <w:r w:rsidRPr="00AE4694">
              <w:rPr>
                <w:rFonts w:ascii="Arial" w:hAnsi="Arial" w:cs="Arial"/>
                <w:sz w:val="18"/>
              </w:rPr>
              <w:t>MHz.</w:t>
            </w:r>
          </w:p>
          <w:p w:rsidR="008F27E3" w:rsidRPr="00AE4694" w:rsidRDefault="008F27E3" w:rsidP="00AD21D3">
            <w:pPr>
              <w:pStyle w:val="TAN"/>
              <w:rPr>
                <w:rFonts w:eastAsia="MS Mincho"/>
                <w:lang w:eastAsia="ja-JP"/>
              </w:rPr>
              <w:pPrChange w:id="4695" w:author="Editor_#40" w:date="2019-02-15T11:03:00Z">
                <w:pPr>
                  <w:pStyle w:val="TAC"/>
                </w:pPr>
              </w:pPrChange>
            </w:pPr>
            <w:r w:rsidRPr="00AE4694">
              <w:t>NOTE 2:</w:t>
            </w:r>
            <w:r w:rsidRPr="00AE4694">
              <w:tab/>
              <w:t>The requirement is applied for UE transmitting on the frequency range of 2496-2545</w:t>
            </w:r>
            <w:ins w:id="4696" w:author="Editor_#40" w:date="2019-02-15T11:38:00Z">
              <w:r>
                <w:t xml:space="preserve"> </w:t>
              </w:r>
            </w:ins>
            <w:r w:rsidRPr="00AE4694">
              <w:t>MHz.</w:t>
            </w:r>
          </w:p>
        </w:tc>
      </w:tr>
    </w:tbl>
    <w:p w:rsidR="008F27E3" w:rsidRPr="00AE4694" w:rsidRDefault="008F27E3" w:rsidP="008F27E3"/>
    <w:p w:rsidR="008F27E3" w:rsidRPr="00AE4694" w:rsidRDefault="008F27E3" w:rsidP="008F27E3">
      <w:pPr>
        <w:pStyle w:val="6"/>
      </w:pPr>
      <w:bookmarkStart w:id="4697" w:name="_Toc535319344"/>
      <w:r w:rsidRPr="00AE4694">
        <w:lastRenderedPageBreak/>
        <w:t>6.2B.4.2.3.2</w:t>
      </w:r>
      <w:r w:rsidRPr="00AE4694">
        <w:tab/>
        <w:t>ΔT</w:t>
      </w:r>
      <w:r w:rsidRPr="00AE4694">
        <w:rPr>
          <w:vertAlign w:val="subscript"/>
        </w:rPr>
        <w:t>IB,c</w:t>
      </w:r>
      <w:r w:rsidRPr="00AE4694">
        <w:t xml:space="preserve"> for EN-DC three bands</w:t>
      </w:r>
      <w:bookmarkEnd w:id="4697"/>
    </w:p>
    <w:p w:rsidR="008F27E3" w:rsidRPr="00AE4694" w:rsidRDefault="008F27E3" w:rsidP="008F27E3">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F27E3" w:rsidRPr="00AE4694" w:rsidTr="00AD21D3">
        <w:trPr>
          <w:tblHeader/>
          <w:jc w:val="center"/>
        </w:trPr>
        <w:tc>
          <w:tcPr>
            <w:tcW w:w="2221"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ΔT</w:t>
            </w:r>
            <w:r w:rsidRPr="00AE4694">
              <w:rPr>
                <w:rFonts w:cs="Arial"/>
                <w:vertAlign w:val="subscript"/>
              </w:rPr>
              <w:t>IB,c</w:t>
            </w:r>
            <w:r w:rsidRPr="00AE4694">
              <w:rPr>
                <w:rFonts w:cs="Arial"/>
              </w:rPr>
              <w:t xml:space="preserve"> (dB)</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t>DC_1-3_n28</w:t>
            </w:r>
          </w:p>
        </w:tc>
        <w:tc>
          <w:tcPr>
            <w:tcW w:w="2952" w:type="dxa"/>
            <w:vAlign w:val="center"/>
          </w:tcPr>
          <w:p w:rsidR="008F27E3" w:rsidRPr="00AE4694" w:rsidRDefault="008F27E3" w:rsidP="00AD21D3">
            <w:pPr>
              <w:pStyle w:val="TAC"/>
              <w:rPr>
                <w:rFonts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t>3</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t>n28</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lang w:eastAsia="ja-JP"/>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lang w:eastAsia="ja-JP"/>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szCs w:val="18"/>
                <w:lang w:eastAsia="ja-JP"/>
              </w:rPr>
              <w:t>DC</w:t>
            </w:r>
            <w:r w:rsidRPr="00AE4694">
              <w:rPr>
                <w:rFonts w:cs="Arial"/>
                <w:szCs w:val="18"/>
              </w:rPr>
              <w:t>_</w:t>
            </w:r>
            <w:r w:rsidRPr="00AE4694">
              <w:rPr>
                <w:rFonts w:eastAsia="맑은 고딕" w:cs="Arial" w:hint="eastAsia"/>
                <w:szCs w:val="18"/>
                <w:lang w:eastAsia="ko-KR"/>
              </w:rPr>
              <w:t>1-3_n78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DC_1-5_n78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ja-JP"/>
              </w:rPr>
            </w:pPr>
            <w:r w:rsidRPr="00AE4694">
              <w:t>DC_1-7_n28</w:t>
            </w:r>
          </w:p>
        </w:tc>
        <w:tc>
          <w:tcPr>
            <w:tcW w:w="2952" w:type="dxa"/>
            <w:vAlign w:val="center"/>
          </w:tcPr>
          <w:p w:rsidR="008F27E3" w:rsidRPr="00AE4694" w:rsidRDefault="008F27E3" w:rsidP="00AD21D3">
            <w:pPr>
              <w:pStyle w:val="TAC"/>
              <w:rPr>
                <w:lang w:eastAsia="ja-JP"/>
              </w:rPr>
            </w:pPr>
            <w:r w:rsidRPr="00AE4694">
              <w:t>1</w:t>
            </w:r>
          </w:p>
        </w:tc>
        <w:tc>
          <w:tcPr>
            <w:tcW w:w="2952" w:type="dxa"/>
            <w:vAlign w:val="center"/>
          </w:tcPr>
          <w:p w:rsidR="008F27E3" w:rsidRPr="00AE4694" w:rsidRDefault="008F27E3" w:rsidP="00AD21D3">
            <w:pPr>
              <w:pStyle w:val="TAC"/>
              <w:rPr>
                <w:lang w:eastAsia="zh-CN"/>
              </w:rPr>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7</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n28</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DC_1-7_n78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698" w:author="Suhwan Lim" w:date="2019-04-18T13:48:00Z"/>
        </w:trPr>
        <w:tc>
          <w:tcPr>
            <w:tcW w:w="2221" w:type="dxa"/>
            <w:vMerge w:val="restart"/>
            <w:vAlign w:val="center"/>
          </w:tcPr>
          <w:p w:rsidR="008F27E3" w:rsidRPr="00AE4694" w:rsidRDefault="008F27E3" w:rsidP="00AD21D3">
            <w:pPr>
              <w:pStyle w:val="TAC"/>
              <w:rPr>
                <w:ins w:id="4699" w:author="Suhwan Lim" w:date="2019-04-18T13:48:00Z"/>
                <w:rFonts w:cs="Arial"/>
              </w:rPr>
            </w:pPr>
            <w:ins w:id="4700" w:author="Suhwan Lim" w:date="2019-04-18T13:48:00Z">
              <w:r>
                <w:rPr>
                  <w:rFonts w:cs="Arial" w:hint="eastAsia"/>
                  <w:lang w:eastAsia="ko-KR"/>
                </w:rPr>
                <w:t>DC_1_n7-n78</w:t>
              </w:r>
            </w:ins>
          </w:p>
        </w:tc>
        <w:tc>
          <w:tcPr>
            <w:tcW w:w="2952" w:type="dxa"/>
            <w:vAlign w:val="center"/>
          </w:tcPr>
          <w:p w:rsidR="008F27E3" w:rsidRPr="00AE4694" w:rsidRDefault="008F27E3" w:rsidP="00AD21D3">
            <w:pPr>
              <w:pStyle w:val="TAC"/>
              <w:rPr>
                <w:ins w:id="4701" w:author="Suhwan Lim" w:date="2019-04-18T13:48:00Z"/>
                <w:rFonts w:eastAsia="MS Mincho" w:cs="Arial"/>
                <w:lang w:eastAsia="ja-JP"/>
              </w:rPr>
            </w:pPr>
            <w:ins w:id="4702" w:author="Suhwan Lim" w:date="2019-04-18T13:48:00Z">
              <w:r>
                <w:rPr>
                  <w:rFonts w:cs="Arial" w:hint="eastAsia"/>
                  <w:lang w:eastAsia="ko-KR"/>
                </w:rPr>
                <w:t>1</w:t>
              </w:r>
            </w:ins>
          </w:p>
        </w:tc>
        <w:tc>
          <w:tcPr>
            <w:tcW w:w="2952" w:type="dxa"/>
            <w:vAlign w:val="center"/>
          </w:tcPr>
          <w:p w:rsidR="008F27E3" w:rsidRPr="00AE4694" w:rsidRDefault="008F27E3" w:rsidP="00AD21D3">
            <w:pPr>
              <w:pStyle w:val="TAC"/>
              <w:rPr>
                <w:ins w:id="4703" w:author="Suhwan Lim" w:date="2019-04-18T13:48:00Z"/>
                <w:rFonts w:cs="Arial"/>
                <w:lang w:eastAsia="zh-CN"/>
              </w:rPr>
            </w:pPr>
            <w:ins w:id="4704" w:author="Suhwan Lim" w:date="2019-04-18T13:48:00Z">
              <w:r w:rsidRPr="001B0F7A">
                <w:rPr>
                  <w:rFonts w:cs="Arial"/>
                  <w:lang w:eastAsia="zh-CN"/>
                </w:rPr>
                <w:t>0.6</w:t>
              </w:r>
            </w:ins>
          </w:p>
        </w:tc>
      </w:tr>
      <w:tr w:rsidR="008F27E3" w:rsidRPr="00AE4694" w:rsidTr="00AD21D3">
        <w:trPr>
          <w:jc w:val="center"/>
          <w:ins w:id="4705" w:author="Suhwan Lim" w:date="2019-04-18T13:48:00Z"/>
        </w:trPr>
        <w:tc>
          <w:tcPr>
            <w:tcW w:w="2221" w:type="dxa"/>
            <w:vMerge/>
            <w:vAlign w:val="center"/>
          </w:tcPr>
          <w:p w:rsidR="008F27E3" w:rsidRPr="00AE4694" w:rsidRDefault="008F27E3" w:rsidP="00AD21D3">
            <w:pPr>
              <w:pStyle w:val="TAC"/>
              <w:rPr>
                <w:ins w:id="4706" w:author="Suhwan Lim" w:date="2019-04-18T13:48:00Z"/>
                <w:rFonts w:cs="Arial"/>
              </w:rPr>
            </w:pPr>
          </w:p>
        </w:tc>
        <w:tc>
          <w:tcPr>
            <w:tcW w:w="2952" w:type="dxa"/>
            <w:vAlign w:val="center"/>
          </w:tcPr>
          <w:p w:rsidR="008F27E3" w:rsidRPr="00AE4694" w:rsidRDefault="008F27E3" w:rsidP="00AD21D3">
            <w:pPr>
              <w:pStyle w:val="TAC"/>
              <w:rPr>
                <w:ins w:id="4707" w:author="Suhwan Lim" w:date="2019-04-18T13:48:00Z"/>
                <w:rFonts w:eastAsia="MS Mincho" w:cs="Arial"/>
                <w:lang w:eastAsia="ja-JP"/>
              </w:rPr>
            </w:pPr>
            <w:ins w:id="4708" w:author="Suhwan Lim" w:date="2019-04-18T13:48:00Z">
              <w:r>
                <w:rPr>
                  <w:rFonts w:cs="Arial"/>
                  <w:lang w:eastAsia="ko-KR"/>
                </w:rPr>
                <w:t>n</w:t>
              </w:r>
              <w:r>
                <w:rPr>
                  <w:rFonts w:cs="Arial" w:hint="eastAsia"/>
                  <w:lang w:eastAsia="ko-KR"/>
                </w:rPr>
                <w:t>7</w:t>
              </w:r>
            </w:ins>
          </w:p>
        </w:tc>
        <w:tc>
          <w:tcPr>
            <w:tcW w:w="2952" w:type="dxa"/>
            <w:vAlign w:val="center"/>
          </w:tcPr>
          <w:p w:rsidR="008F27E3" w:rsidRPr="00AE4694" w:rsidRDefault="008F27E3" w:rsidP="00AD21D3">
            <w:pPr>
              <w:pStyle w:val="TAC"/>
              <w:rPr>
                <w:ins w:id="4709" w:author="Suhwan Lim" w:date="2019-04-18T13:48:00Z"/>
                <w:rFonts w:cs="Arial"/>
                <w:lang w:eastAsia="zh-CN"/>
              </w:rPr>
            </w:pPr>
            <w:ins w:id="4710" w:author="Suhwan Lim" w:date="2019-04-18T13:48:00Z">
              <w:r w:rsidRPr="001B0F7A">
                <w:rPr>
                  <w:rFonts w:cs="Arial"/>
                  <w:lang w:eastAsia="zh-CN"/>
                </w:rPr>
                <w:t>0.6</w:t>
              </w:r>
            </w:ins>
          </w:p>
        </w:tc>
      </w:tr>
      <w:tr w:rsidR="008F27E3" w:rsidRPr="00AE4694" w:rsidTr="00AD21D3">
        <w:trPr>
          <w:jc w:val="center"/>
          <w:ins w:id="4711" w:author="Suhwan Lim" w:date="2019-04-18T13:48:00Z"/>
        </w:trPr>
        <w:tc>
          <w:tcPr>
            <w:tcW w:w="2221" w:type="dxa"/>
            <w:vMerge/>
            <w:vAlign w:val="center"/>
          </w:tcPr>
          <w:p w:rsidR="008F27E3" w:rsidRPr="00AE4694" w:rsidRDefault="008F27E3" w:rsidP="00AD21D3">
            <w:pPr>
              <w:pStyle w:val="TAC"/>
              <w:rPr>
                <w:ins w:id="4712" w:author="Suhwan Lim" w:date="2019-04-18T13:48:00Z"/>
                <w:rFonts w:cs="Arial"/>
              </w:rPr>
            </w:pPr>
          </w:p>
        </w:tc>
        <w:tc>
          <w:tcPr>
            <w:tcW w:w="2952" w:type="dxa"/>
            <w:vAlign w:val="center"/>
          </w:tcPr>
          <w:p w:rsidR="008F27E3" w:rsidRPr="00AE4694" w:rsidRDefault="008F27E3" w:rsidP="00AD21D3">
            <w:pPr>
              <w:pStyle w:val="TAC"/>
              <w:rPr>
                <w:ins w:id="4713" w:author="Suhwan Lim" w:date="2019-04-18T13:48:00Z"/>
                <w:rFonts w:eastAsia="MS Mincho" w:cs="Arial"/>
                <w:lang w:eastAsia="ja-JP"/>
              </w:rPr>
            </w:pPr>
            <w:ins w:id="4714" w:author="Suhwan Lim" w:date="2019-04-18T13:48: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AE4694" w:rsidRDefault="008F27E3" w:rsidP="00AD21D3">
            <w:pPr>
              <w:pStyle w:val="TAC"/>
              <w:rPr>
                <w:ins w:id="4715" w:author="Suhwan Lim" w:date="2019-04-18T13:48:00Z"/>
                <w:rFonts w:cs="Arial"/>
                <w:lang w:eastAsia="zh-CN"/>
              </w:rPr>
            </w:pPr>
            <w:ins w:id="4716" w:author="Suhwan Lim" w:date="2019-04-18T13:48:00Z">
              <w:r w:rsidRPr="001B0F7A">
                <w:rPr>
                  <w:rFonts w:cs="Arial"/>
                  <w:lang w:eastAsia="zh-CN"/>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DC_1-8_n78</w:t>
            </w:r>
          </w:p>
        </w:tc>
        <w:tc>
          <w:tcPr>
            <w:tcW w:w="2952" w:type="dxa"/>
            <w:vAlign w:val="center"/>
          </w:tcPr>
          <w:p w:rsidR="008F27E3" w:rsidRPr="00AE4694" w:rsidRDefault="008F27E3" w:rsidP="00AD21D3">
            <w:pPr>
              <w:pStyle w:val="TAC"/>
              <w:rPr>
                <w:rFonts w:eastAsia="MS Mincho"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8</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n78</w:t>
            </w:r>
          </w:p>
        </w:tc>
        <w:tc>
          <w:tcPr>
            <w:tcW w:w="2952" w:type="dxa"/>
            <w:vAlign w:val="center"/>
          </w:tcPr>
          <w:p w:rsidR="008F27E3" w:rsidRPr="00AE4694" w:rsidRDefault="008F27E3" w:rsidP="00AD21D3">
            <w:pPr>
              <w:pStyle w:val="TAC"/>
              <w:rPr>
                <w:rFonts w:cs="Arial"/>
                <w:lang w:eastAsia="zh-CN"/>
              </w:rPr>
            </w:pPr>
            <w:r w:rsidRPr="00AE4694">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DC_1-1</w:t>
            </w:r>
            <w:ins w:id="4717" w:author="R4-1900726" w:date="2019-03-06T13:08:00Z">
              <w:r>
                <w:t>8</w:t>
              </w:r>
            </w:ins>
            <w:del w:id="4718" w:author="R4-1900726" w:date="2019-03-06T13:07:00Z">
              <w:r w:rsidRPr="00AE4694" w:rsidDel="00382807">
                <w:delText>A</w:delText>
              </w:r>
            </w:del>
            <w:r w:rsidRPr="00AE4694">
              <w:t>_n77</w:t>
            </w:r>
          </w:p>
        </w:tc>
        <w:tc>
          <w:tcPr>
            <w:tcW w:w="2952" w:type="dxa"/>
            <w:vAlign w:val="center"/>
          </w:tcPr>
          <w:p w:rsidR="008F27E3" w:rsidRPr="00AE4694" w:rsidRDefault="008F27E3" w:rsidP="00AD21D3">
            <w:pPr>
              <w:pStyle w:val="TAC"/>
              <w:rPr>
                <w:rFonts w:eastAsia="MS Mincho"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18</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n77</w:t>
            </w:r>
          </w:p>
        </w:tc>
        <w:tc>
          <w:tcPr>
            <w:tcW w:w="2952" w:type="dxa"/>
            <w:vAlign w:val="center"/>
          </w:tcPr>
          <w:p w:rsidR="008F27E3" w:rsidRPr="00AE4694" w:rsidRDefault="008F27E3" w:rsidP="00AD21D3">
            <w:pPr>
              <w:pStyle w:val="TAC"/>
              <w:rPr>
                <w:rFonts w:cs="Arial"/>
                <w:lang w:eastAsia="zh-CN"/>
              </w:rPr>
            </w:pPr>
            <w:r w:rsidRPr="00AE4694">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DC_1-18_n78</w:t>
            </w:r>
          </w:p>
        </w:tc>
        <w:tc>
          <w:tcPr>
            <w:tcW w:w="2952" w:type="dxa"/>
            <w:vAlign w:val="center"/>
          </w:tcPr>
          <w:p w:rsidR="008F27E3" w:rsidRPr="00AE4694" w:rsidRDefault="008F27E3" w:rsidP="00AD21D3">
            <w:pPr>
              <w:pStyle w:val="TAC"/>
              <w:rPr>
                <w:rFonts w:eastAsia="MS Mincho"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18</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n78</w:t>
            </w:r>
          </w:p>
        </w:tc>
        <w:tc>
          <w:tcPr>
            <w:tcW w:w="2952" w:type="dxa"/>
            <w:vAlign w:val="center"/>
          </w:tcPr>
          <w:p w:rsidR="008F27E3" w:rsidRPr="00AE4694" w:rsidRDefault="008F27E3" w:rsidP="00AD21D3">
            <w:pPr>
              <w:pStyle w:val="TAC"/>
              <w:rPr>
                <w:rFonts w:cs="Arial"/>
                <w:lang w:eastAsia="zh-CN"/>
              </w:rPr>
            </w:pPr>
            <w:r w:rsidRPr="00AE4694">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ins w:id="4719" w:author="R4-1900726" w:date="2019-03-06T13:27:00Z">
              <w:r>
                <w:rPr>
                  <w:rFonts w:eastAsia="MS Mincho" w:cs="Arial"/>
                  <w:lang w:eastAsia="ja-JP"/>
                </w:rPr>
                <w:t>n</w:t>
              </w:r>
            </w:ins>
            <w:del w:id="4720" w:author="R4-1900726" w:date="2019-03-06T13:27:00Z">
              <w:r w:rsidRPr="00AE4694" w:rsidDel="00156B63">
                <w:rPr>
                  <w:rFonts w:eastAsia="MS Mincho" w:cs="Arial"/>
                  <w:lang w:eastAsia="ja-JP"/>
                </w:rPr>
                <w:delText>N</w:delText>
              </w:r>
            </w:del>
            <w:r w:rsidRPr="00AE4694">
              <w:rPr>
                <w:rFonts w:eastAsia="MS Mincho" w:cs="Arial"/>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DC_1-20_n78</w:t>
            </w: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20</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ins w:id="4721" w:author="Suhwan Lim" w:date="2019-04-18T14:14:00Z"/>
        </w:trPr>
        <w:tc>
          <w:tcPr>
            <w:tcW w:w="2221" w:type="dxa"/>
            <w:vMerge w:val="restart"/>
            <w:vAlign w:val="center"/>
          </w:tcPr>
          <w:p w:rsidR="008F27E3" w:rsidRPr="001972F3" w:rsidRDefault="008F27E3" w:rsidP="00AD21D3">
            <w:pPr>
              <w:pStyle w:val="TAC"/>
              <w:rPr>
                <w:ins w:id="4722" w:author="Suhwan Lim" w:date="2019-04-18T14:14:00Z"/>
                <w:rFonts w:cs="Arial"/>
                <w:lang w:eastAsia="ko-KR"/>
              </w:rPr>
            </w:pPr>
            <w:ins w:id="4723" w:author="Suhwan Lim" w:date="2019-04-18T14:15:00Z">
              <w:r>
                <w:rPr>
                  <w:rFonts w:cs="Arial" w:hint="eastAsia"/>
                  <w:lang w:eastAsia="ko-KR"/>
                </w:rPr>
                <w:t>DC_1_n40-n78</w:t>
              </w:r>
            </w:ins>
          </w:p>
        </w:tc>
        <w:tc>
          <w:tcPr>
            <w:tcW w:w="2952" w:type="dxa"/>
            <w:vAlign w:val="center"/>
          </w:tcPr>
          <w:p w:rsidR="008F27E3" w:rsidRPr="001972F3" w:rsidRDefault="008F27E3" w:rsidP="00AD21D3">
            <w:pPr>
              <w:pStyle w:val="TAC"/>
              <w:rPr>
                <w:ins w:id="4724" w:author="Suhwan Lim" w:date="2019-04-18T14:14:00Z"/>
                <w:rFonts w:cs="Arial"/>
                <w:lang w:eastAsia="ko-KR"/>
              </w:rPr>
            </w:pPr>
            <w:ins w:id="4725" w:author="Suhwan Lim" w:date="2019-04-18T14:15:00Z">
              <w:r>
                <w:rPr>
                  <w:rFonts w:cs="Arial" w:hint="eastAsia"/>
                  <w:lang w:eastAsia="ko-KR"/>
                </w:rPr>
                <w:t>1</w:t>
              </w:r>
            </w:ins>
          </w:p>
        </w:tc>
        <w:tc>
          <w:tcPr>
            <w:tcW w:w="2952" w:type="dxa"/>
            <w:vAlign w:val="center"/>
          </w:tcPr>
          <w:p w:rsidR="008F27E3" w:rsidRPr="001972F3" w:rsidRDefault="008F27E3" w:rsidP="00AD21D3">
            <w:pPr>
              <w:pStyle w:val="TAC"/>
              <w:rPr>
                <w:ins w:id="4726" w:author="Suhwan Lim" w:date="2019-04-18T14:14:00Z"/>
                <w:rFonts w:cs="Arial"/>
                <w:lang w:eastAsia="ko-KR"/>
              </w:rPr>
            </w:pPr>
            <w:ins w:id="4727" w:author="Suhwan Lim" w:date="2019-04-18T14:16:00Z">
              <w:r>
                <w:rPr>
                  <w:rFonts w:cs="Arial" w:hint="eastAsia"/>
                  <w:lang w:eastAsia="ko-KR"/>
                </w:rPr>
                <w:t>0.3</w:t>
              </w:r>
            </w:ins>
          </w:p>
        </w:tc>
      </w:tr>
      <w:tr w:rsidR="008F27E3" w:rsidRPr="00AE4694" w:rsidTr="00AD21D3">
        <w:trPr>
          <w:jc w:val="center"/>
          <w:ins w:id="4728" w:author="Suhwan Lim" w:date="2019-04-18T14:14:00Z"/>
        </w:trPr>
        <w:tc>
          <w:tcPr>
            <w:tcW w:w="2221" w:type="dxa"/>
            <w:vMerge/>
            <w:vAlign w:val="center"/>
          </w:tcPr>
          <w:p w:rsidR="008F27E3" w:rsidRPr="00AE4694" w:rsidRDefault="008F27E3" w:rsidP="00AD21D3">
            <w:pPr>
              <w:pStyle w:val="TAC"/>
              <w:rPr>
                <w:ins w:id="4729" w:author="Suhwan Lim" w:date="2019-04-18T14:14:00Z"/>
                <w:rFonts w:cs="Arial"/>
              </w:rPr>
            </w:pPr>
          </w:p>
        </w:tc>
        <w:tc>
          <w:tcPr>
            <w:tcW w:w="2952" w:type="dxa"/>
            <w:vAlign w:val="center"/>
          </w:tcPr>
          <w:p w:rsidR="008F27E3" w:rsidRPr="001972F3" w:rsidRDefault="008F27E3" w:rsidP="00AD21D3">
            <w:pPr>
              <w:pStyle w:val="TAC"/>
              <w:rPr>
                <w:ins w:id="4730" w:author="Suhwan Lim" w:date="2019-04-18T14:14:00Z"/>
                <w:rFonts w:cs="Arial"/>
                <w:lang w:eastAsia="ko-KR"/>
              </w:rPr>
            </w:pPr>
            <w:ins w:id="4731" w:author="Suhwan Lim" w:date="2019-04-18T14:15:00Z">
              <w:r>
                <w:rPr>
                  <w:rFonts w:cs="Arial"/>
                  <w:lang w:eastAsia="ko-KR"/>
                </w:rPr>
                <w:t>n</w:t>
              </w:r>
              <w:r>
                <w:rPr>
                  <w:rFonts w:cs="Arial" w:hint="eastAsia"/>
                  <w:lang w:eastAsia="ko-KR"/>
                </w:rPr>
                <w:t>4</w:t>
              </w:r>
              <w:r>
                <w:rPr>
                  <w:rFonts w:cs="Arial"/>
                  <w:lang w:eastAsia="ko-KR"/>
                </w:rPr>
                <w:t>0</w:t>
              </w:r>
            </w:ins>
          </w:p>
        </w:tc>
        <w:tc>
          <w:tcPr>
            <w:tcW w:w="2952" w:type="dxa"/>
            <w:vAlign w:val="center"/>
          </w:tcPr>
          <w:p w:rsidR="008F27E3" w:rsidRPr="001972F3" w:rsidRDefault="008F27E3" w:rsidP="00AD21D3">
            <w:pPr>
              <w:pStyle w:val="TAC"/>
              <w:rPr>
                <w:ins w:id="4732" w:author="Suhwan Lim" w:date="2019-04-18T14:14:00Z"/>
                <w:rFonts w:cs="Arial"/>
                <w:lang w:eastAsia="ko-KR"/>
              </w:rPr>
            </w:pPr>
            <w:ins w:id="4733" w:author="Suhwan Lim" w:date="2019-04-18T14:16:00Z">
              <w:r>
                <w:rPr>
                  <w:rFonts w:cs="Arial" w:hint="eastAsia"/>
                  <w:lang w:eastAsia="ko-KR"/>
                </w:rPr>
                <w:t>0.5</w:t>
              </w:r>
            </w:ins>
          </w:p>
        </w:tc>
      </w:tr>
      <w:tr w:rsidR="008F27E3" w:rsidRPr="00AE4694" w:rsidTr="00AD21D3">
        <w:trPr>
          <w:jc w:val="center"/>
          <w:ins w:id="4734" w:author="Suhwan Lim" w:date="2019-04-18T14:14:00Z"/>
        </w:trPr>
        <w:tc>
          <w:tcPr>
            <w:tcW w:w="2221" w:type="dxa"/>
            <w:vMerge/>
            <w:vAlign w:val="center"/>
          </w:tcPr>
          <w:p w:rsidR="008F27E3" w:rsidRPr="00AE4694" w:rsidRDefault="008F27E3" w:rsidP="00AD21D3">
            <w:pPr>
              <w:pStyle w:val="TAC"/>
              <w:rPr>
                <w:ins w:id="4735" w:author="Suhwan Lim" w:date="2019-04-18T14:14:00Z"/>
                <w:rFonts w:cs="Arial"/>
              </w:rPr>
            </w:pPr>
          </w:p>
        </w:tc>
        <w:tc>
          <w:tcPr>
            <w:tcW w:w="2952" w:type="dxa"/>
            <w:vAlign w:val="center"/>
          </w:tcPr>
          <w:p w:rsidR="008F27E3" w:rsidRPr="001972F3" w:rsidRDefault="008F27E3" w:rsidP="00AD21D3">
            <w:pPr>
              <w:pStyle w:val="TAC"/>
              <w:rPr>
                <w:ins w:id="4736" w:author="Suhwan Lim" w:date="2019-04-18T14:14:00Z"/>
                <w:rFonts w:cs="Arial"/>
                <w:lang w:eastAsia="ko-KR"/>
              </w:rPr>
            </w:pPr>
            <w:ins w:id="4737" w:author="Suhwan Lim" w:date="2019-04-18T14:15: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1972F3" w:rsidRDefault="008F27E3" w:rsidP="00AD21D3">
            <w:pPr>
              <w:pStyle w:val="TAC"/>
              <w:rPr>
                <w:ins w:id="4738" w:author="Suhwan Lim" w:date="2019-04-18T14:14:00Z"/>
                <w:rFonts w:cs="Arial"/>
                <w:lang w:eastAsia="ko-KR"/>
              </w:rPr>
            </w:pPr>
            <w:ins w:id="4739" w:author="Suhwan Lim" w:date="2019-04-18T14:16:00Z">
              <w:r>
                <w:rPr>
                  <w:rFonts w:cs="Arial" w:hint="eastAsia"/>
                  <w:lang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DC_1-41_n77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lastRenderedPageBreak/>
              <w:t>DC_1-41_n78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DC_1-41_n79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DC_1-28_n77</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DC_1-28_n78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DC_1_n28-</w:t>
            </w:r>
            <w:r w:rsidRPr="00AE4694">
              <w:rPr>
                <w:rFonts w:eastAsia="맑은 고딕" w:cs="Arial"/>
                <w:lang w:eastAsia="ko-KR"/>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DC_1_n28-</w:t>
            </w:r>
            <w:r w:rsidRPr="00AE4694">
              <w:rPr>
                <w:rFonts w:eastAsia="맑은 고딕" w:cs="Arial"/>
                <w:lang w:eastAsia="ko-KR"/>
              </w:rPr>
              <w:t>n79</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ins w:id="4740" w:author="R4-1900726" w:date="2019-03-06T13:27:00Z">
              <w:r>
                <w:rPr>
                  <w:rFonts w:cs="Arial"/>
                  <w:lang w:eastAsia="ja-JP"/>
                </w:rPr>
                <w:t>n</w:t>
              </w:r>
            </w:ins>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DC_1-42_n78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DC_1-42_n79</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1</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eastAsia="맑은 고딕" w:cs="Arial" w:hint="eastAsia"/>
                <w:lang w:eastAsia="ko-KR"/>
              </w:rPr>
              <w:t>DC_1_</w:t>
            </w:r>
            <w:r w:rsidRPr="00AE4694">
              <w:rPr>
                <w:rFonts w:eastAsia="맑은 고딕" w:cs="Arial"/>
                <w:lang w:eastAsia="ko-KR"/>
              </w:rPr>
              <w:t>n</w:t>
            </w:r>
            <w:r w:rsidRPr="00AE4694">
              <w:rPr>
                <w:rFonts w:eastAsia="맑은 고딕" w:cs="Arial" w:hint="eastAsia"/>
                <w:lang w:eastAsia="ko-KR"/>
              </w:rPr>
              <w:t>77-</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eastAsia="맑은 고딕" w:cs="Arial" w:hint="eastAsia"/>
                <w:lang w:eastAsia="ko-KR"/>
              </w:rPr>
              <w:t>DC_1_</w:t>
            </w: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r w:rsidRPr="00AE4694">
              <w:rPr>
                <w:rFonts w:eastAsia="맑은 고딕" w:cs="Arial" w:hint="eastAsia"/>
                <w:lang w:eastAsia="ko-KR"/>
              </w:rPr>
              <w:t>-</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r w:rsidRPr="00AE4694">
              <w:rPr>
                <w:rFonts w:eastAsia="맑은 고딕" w:cs="Arial"/>
                <w:lang w:eastAsia="ko-KR"/>
              </w:rPr>
              <w:t>.5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71</w:t>
            </w:r>
          </w:p>
        </w:tc>
        <w:tc>
          <w:tcPr>
            <w:tcW w:w="2952" w:type="dxa"/>
            <w:vMerge w:val="restart"/>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trHeight w:val="54"/>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n71</w:t>
            </w:r>
          </w:p>
        </w:tc>
        <w:tc>
          <w:tcPr>
            <w:tcW w:w="2952" w:type="dxa"/>
            <w:vMerge/>
            <w:vAlign w:val="center"/>
          </w:tcPr>
          <w:p w:rsidR="008F27E3" w:rsidRPr="00AE4694" w:rsidRDefault="008F27E3" w:rsidP="00AD21D3">
            <w:pPr>
              <w:pStyle w:val="TAC"/>
              <w:rPr>
                <w:rFonts w:cs="Arial"/>
              </w:rPr>
            </w:pP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2</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5</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2</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30</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2</w:t>
            </w:r>
          </w:p>
        </w:tc>
        <w:tc>
          <w:tcPr>
            <w:tcW w:w="2952" w:type="dxa"/>
            <w:vAlign w:val="center"/>
          </w:tcPr>
          <w:p w:rsidR="008F27E3" w:rsidRPr="00AE4694" w:rsidRDefault="008F27E3" w:rsidP="00AD21D3">
            <w:pPr>
              <w:pStyle w:val="TAC"/>
              <w:rPr>
                <w:rFonts w:cs="Arial"/>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66</w:t>
            </w:r>
          </w:p>
        </w:tc>
        <w:tc>
          <w:tcPr>
            <w:tcW w:w="2952" w:type="dxa"/>
            <w:vAlign w:val="center"/>
          </w:tcPr>
          <w:p w:rsidR="008F27E3" w:rsidRPr="00AE4694" w:rsidRDefault="008F27E3" w:rsidP="00AD21D3">
            <w:pPr>
              <w:pStyle w:val="TAC"/>
              <w:rPr>
                <w:rFonts w:cs="Arial"/>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n71</w:t>
            </w:r>
          </w:p>
        </w:tc>
        <w:tc>
          <w:tcPr>
            <w:tcW w:w="2952" w:type="dxa"/>
            <w:vAlign w:val="center"/>
          </w:tcPr>
          <w:p w:rsidR="008F27E3" w:rsidRPr="00AE4694" w:rsidRDefault="008F27E3" w:rsidP="00AD21D3">
            <w:pPr>
              <w:pStyle w:val="TAC"/>
              <w:rPr>
                <w:rFonts w:cs="Arial"/>
              </w:rPr>
            </w:pPr>
            <w:r w:rsidRPr="00AE4694">
              <w:rPr>
                <w:rFonts w:cs="Arial" w:hint="eastAsia"/>
                <w:lang w:eastAsia="zh-CN"/>
              </w:rPr>
              <w:t>0.3</w:t>
            </w:r>
          </w:p>
        </w:tc>
      </w:tr>
      <w:tr w:rsidR="008F27E3" w:rsidRPr="00AE4694" w:rsidTr="00AD21D3">
        <w:trPr>
          <w:jc w:val="center"/>
          <w:ins w:id="4741" w:author="Suhwan Lim" w:date="2019-04-18T13:49:00Z"/>
        </w:trPr>
        <w:tc>
          <w:tcPr>
            <w:tcW w:w="2221" w:type="dxa"/>
            <w:vMerge w:val="restart"/>
            <w:vAlign w:val="center"/>
          </w:tcPr>
          <w:p w:rsidR="008F27E3" w:rsidRPr="00AE4694" w:rsidRDefault="008F27E3" w:rsidP="00AD21D3">
            <w:pPr>
              <w:pStyle w:val="TAC"/>
              <w:rPr>
                <w:ins w:id="4742" w:author="Suhwan Lim" w:date="2019-04-18T13:49:00Z"/>
                <w:rFonts w:cs="Arial"/>
              </w:rPr>
            </w:pPr>
            <w:ins w:id="4743" w:author="Suhwan Lim" w:date="2019-04-18T13:49:00Z">
              <w:r w:rsidRPr="001B0F7A">
                <w:rPr>
                  <w:rFonts w:eastAsia="맑은 고딕" w:cs="Arial"/>
                  <w:lang w:eastAsia="ko-KR"/>
                </w:rPr>
                <w:t>DC_3_n1-n77</w:t>
              </w:r>
            </w:ins>
          </w:p>
        </w:tc>
        <w:tc>
          <w:tcPr>
            <w:tcW w:w="2952" w:type="dxa"/>
            <w:vAlign w:val="center"/>
          </w:tcPr>
          <w:p w:rsidR="008F27E3" w:rsidRPr="00AE4694" w:rsidRDefault="008F27E3" w:rsidP="00AD21D3">
            <w:pPr>
              <w:pStyle w:val="TAC"/>
              <w:rPr>
                <w:ins w:id="4744" w:author="Suhwan Lim" w:date="2019-04-18T13:49:00Z"/>
                <w:rFonts w:cs="Arial"/>
                <w:lang w:eastAsia="zh-CN"/>
              </w:rPr>
            </w:pPr>
            <w:ins w:id="4745" w:author="Suhwan Lim" w:date="2019-04-18T13:49:00Z">
              <w:r w:rsidRPr="001B0F7A">
                <w:rPr>
                  <w:rFonts w:eastAsia="맑은 고딕" w:cs="Arial"/>
                  <w:lang w:eastAsia="ko-KR"/>
                </w:rPr>
                <w:t>3</w:t>
              </w:r>
            </w:ins>
          </w:p>
        </w:tc>
        <w:tc>
          <w:tcPr>
            <w:tcW w:w="2952" w:type="dxa"/>
            <w:vAlign w:val="center"/>
          </w:tcPr>
          <w:p w:rsidR="008F27E3" w:rsidRPr="00AE4694" w:rsidRDefault="008F27E3" w:rsidP="00AD21D3">
            <w:pPr>
              <w:pStyle w:val="TAC"/>
              <w:rPr>
                <w:ins w:id="4746" w:author="Suhwan Lim" w:date="2019-04-18T13:49:00Z"/>
                <w:rFonts w:cs="Arial"/>
                <w:lang w:eastAsia="zh-CN"/>
              </w:rPr>
            </w:pPr>
            <w:ins w:id="4747" w:author="Suhwan Lim" w:date="2019-04-18T13:49:00Z">
              <w:r w:rsidRPr="001B0F7A">
                <w:rPr>
                  <w:rFonts w:eastAsia="맑은 고딕" w:cs="Arial"/>
                  <w:lang w:eastAsia="ko-KR"/>
                </w:rPr>
                <w:t>0.6</w:t>
              </w:r>
            </w:ins>
          </w:p>
        </w:tc>
      </w:tr>
      <w:tr w:rsidR="008F27E3" w:rsidRPr="00AE4694" w:rsidTr="00AD21D3">
        <w:trPr>
          <w:jc w:val="center"/>
          <w:ins w:id="4748" w:author="Suhwan Lim" w:date="2019-04-18T13:49:00Z"/>
        </w:trPr>
        <w:tc>
          <w:tcPr>
            <w:tcW w:w="2221" w:type="dxa"/>
            <w:vMerge/>
            <w:vAlign w:val="center"/>
          </w:tcPr>
          <w:p w:rsidR="008F27E3" w:rsidRPr="00AE4694" w:rsidRDefault="008F27E3" w:rsidP="00AD21D3">
            <w:pPr>
              <w:pStyle w:val="TAC"/>
              <w:rPr>
                <w:ins w:id="4749" w:author="Suhwan Lim" w:date="2019-04-18T13:49:00Z"/>
                <w:rFonts w:cs="Arial"/>
              </w:rPr>
            </w:pPr>
          </w:p>
        </w:tc>
        <w:tc>
          <w:tcPr>
            <w:tcW w:w="2952" w:type="dxa"/>
            <w:vAlign w:val="center"/>
          </w:tcPr>
          <w:p w:rsidR="008F27E3" w:rsidRPr="00AE4694" w:rsidRDefault="008F27E3" w:rsidP="00AD21D3">
            <w:pPr>
              <w:pStyle w:val="TAC"/>
              <w:rPr>
                <w:ins w:id="4750" w:author="Suhwan Lim" w:date="2019-04-18T13:49:00Z"/>
                <w:rFonts w:cs="Arial"/>
                <w:lang w:eastAsia="zh-CN"/>
              </w:rPr>
            </w:pPr>
            <w:ins w:id="4751" w:author="Suhwan Lim" w:date="2019-04-18T13:49:00Z">
              <w:r w:rsidRPr="001B0F7A">
                <w:rPr>
                  <w:rFonts w:eastAsia="맑은 고딕" w:cs="Arial"/>
                  <w:lang w:eastAsia="ko-KR"/>
                </w:rPr>
                <w:t>n1</w:t>
              </w:r>
            </w:ins>
          </w:p>
        </w:tc>
        <w:tc>
          <w:tcPr>
            <w:tcW w:w="2952" w:type="dxa"/>
            <w:vAlign w:val="center"/>
          </w:tcPr>
          <w:p w:rsidR="008F27E3" w:rsidRPr="00AE4694" w:rsidRDefault="008F27E3" w:rsidP="00AD21D3">
            <w:pPr>
              <w:pStyle w:val="TAC"/>
              <w:rPr>
                <w:ins w:id="4752" w:author="Suhwan Lim" w:date="2019-04-18T13:49:00Z"/>
                <w:rFonts w:cs="Arial"/>
                <w:lang w:eastAsia="zh-CN"/>
              </w:rPr>
            </w:pPr>
            <w:ins w:id="4753" w:author="Suhwan Lim" w:date="2019-04-18T13:49:00Z">
              <w:r w:rsidRPr="001B0F7A">
                <w:rPr>
                  <w:rFonts w:eastAsia="맑은 고딕" w:cs="Arial"/>
                  <w:lang w:eastAsia="ko-KR"/>
                </w:rPr>
                <w:t>0.6</w:t>
              </w:r>
            </w:ins>
          </w:p>
        </w:tc>
      </w:tr>
      <w:tr w:rsidR="008F27E3" w:rsidRPr="00AE4694" w:rsidTr="00AD21D3">
        <w:trPr>
          <w:jc w:val="center"/>
          <w:ins w:id="4754" w:author="Suhwan Lim" w:date="2019-04-18T13:49:00Z"/>
        </w:trPr>
        <w:tc>
          <w:tcPr>
            <w:tcW w:w="2221" w:type="dxa"/>
            <w:vMerge/>
            <w:vAlign w:val="center"/>
          </w:tcPr>
          <w:p w:rsidR="008F27E3" w:rsidRPr="00AE4694" w:rsidRDefault="008F27E3" w:rsidP="00AD21D3">
            <w:pPr>
              <w:pStyle w:val="TAC"/>
              <w:rPr>
                <w:ins w:id="4755" w:author="Suhwan Lim" w:date="2019-04-18T13:49:00Z"/>
                <w:rFonts w:cs="Arial"/>
              </w:rPr>
            </w:pPr>
          </w:p>
        </w:tc>
        <w:tc>
          <w:tcPr>
            <w:tcW w:w="2952" w:type="dxa"/>
            <w:vAlign w:val="center"/>
          </w:tcPr>
          <w:p w:rsidR="008F27E3" w:rsidRPr="00AE4694" w:rsidRDefault="008F27E3" w:rsidP="00AD21D3">
            <w:pPr>
              <w:pStyle w:val="TAC"/>
              <w:rPr>
                <w:ins w:id="4756" w:author="Suhwan Lim" w:date="2019-04-18T13:49:00Z"/>
                <w:rFonts w:cs="Arial"/>
                <w:lang w:eastAsia="zh-CN"/>
              </w:rPr>
            </w:pPr>
            <w:ins w:id="4757" w:author="Suhwan Lim" w:date="2019-04-18T13:49:00Z">
              <w:r w:rsidRPr="001B0F7A">
                <w:rPr>
                  <w:rFonts w:eastAsia="맑은 고딕" w:cs="Arial"/>
                  <w:lang w:eastAsia="ko-KR"/>
                </w:rPr>
                <w:t>n77</w:t>
              </w:r>
            </w:ins>
          </w:p>
        </w:tc>
        <w:tc>
          <w:tcPr>
            <w:tcW w:w="2952" w:type="dxa"/>
            <w:vAlign w:val="center"/>
          </w:tcPr>
          <w:p w:rsidR="008F27E3" w:rsidRPr="00AE4694" w:rsidRDefault="008F27E3" w:rsidP="00AD21D3">
            <w:pPr>
              <w:pStyle w:val="TAC"/>
              <w:rPr>
                <w:ins w:id="4758" w:author="Suhwan Lim" w:date="2019-04-18T13:49:00Z"/>
                <w:rFonts w:cs="Arial"/>
                <w:lang w:eastAsia="zh-CN"/>
              </w:rPr>
            </w:pPr>
            <w:ins w:id="4759" w:author="Suhwan Lim" w:date="2019-04-18T13:49:00Z">
              <w:r w:rsidRPr="001B0F7A">
                <w:rPr>
                  <w:rFonts w:eastAsia="맑은 고딕" w:cs="Arial"/>
                  <w:lang w:eastAsia="ko-KR"/>
                </w:rPr>
                <w:t>0.8</w:t>
              </w:r>
            </w:ins>
          </w:p>
        </w:tc>
      </w:tr>
      <w:tr w:rsidR="008F27E3" w:rsidRPr="00AE4694" w:rsidTr="00AD21D3">
        <w:trPr>
          <w:jc w:val="center"/>
          <w:ins w:id="4760" w:author="Suhwan Lim" w:date="2019-04-18T13:49:00Z"/>
        </w:trPr>
        <w:tc>
          <w:tcPr>
            <w:tcW w:w="2221" w:type="dxa"/>
            <w:vMerge w:val="restart"/>
            <w:vAlign w:val="center"/>
          </w:tcPr>
          <w:p w:rsidR="008F27E3" w:rsidRPr="00AE4694" w:rsidRDefault="008F27E3" w:rsidP="00AD21D3">
            <w:pPr>
              <w:pStyle w:val="TAC"/>
              <w:rPr>
                <w:ins w:id="4761" w:author="Suhwan Lim" w:date="2019-04-18T13:49:00Z"/>
                <w:rFonts w:cs="Arial"/>
              </w:rPr>
            </w:pPr>
            <w:ins w:id="4762" w:author="Suhwan Lim" w:date="2019-04-18T13:49:00Z">
              <w:r w:rsidRPr="001B0F7A">
                <w:rPr>
                  <w:rFonts w:eastAsia="맑은 고딕" w:cs="Arial"/>
                  <w:lang w:eastAsia="ko-KR"/>
                </w:rPr>
                <w:t>DC_3_n1-n78</w:t>
              </w:r>
            </w:ins>
          </w:p>
        </w:tc>
        <w:tc>
          <w:tcPr>
            <w:tcW w:w="2952" w:type="dxa"/>
            <w:vAlign w:val="center"/>
          </w:tcPr>
          <w:p w:rsidR="008F27E3" w:rsidRPr="00AE4694" w:rsidRDefault="008F27E3" w:rsidP="00AD21D3">
            <w:pPr>
              <w:pStyle w:val="TAC"/>
              <w:rPr>
                <w:ins w:id="4763" w:author="Suhwan Lim" w:date="2019-04-18T13:49:00Z"/>
                <w:rFonts w:cs="Arial"/>
                <w:lang w:eastAsia="zh-CN"/>
              </w:rPr>
            </w:pPr>
            <w:ins w:id="4764" w:author="Suhwan Lim" w:date="2019-04-18T13:49:00Z">
              <w:r w:rsidRPr="001B0F7A">
                <w:rPr>
                  <w:rFonts w:eastAsia="맑은 고딕" w:cs="Arial"/>
                  <w:lang w:eastAsia="ko-KR"/>
                </w:rPr>
                <w:t>3</w:t>
              </w:r>
            </w:ins>
          </w:p>
        </w:tc>
        <w:tc>
          <w:tcPr>
            <w:tcW w:w="2952" w:type="dxa"/>
            <w:vAlign w:val="center"/>
          </w:tcPr>
          <w:p w:rsidR="008F27E3" w:rsidRPr="00AE4694" w:rsidRDefault="008F27E3" w:rsidP="00AD21D3">
            <w:pPr>
              <w:pStyle w:val="TAC"/>
              <w:rPr>
                <w:ins w:id="4765" w:author="Suhwan Lim" w:date="2019-04-18T13:49:00Z"/>
                <w:rFonts w:cs="Arial"/>
                <w:lang w:eastAsia="zh-CN"/>
              </w:rPr>
            </w:pPr>
            <w:ins w:id="4766" w:author="Suhwan Lim" w:date="2019-04-18T13:49:00Z">
              <w:r w:rsidRPr="001B0F7A">
                <w:rPr>
                  <w:rFonts w:eastAsia="맑은 고딕" w:cs="Arial"/>
                  <w:lang w:eastAsia="ko-KR"/>
                </w:rPr>
                <w:t>0.6</w:t>
              </w:r>
            </w:ins>
          </w:p>
        </w:tc>
      </w:tr>
      <w:tr w:rsidR="008F27E3" w:rsidRPr="00AE4694" w:rsidTr="00AD21D3">
        <w:trPr>
          <w:jc w:val="center"/>
          <w:ins w:id="4767" w:author="Suhwan Lim" w:date="2019-04-18T13:49:00Z"/>
        </w:trPr>
        <w:tc>
          <w:tcPr>
            <w:tcW w:w="2221" w:type="dxa"/>
            <w:vMerge/>
            <w:vAlign w:val="center"/>
          </w:tcPr>
          <w:p w:rsidR="008F27E3" w:rsidRPr="00AE4694" w:rsidRDefault="008F27E3" w:rsidP="00AD21D3">
            <w:pPr>
              <w:pStyle w:val="TAC"/>
              <w:rPr>
                <w:ins w:id="4768" w:author="Suhwan Lim" w:date="2019-04-18T13:49:00Z"/>
                <w:rFonts w:cs="Arial"/>
              </w:rPr>
            </w:pPr>
          </w:p>
        </w:tc>
        <w:tc>
          <w:tcPr>
            <w:tcW w:w="2952" w:type="dxa"/>
            <w:vAlign w:val="center"/>
          </w:tcPr>
          <w:p w:rsidR="008F27E3" w:rsidRPr="00AE4694" w:rsidRDefault="008F27E3" w:rsidP="00AD21D3">
            <w:pPr>
              <w:pStyle w:val="TAC"/>
              <w:rPr>
                <w:ins w:id="4769" w:author="Suhwan Lim" w:date="2019-04-18T13:49:00Z"/>
                <w:rFonts w:cs="Arial"/>
                <w:lang w:eastAsia="zh-CN"/>
              </w:rPr>
            </w:pPr>
            <w:ins w:id="4770" w:author="Suhwan Lim" w:date="2019-04-18T13:49:00Z">
              <w:r w:rsidRPr="001B0F7A">
                <w:rPr>
                  <w:rFonts w:eastAsia="맑은 고딕" w:cs="Arial"/>
                  <w:lang w:eastAsia="ko-KR"/>
                </w:rPr>
                <w:t>n1</w:t>
              </w:r>
            </w:ins>
          </w:p>
        </w:tc>
        <w:tc>
          <w:tcPr>
            <w:tcW w:w="2952" w:type="dxa"/>
            <w:vAlign w:val="center"/>
          </w:tcPr>
          <w:p w:rsidR="008F27E3" w:rsidRPr="00AE4694" w:rsidRDefault="008F27E3" w:rsidP="00AD21D3">
            <w:pPr>
              <w:pStyle w:val="TAC"/>
              <w:rPr>
                <w:ins w:id="4771" w:author="Suhwan Lim" w:date="2019-04-18T13:49:00Z"/>
                <w:rFonts w:cs="Arial"/>
                <w:lang w:eastAsia="zh-CN"/>
              </w:rPr>
            </w:pPr>
            <w:ins w:id="4772" w:author="Suhwan Lim" w:date="2019-04-18T13:49:00Z">
              <w:r w:rsidRPr="001B0F7A">
                <w:rPr>
                  <w:rFonts w:eastAsia="맑은 고딕" w:cs="Arial"/>
                  <w:lang w:eastAsia="ko-KR"/>
                </w:rPr>
                <w:t>0.6</w:t>
              </w:r>
            </w:ins>
          </w:p>
        </w:tc>
      </w:tr>
      <w:tr w:rsidR="008F27E3" w:rsidRPr="00AE4694" w:rsidTr="00AD21D3">
        <w:trPr>
          <w:jc w:val="center"/>
          <w:ins w:id="4773" w:author="Suhwan Lim" w:date="2019-04-18T13:49:00Z"/>
        </w:trPr>
        <w:tc>
          <w:tcPr>
            <w:tcW w:w="2221" w:type="dxa"/>
            <w:vMerge/>
            <w:vAlign w:val="center"/>
          </w:tcPr>
          <w:p w:rsidR="008F27E3" w:rsidRPr="00AE4694" w:rsidRDefault="008F27E3" w:rsidP="00AD21D3">
            <w:pPr>
              <w:pStyle w:val="TAC"/>
              <w:rPr>
                <w:ins w:id="4774" w:author="Suhwan Lim" w:date="2019-04-18T13:49:00Z"/>
                <w:rFonts w:cs="Arial"/>
              </w:rPr>
            </w:pPr>
          </w:p>
        </w:tc>
        <w:tc>
          <w:tcPr>
            <w:tcW w:w="2952" w:type="dxa"/>
            <w:vAlign w:val="center"/>
          </w:tcPr>
          <w:p w:rsidR="008F27E3" w:rsidRPr="00AE4694" w:rsidRDefault="008F27E3" w:rsidP="00AD21D3">
            <w:pPr>
              <w:pStyle w:val="TAC"/>
              <w:rPr>
                <w:ins w:id="4775" w:author="Suhwan Lim" w:date="2019-04-18T13:49:00Z"/>
                <w:rFonts w:cs="Arial"/>
                <w:lang w:eastAsia="zh-CN"/>
              </w:rPr>
            </w:pPr>
            <w:ins w:id="4776" w:author="Suhwan Lim" w:date="2019-04-18T13:49:00Z">
              <w:r w:rsidRPr="001B0F7A">
                <w:rPr>
                  <w:rFonts w:eastAsia="맑은 고딕" w:cs="Arial"/>
                  <w:lang w:eastAsia="ko-KR"/>
                </w:rPr>
                <w:t>n78</w:t>
              </w:r>
            </w:ins>
          </w:p>
        </w:tc>
        <w:tc>
          <w:tcPr>
            <w:tcW w:w="2952" w:type="dxa"/>
            <w:vAlign w:val="center"/>
          </w:tcPr>
          <w:p w:rsidR="008F27E3" w:rsidRPr="00AE4694" w:rsidRDefault="008F27E3" w:rsidP="00AD21D3">
            <w:pPr>
              <w:pStyle w:val="TAC"/>
              <w:rPr>
                <w:ins w:id="4777" w:author="Suhwan Lim" w:date="2019-04-18T13:49:00Z"/>
                <w:rFonts w:cs="Arial"/>
                <w:lang w:eastAsia="zh-CN"/>
              </w:rPr>
            </w:pPr>
            <w:ins w:id="4778" w:author="Suhwan Lim" w:date="2019-04-18T13:49:00Z">
              <w:r w:rsidRPr="001B0F7A">
                <w:rPr>
                  <w:rFonts w:eastAsia="맑은 고딕" w:cs="Arial"/>
                  <w:lang w:eastAsia="ko-KR"/>
                </w:rPr>
                <w:t>0.8</w:t>
              </w:r>
            </w:ins>
          </w:p>
        </w:tc>
      </w:tr>
      <w:tr w:rsidR="008F27E3" w:rsidRPr="00AE4694" w:rsidTr="00AD21D3">
        <w:trPr>
          <w:jc w:val="center"/>
          <w:ins w:id="4779" w:author="Suhwan Lim" w:date="2019-04-18T14:16:00Z"/>
        </w:trPr>
        <w:tc>
          <w:tcPr>
            <w:tcW w:w="2221" w:type="dxa"/>
            <w:vMerge w:val="restart"/>
            <w:vAlign w:val="center"/>
          </w:tcPr>
          <w:p w:rsidR="008F27E3" w:rsidRPr="00AE4694" w:rsidRDefault="008F27E3" w:rsidP="00AD21D3">
            <w:pPr>
              <w:pStyle w:val="TAC"/>
              <w:rPr>
                <w:ins w:id="4780" w:author="Suhwan Lim" w:date="2019-04-18T14:16:00Z"/>
                <w:rFonts w:cs="Arial"/>
              </w:rPr>
            </w:pPr>
            <w:ins w:id="4781" w:author="Suhwan Lim" w:date="2019-04-18T14:17:00Z">
              <w:r>
                <w:rPr>
                  <w:rFonts w:eastAsia="맑은 고딕" w:cs="Arial"/>
                  <w:lang w:eastAsia="ko-KR"/>
                </w:rPr>
                <w:t>DC_3_n1-n79</w:t>
              </w:r>
            </w:ins>
          </w:p>
        </w:tc>
        <w:tc>
          <w:tcPr>
            <w:tcW w:w="2952" w:type="dxa"/>
            <w:vAlign w:val="center"/>
          </w:tcPr>
          <w:p w:rsidR="008F27E3" w:rsidRPr="001B0F7A" w:rsidRDefault="008F27E3" w:rsidP="00AD21D3">
            <w:pPr>
              <w:pStyle w:val="TAC"/>
              <w:rPr>
                <w:ins w:id="4782" w:author="Suhwan Lim" w:date="2019-04-18T14:16:00Z"/>
                <w:rFonts w:eastAsia="맑은 고딕" w:cs="Arial"/>
                <w:lang w:eastAsia="ko-KR"/>
              </w:rPr>
            </w:pPr>
            <w:ins w:id="4783" w:author="Suhwan Lim" w:date="2019-04-18T14:17:00Z">
              <w:r w:rsidRPr="001B0F7A">
                <w:rPr>
                  <w:rFonts w:eastAsia="맑은 고딕" w:cs="Arial"/>
                  <w:lang w:eastAsia="ko-KR"/>
                </w:rPr>
                <w:t>3</w:t>
              </w:r>
            </w:ins>
          </w:p>
        </w:tc>
        <w:tc>
          <w:tcPr>
            <w:tcW w:w="2952" w:type="dxa"/>
            <w:vAlign w:val="center"/>
          </w:tcPr>
          <w:p w:rsidR="008F27E3" w:rsidRPr="001B0F7A" w:rsidRDefault="008F27E3" w:rsidP="00AD21D3">
            <w:pPr>
              <w:pStyle w:val="TAC"/>
              <w:rPr>
                <w:ins w:id="4784" w:author="Suhwan Lim" w:date="2019-04-18T14:16:00Z"/>
                <w:rFonts w:eastAsia="맑은 고딕" w:cs="Arial"/>
                <w:lang w:eastAsia="ko-KR"/>
              </w:rPr>
            </w:pPr>
            <w:ins w:id="4785" w:author="Suhwan Lim" w:date="2019-04-18T14:17:00Z">
              <w:r>
                <w:rPr>
                  <w:rFonts w:eastAsia="맑은 고딕" w:cs="Arial"/>
                  <w:lang w:eastAsia="ko-KR"/>
                </w:rPr>
                <w:t>0.3</w:t>
              </w:r>
            </w:ins>
          </w:p>
        </w:tc>
      </w:tr>
      <w:tr w:rsidR="008F27E3" w:rsidRPr="00AE4694" w:rsidTr="00AD21D3">
        <w:trPr>
          <w:jc w:val="center"/>
          <w:ins w:id="4786" w:author="Suhwan Lim" w:date="2019-04-18T14:16:00Z"/>
        </w:trPr>
        <w:tc>
          <w:tcPr>
            <w:tcW w:w="2221" w:type="dxa"/>
            <w:vMerge/>
            <w:vAlign w:val="center"/>
          </w:tcPr>
          <w:p w:rsidR="008F27E3" w:rsidRPr="00AE4694" w:rsidRDefault="008F27E3" w:rsidP="00AD21D3">
            <w:pPr>
              <w:pStyle w:val="TAC"/>
              <w:rPr>
                <w:ins w:id="4787" w:author="Suhwan Lim" w:date="2019-04-18T14:16:00Z"/>
                <w:rFonts w:cs="Arial"/>
              </w:rPr>
            </w:pPr>
          </w:p>
        </w:tc>
        <w:tc>
          <w:tcPr>
            <w:tcW w:w="2952" w:type="dxa"/>
            <w:vAlign w:val="center"/>
          </w:tcPr>
          <w:p w:rsidR="008F27E3" w:rsidRPr="001B0F7A" w:rsidRDefault="008F27E3" w:rsidP="00AD21D3">
            <w:pPr>
              <w:pStyle w:val="TAC"/>
              <w:rPr>
                <w:ins w:id="4788" w:author="Suhwan Lim" w:date="2019-04-18T14:16:00Z"/>
                <w:rFonts w:eastAsia="맑은 고딕" w:cs="Arial"/>
                <w:lang w:eastAsia="ko-KR"/>
              </w:rPr>
            </w:pPr>
            <w:ins w:id="4789" w:author="Suhwan Lim" w:date="2019-04-18T14:17:00Z">
              <w:r w:rsidRPr="001B0F7A">
                <w:rPr>
                  <w:rFonts w:eastAsia="맑은 고딕" w:cs="Arial"/>
                  <w:lang w:eastAsia="ko-KR"/>
                </w:rPr>
                <w:t>n1</w:t>
              </w:r>
            </w:ins>
          </w:p>
        </w:tc>
        <w:tc>
          <w:tcPr>
            <w:tcW w:w="2952" w:type="dxa"/>
            <w:vAlign w:val="center"/>
          </w:tcPr>
          <w:p w:rsidR="008F27E3" w:rsidRPr="001B0F7A" w:rsidRDefault="008F27E3" w:rsidP="00AD21D3">
            <w:pPr>
              <w:pStyle w:val="TAC"/>
              <w:rPr>
                <w:ins w:id="4790" w:author="Suhwan Lim" w:date="2019-04-18T14:16:00Z"/>
                <w:rFonts w:eastAsia="맑은 고딕" w:cs="Arial"/>
                <w:lang w:eastAsia="ko-KR"/>
              </w:rPr>
            </w:pPr>
            <w:ins w:id="4791" w:author="Suhwan Lim" w:date="2019-04-18T14:17:00Z">
              <w:r>
                <w:rPr>
                  <w:rFonts w:eastAsia="맑은 고딕" w:cs="Arial"/>
                  <w:lang w:eastAsia="ko-KR"/>
                </w:rPr>
                <w:t>0.3</w:t>
              </w:r>
            </w:ins>
          </w:p>
        </w:tc>
      </w:tr>
      <w:tr w:rsidR="008F27E3" w:rsidRPr="00AE4694" w:rsidTr="00AD21D3">
        <w:trPr>
          <w:jc w:val="center"/>
          <w:ins w:id="4792" w:author="Suhwan Lim" w:date="2019-04-18T14:16:00Z"/>
        </w:trPr>
        <w:tc>
          <w:tcPr>
            <w:tcW w:w="2221" w:type="dxa"/>
            <w:vMerge/>
            <w:vAlign w:val="center"/>
          </w:tcPr>
          <w:p w:rsidR="008F27E3" w:rsidRPr="00AE4694" w:rsidRDefault="008F27E3" w:rsidP="00AD21D3">
            <w:pPr>
              <w:pStyle w:val="TAC"/>
              <w:rPr>
                <w:ins w:id="4793" w:author="Suhwan Lim" w:date="2019-04-18T14:16:00Z"/>
                <w:rFonts w:cs="Arial"/>
              </w:rPr>
            </w:pPr>
          </w:p>
        </w:tc>
        <w:tc>
          <w:tcPr>
            <w:tcW w:w="2952" w:type="dxa"/>
            <w:vAlign w:val="center"/>
          </w:tcPr>
          <w:p w:rsidR="008F27E3" w:rsidRPr="001B0F7A" w:rsidRDefault="008F27E3" w:rsidP="00AD21D3">
            <w:pPr>
              <w:pStyle w:val="TAC"/>
              <w:rPr>
                <w:ins w:id="4794" w:author="Suhwan Lim" w:date="2019-04-18T14:16:00Z"/>
                <w:rFonts w:eastAsia="맑은 고딕" w:cs="Arial"/>
                <w:lang w:eastAsia="ko-KR"/>
              </w:rPr>
            </w:pPr>
            <w:ins w:id="4795" w:author="Suhwan Lim" w:date="2019-04-18T14:17:00Z">
              <w:r>
                <w:rPr>
                  <w:rFonts w:eastAsia="맑은 고딕" w:cs="Arial"/>
                  <w:lang w:eastAsia="ko-KR"/>
                </w:rPr>
                <w:t>n79</w:t>
              </w:r>
            </w:ins>
          </w:p>
        </w:tc>
        <w:tc>
          <w:tcPr>
            <w:tcW w:w="2952" w:type="dxa"/>
            <w:vAlign w:val="center"/>
          </w:tcPr>
          <w:p w:rsidR="008F27E3" w:rsidRPr="001B0F7A" w:rsidRDefault="008F27E3" w:rsidP="00AD21D3">
            <w:pPr>
              <w:pStyle w:val="TAC"/>
              <w:rPr>
                <w:ins w:id="4796" w:author="Suhwan Lim" w:date="2019-04-18T14:16:00Z"/>
                <w:rFonts w:eastAsia="맑은 고딕" w:cs="Arial"/>
                <w:lang w:eastAsia="ko-KR"/>
              </w:rPr>
            </w:pPr>
            <w:ins w:id="4797" w:author="Suhwan Lim" w:date="2019-04-18T14:17:00Z">
              <w:r>
                <w:rPr>
                  <w:rFonts w:eastAsia="맑은 고딕" w:cs="Arial"/>
                  <w:lang w:eastAsia="ko-KR"/>
                </w:rPr>
                <w:t>0.0</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DC_3_n3-</w:t>
            </w:r>
            <w:r w:rsidRPr="00AE4694">
              <w:rPr>
                <w:rFonts w:eastAsia="맑은 고딕" w:cs="Arial"/>
                <w:lang w:eastAsia="ko-KR"/>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r w:rsidRPr="00AE4694">
              <w:rPr>
                <w:rFonts w:eastAsia="맑은 고딕" w:cs="Arial"/>
                <w:lang w:eastAsia="ko-KR"/>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DC_3_n3-</w:t>
            </w:r>
            <w:r w:rsidRPr="00AE4694">
              <w:rPr>
                <w:rFonts w:eastAsia="맑은 고딕" w:cs="Arial"/>
                <w:lang w:eastAsia="ko-KR"/>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r w:rsidRPr="00AE4694">
              <w:rPr>
                <w:rFonts w:eastAsia="맑은 고딕" w:cs="Arial"/>
                <w:lang w:eastAsia="ko-KR"/>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5_n78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lastRenderedPageBreak/>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798" w:author="Suhwan Lim" w:date="2019-04-18T13:50:00Z"/>
        </w:trPr>
        <w:tc>
          <w:tcPr>
            <w:tcW w:w="2221" w:type="dxa"/>
            <w:vMerge w:val="restart"/>
            <w:vAlign w:val="center"/>
          </w:tcPr>
          <w:p w:rsidR="008F27E3" w:rsidRPr="00AE4694" w:rsidRDefault="008F27E3" w:rsidP="00AD21D3">
            <w:pPr>
              <w:pStyle w:val="TAC"/>
              <w:rPr>
                <w:ins w:id="4799" w:author="Suhwan Lim" w:date="2019-04-18T13:50:00Z"/>
                <w:rFonts w:cs="Arial"/>
                <w:lang w:eastAsia="ja-JP"/>
              </w:rPr>
            </w:pPr>
            <w:ins w:id="4800" w:author="Suhwan Lim" w:date="2019-04-18T13:50:00Z">
              <w:r>
                <w:rPr>
                  <w:rFonts w:cs="Arial" w:hint="eastAsia"/>
                  <w:lang w:eastAsia="ko-KR"/>
                </w:rPr>
                <w:t>DC_3_n7-n78</w:t>
              </w:r>
            </w:ins>
          </w:p>
        </w:tc>
        <w:tc>
          <w:tcPr>
            <w:tcW w:w="2952" w:type="dxa"/>
            <w:vAlign w:val="center"/>
          </w:tcPr>
          <w:p w:rsidR="008F27E3" w:rsidRPr="00AE4694" w:rsidRDefault="008F27E3" w:rsidP="00AD21D3">
            <w:pPr>
              <w:pStyle w:val="TAC"/>
              <w:rPr>
                <w:ins w:id="4801" w:author="Suhwan Lim" w:date="2019-04-18T13:50:00Z"/>
                <w:rFonts w:cs="Arial"/>
                <w:lang w:eastAsia="zh-CN"/>
              </w:rPr>
            </w:pPr>
            <w:ins w:id="4802" w:author="Suhwan Lim" w:date="2019-04-18T13:50:00Z">
              <w:r w:rsidRPr="001B0F7A">
                <w:rPr>
                  <w:rFonts w:cs="Arial"/>
                  <w:lang w:eastAsia="zh-CN"/>
                </w:rPr>
                <w:t>3</w:t>
              </w:r>
            </w:ins>
          </w:p>
        </w:tc>
        <w:tc>
          <w:tcPr>
            <w:tcW w:w="2952" w:type="dxa"/>
            <w:vAlign w:val="center"/>
          </w:tcPr>
          <w:p w:rsidR="008F27E3" w:rsidRPr="00AE4694" w:rsidRDefault="008F27E3" w:rsidP="00AD21D3">
            <w:pPr>
              <w:pStyle w:val="TAC"/>
              <w:rPr>
                <w:ins w:id="4803" w:author="Suhwan Lim" w:date="2019-04-18T13:50:00Z"/>
                <w:rFonts w:cs="Arial"/>
                <w:lang w:eastAsia="zh-CN"/>
              </w:rPr>
            </w:pPr>
            <w:ins w:id="4804" w:author="Suhwan Lim" w:date="2019-04-18T13:50:00Z">
              <w:r w:rsidRPr="001B0F7A">
                <w:rPr>
                  <w:rFonts w:cs="Arial"/>
                  <w:lang w:eastAsia="zh-CN"/>
                </w:rPr>
                <w:t>0.6</w:t>
              </w:r>
            </w:ins>
          </w:p>
        </w:tc>
      </w:tr>
      <w:tr w:rsidR="008F27E3" w:rsidRPr="00AE4694" w:rsidTr="00AD21D3">
        <w:trPr>
          <w:jc w:val="center"/>
          <w:ins w:id="4805" w:author="Suhwan Lim" w:date="2019-04-18T13:50:00Z"/>
        </w:trPr>
        <w:tc>
          <w:tcPr>
            <w:tcW w:w="2221" w:type="dxa"/>
            <w:vMerge/>
            <w:vAlign w:val="center"/>
          </w:tcPr>
          <w:p w:rsidR="008F27E3" w:rsidRPr="00AE4694" w:rsidRDefault="008F27E3" w:rsidP="00AD21D3">
            <w:pPr>
              <w:pStyle w:val="TAC"/>
              <w:rPr>
                <w:ins w:id="4806" w:author="Suhwan Lim" w:date="2019-04-18T13:50:00Z"/>
                <w:rFonts w:cs="Arial"/>
                <w:lang w:eastAsia="ja-JP"/>
              </w:rPr>
            </w:pPr>
          </w:p>
        </w:tc>
        <w:tc>
          <w:tcPr>
            <w:tcW w:w="2952" w:type="dxa"/>
            <w:vAlign w:val="center"/>
          </w:tcPr>
          <w:p w:rsidR="008F27E3" w:rsidRPr="00AE4694" w:rsidRDefault="008F27E3" w:rsidP="00AD21D3">
            <w:pPr>
              <w:pStyle w:val="TAC"/>
              <w:rPr>
                <w:ins w:id="4807" w:author="Suhwan Lim" w:date="2019-04-18T13:50:00Z"/>
                <w:rFonts w:cs="Arial"/>
                <w:lang w:eastAsia="zh-CN"/>
              </w:rPr>
            </w:pPr>
            <w:ins w:id="4808" w:author="Suhwan Lim" w:date="2019-04-18T13:50:00Z">
              <w:r>
                <w:rPr>
                  <w:rFonts w:cs="Arial"/>
                  <w:lang w:eastAsia="zh-CN"/>
                </w:rPr>
                <w:t>n</w:t>
              </w:r>
              <w:r w:rsidRPr="001B0F7A">
                <w:rPr>
                  <w:rFonts w:cs="Arial"/>
                  <w:lang w:eastAsia="zh-CN"/>
                </w:rPr>
                <w:t>7</w:t>
              </w:r>
            </w:ins>
          </w:p>
        </w:tc>
        <w:tc>
          <w:tcPr>
            <w:tcW w:w="2952" w:type="dxa"/>
            <w:vAlign w:val="center"/>
          </w:tcPr>
          <w:p w:rsidR="008F27E3" w:rsidRPr="00AE4694" w:rsidRDefault="008F27E3" w:rsidP="00AD21D3">
            <w:pPr>
              <w:pStyle w:val="TAC"/>
              <w:rPr>
                <w:ins w:id="4809" w:author="Suhwan Lim" w:date="2019-04-18T13:50:00Z"/>
                <w:rFonts w:cs="Arial"/>
                <w:lang w:eastAsia="zh-CN"/>
              </w:rPr>
            </w:pPr>
            <w:ins w:id="4810" w:author="Suhwan Lim" w:date="2019-04-18T13:50:00Z">
              <w:r w:rsidRPr="001B0F7A">
                <w:rPr>
                  <w:rFonts w:cs="Arial"/>
                  <w:lang w:eastAsia="zh-CN"/>
                </w:rPr>
                <w:t>0.6</w:t>
              </w:r>
            </w:ins>
          </w:p>
        </w:tc>
      </w:tr>
      <w:tr w:rsidR="008F27E3" w:rsidRPr="00AE4694" w:rsidTr="00AD21D3">
        <w:trPr>
          <w:jc w:val="center"/>
          <w:ins w:id="4811" w:author="Suhwan Lim" w:date="2019-04-18T13:50:00Z"/>
        </w:trPr>
        <w:tc>
          <w:tcPr>
            <w:tcW w:w="2221" w:type="dxa"/>
            <w:vMerge/>
            <w:vAlign w:val="center"/>
          </w:tcPr>
          <w:p w:rsidR="008F27E3" w:rsidRPr="00AE4694" w:rsidRDefault="008F27E3" w:rsidP="00AD21D3">
            <w:pPr>
              <w:pStyle w:val="TAC"/>
              <w:rPr>
                <w:ins w:id="4812" w:author="Suhwan Lim" w:date="2019-04-18T13:50:00Z"/>
                <w:rFonts w:cs="Arial"/>
                <w:lang w:eastAsia="ja-JP"/>
              </w:rPr>
            </w:pPr>
          </w:p>
        </w:tc>
        <w:tc>
          <w:tcPr>
            <w:tcW w:w="2952" w:type="dxa"/>
            <w:vAlign w:val="center"/>
          </w:tcPr>
          <w:p w:rsidR="008F27E3" w:rsidRPr="00AE4694" w:rsidRDefault="008F27E3" w:rsidP="00AD21D3">
            <w:pPr>
              <w:pStyle w:val="TAC"/>
              <w:rPr>
                <w:ins w:id="4813" w:author="Suhwan Lim" w:date="2019-04-18T13:50:00Z"/>
                <w:rFonts w:cs="Arial"/>
                <w:lang w:eastAsia="zh-CN"/>
              </w:rPr>
            </w:pPr>
            <w:ins w:id="4814" w:author="Suhwan Lim" w:date="2019-04-18T13:50:00Z">
              <w:r w:rsidRPr="001B0F7A">
                <w:rPr>
                  <w:rFonts w:cs="Arial"/>
                  <w:lang w:eastAsia="zh-CN"/>
                </w:rPr>
                <w:t>n78</w:t>
              </w:r>
            </w:ins>
          </w:p>
        </w:tc>
        <w:tc>
          <w:tcPr>
            <w:tcW w:w="2952" w:type="dxa"/>
            <w:vAlign w:val="center"/>
          </w:tcPr>
          <w:p w:rsidR="008F27E3" w:rsidRPr="00AE4694" w:rsidRDefault="008F27E3" w:rsidP="00AD21D3">
            <w:pPr>
              <w:pStyle w:val="TAC"/>
              <w:rPr>
                <w:ins w:id="4815" w:author="Suhwan Lim" w:date="2019-04-18T13:50:00Z"/>
                <w:rFonts w:cs="Arial"/>
                <w:lang w:eastAsia="zh-CN"/>
              </w:rPr>
            </w:pPr>
            <w:ins w:id="4816" w:author="Suhwan Lim" w:date="2019-04-18T13:50:00Z">
              <w:r w:rsidRPr="001B0F7A">
                <w:rPr>
                  <w:rFonts w:cs="Arial"/>
                  <w:lang w:eastAsia="zh-CN"/>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817" w:author="Suhwan Lim" w:date="2019-04-18T13:50:00Z"/>
        </w:trPr>
        <w:tc>
          <w:tcPr>
            <w:tcW w:w="2221" w:type="dxa"/>
            <w:vMerge w:val="restart"/>
            <w:vAlign w:val="center"/>
          </w:tcPr>
          <w:p w:rsidR="008F27E3" w:rsidRPr="00AE4694" w:rsidRDefault="008F27E3" w:rsidP="00AD21D3">
            <w:pPr>
              <w:pStyle w:val="TAC"/>
              <w:rPr>
                <w:ins w:id="4818" w:author="Suhwan Lim" w:date="2019-04-18T13:50:00Z"/>
                <w:rFonts w:cs="Arial"/>
              </w:rPr>
            </w:pPr>
            <w:ins w:id="4819" w:author="Suhwan Lim" w:date="2019-04-18T13:50: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8F27E3" w:rsidRPr="00AE4694" w:rsidRDefault="008F27E3" w:rsidP="00AD21D3">
            <w:pPr>
              <w:pStyle w:val="TAC"/>
              <w:rPr>
                <w:ins w:id="4820" w:author="Suhwan Lim" w:date="2019-04-18T13:50:00Z"/>
                <w:rFonts w:eastAsia="MS Mincho" w:cs="Arial"/>
                <w:lang w:eastAsia="ja-JP"/>
              </w:rPr>
            </w:pPr>
            <w:ins w:id="4821" w:author="Suhwan Lim" w:date="2019-04-18T13:50:00Z">
              <w:r w:rsidRPr="001B0F7A">
                <w:rPr>
                  <w:rFonts w:eastAsia="MS Mincho" w:cs="Arial"/>
                  <w:lang w:eastAsia="ja-JP"/>
                </w:rPr>
                <w:t>3</w:t>
              </w:r>
            </w:ins>
          </w:p>
        </w:tc>
        <w:tc>
          <w:tcPr>
            <w:tcW w:w="2952" w:type="dxa"/>
            <w:vAlign w:val="center"/>
          </w:tcPr>
          <w:p w:rsidR="008F27E3" w:rsidRPr="00AE4694" w:rsidRDefault="008F27E3" w:rsidP="00AD21D3">
            <w:pPr>
              <w:pStyle w:val="TAC"/>
              <w:rPr>
                <w:ins w:id="4822" w:author="Suhwan Lim" w:date="2019-04-18T13:50:00Z"/>
                <w:rFonts w:cs="Arial"/>
                <w:lang w:eastAsia="zh-CN"/>
              </w:rPr>
            </w:pPr>
            <w:ins w:id="4823" w:author="Suhwan Lim" w:date="2019-04-18T13:50:00Z">
              <w:r w:rsidRPr="001B0F7A">
                <w:rPr>
                  <w:rFonts w:cs="Arial"/>
                  <w:lang w:eastAsia="zh-CN"/>
                </w:rPr>
                <w:t>0.5</w:t>
              </w:r>
            </w:ins>
          </w:p>
        </w:tc>
      </w:tr>
      <w:tr w:rsidR="008F27E3" w:rsidRPr="00AE4694" w:rsidTr="00AD21D3">
        <w:trPr>
          <w:jc w:val="center"/>
          <w:ins w:id="4824" w:author="Suhwan Lim" w:date="2019-04-18T13:50:00Z"/>
        </w:trPr>
        <w:tc>
          <w:tcPr>
            <w:tcW w:w="2221" w:type="dxa"/>
            <w:vMerge/>
            <w:vAlign w:val="center"/>
          </w:tcPr>
          <w:p w:rsidR="008F27E3" w:rsidRPr="00AE4694" w:rsidRDefault="008F27E3" w:rsidP="00AD21D3">
            <w:pPr>
              <w:pStyle w:val="TAC"/>
              <w:rPr>
                <w:ins w:id="4825" w:author="Suhwan Lim" w:date="2019-04-18T13:50:00Z"/>
                <w:rFonts w:cs="Arial"/>
              </w:rPr>
            </w:pPr>
          </w:p>
        </w:tc>
        <w:tc>
          <w:tcPr>
            <w:tcW w:w="2952" w:type="dxa"/>
            <w:vAlign w:val="center"/>
          </w:tcPr>
          <w:p w:rsidR="008F27E3" w:rsidRPr="00AE4694" w:rsidRDefault="008F27E3" w:rsidP="00AD21D3">
            <w:pPr>
              <w:pStyle w:val="TAC"/>
              <w:rPr>
                <w:ins w:id="4826" w:author="Suhwan Lim" w:date="2019-04-18T13:50:00Z"/>
                <w:rFonts w:eastAsia="MS Mincho" w:cs="Arial"/>
                <w:lang w:eastAsia="ja-JP"/>
              </w:rPr>
            </w:pPr>
            <w:ins w:id="4827" w:author="Suhwan Lim" w:date="2019-04-18T13:50:00Z">
              <w:r>
                <w:rPr>
                  <w:rFonts w:eastAsia="MS Mincho" w:cs="Arial"/>
                  <w:lang w:eastAsia="ja-JP"/>
                </w:rPr>
                <w:t>n</w:t>
              </w:r>
              <w:r w:rsidRPr="001B0F7A">
                <w:rPr>
                  <w:rFonts w:eastAsia="MS Mincho" w:cs="Arial"/>
                  <w:lang w:eastAsia="ja-JP"/>
                </w:rPr>
                <w:t>20</w:t>
              </w:r>
            </w:ins>
          </w:p>
        </w:tc>
        <w:tc>
          <w:tcPr>
            <w:tcW w:w="2952" w:type="dxa"/>
            <w:vAlign w:val="center"/>
          </w:tcPr>
          <w:p w:rsidR="008F27E3" w:rsidRPr="00AE4694" w:rsidRDefault="008F27E3" w:rsidP="00AD21D3">
            <w:pPr>
              <w:pStyle w:val="TAC"/>
              <w:rPr>
                <w:ins w:id="4828" w:author="Suhwan Lim" w:date="2019-04-18T13:50:00Z"/>
                <w:rFonts w:cs="Arial"/>
                <w:lang w:eastAsia="zh-CN"/>
              </w:rPr>
            </w:pPr>
            <w:ins w:id="4829" w:author="Suhwan Lim" w:date="2019-04-18T13:50:00Z">
              <w:r w:rsidRPr="001B0F7A">
                <w:rPr>
                  <w:rFonts w:cs="Arial"/>
                  <w:lang w:eastAsia="zh-CN"/>
                </w:rPr>
                <w:t>0.3</w:t>
              </w:r>
            </w:ins>
          </w:p>
        </w:tc>
      </w:tr>
      <w:tr w:rsidR="008F27E3" w:rsidRPr="00AE4694" w:rsidTr="00AD21D3">
        <w:trPr>
          <w:jc w:val="center"/>
          <w:ins w:id="4830" w:author="Suhwan Lim" w:date="2019-04-18T13:50:00Z"/>
        </w:trPr>
        <w:tc>
          <w:tcPr>
            <w:tcW w:w="2221" w:type="dxa"/>
            <w:vMerge/>
            <w:vAlign w:val="center"/>
          </w:tcPr>
          <w:p w:rsidR="008F27E3" w:rsidRPr="00AE4694" w:rsidRDefault="008F27E3" w:rsidP="00AD21D3">
            <w:pPr>
              <w:pStyle w:val="TAC"/>
              <w:rPr>
                <w:ins w:id="4831" w:author="Suhwan Lim" w:date="2019-04-18T13:50:00Z"/>
                <w:rFonts w:cs="Arial"/>
              </w:rPr>
            </w:pPr>
          </w:p>
        </w:tc>
        <w:tc>
          <w:tcPr>
            <w:tcW w:w="2952" w:type="dxa"/>
            <w:vAlign w:val="center"/>
          </w:tcPr>
          <w:p w:rsidR="008F27E3" w:rsidRPr="00AE4694" w:rsidRDefault="008F27E3" w:rsidP="00AD21D3">
            <w:pPr>
              <w:pStyle w:val="TAC"/>
              <w:rPr>
                <w:ins w:id="4832" w:author="Suhwan Lim" w:date="2019-04-18T13:50:00Z"/>
                <w:rFonts w:eastAsia="MS Mincho" w:cs="Arial"/>
                <w:lang w:eastAsia="ja-JP"/>
              </w:rPr>
            </w:pPr>
            <w:ins w:id="4833" w:author="Suhwan Lim" w:date="2019-04-18T13:50:00Z">
              <w:r w:rsidRPr="001B0F7A">
                <w:rPr>
                  <w:rFonts w:eastAsia="MS Mincho" w:cs="Arial"/>
                  <w:lang w:eastAsia="ja-JP"/>
                </w:rPr>
                <w:t>n78</w:t>
              </w:r>
            </w:ins>
          </w:p>
        </w:tc>
        <w:tc>
          <w:tcPr>
            <w:tcW w:w="2952" w:type="dxa"/>
            <w:vAlign w:val="center"/>
          </w:tcPr>
          <w:p w:rsidR="008F27E3" w:rsidRPr="00AE4694" w:rsidRDefault="008F27E3" w:rsidP="00AD21D3">
            <w:pPr>
              <w:pStyle w:val="TAC"/>
              <w:rPr>
                <w:ins w:id="4834" w:author="Suhwan Lim" w:date="2019-04-18T13:50:00Z"/>
                <w:rFonts w:cs="Arial"/>
                <w:lang w:eastAsia="zh-CN"/>
              </w:rPr>
            </w:pPr>
            <w:ins w:id="4835" w:author="Suhwan Lim" w:date="2019-04-18T13:50:00Z">
              <w:r w:rsidRPr="001B0F7A">
                <w:rPr>
                  <w:rFonts w:cs="Arial"/>
                  <w:lang w:eastAsia="zh-CN"/>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0.9</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0.9</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0.9</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DC_3-28_n78</w:t>
            </w: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val="sv-SE" w:eastAsia="ja-JP"/>
              </w:rPr>
              <w:t>28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DC_3_n28-</w:t>
            </w:r>
            <w:r w:rsidRPr="00AE4694">
              <w:rPr>
                <w:rFonts w:eastAsia="맑은 고딕" w:cs="Arial"/>
                <w:lang w:eastAsia="ko-KR"/>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w:t>
            </w:r>
            <w:r w:rsidRPr="00AE4694">
              <w:rPr>
                <w:rFonts w:eastAsia="맑은 고딕" w:cs="Arial"/>
                <w:lang w:val="en-US" w:eastAsia="ko-KR"/>
              </w:rPr>
              <w:t>-</w:t>
            </w:r>
            <w:r w:rsidRPr="00AE4694">
              <w:rPr>
                <w:rFonts w:eastAsia="맑은 고딕" w:cs="Arial"/>
                <w:lang w:eastAsia="ko-KR"/>
              </w:rPr>
              <w:t>38_n78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836" w:author="Suhwan Lim" w:date="2019-04-18T14:30:00Z"/>
        </w:trPr>
        <w:tc>
          <w:tcPr>
            <w:tcW w:w="2221" w:type="dxa"/>
            <w:vMerge w:val="restart"/>
            <w:vAlign w:val="center"/>
          </w:tcPr>
          <w:p w:rsidR="008F27E3" w:rsidRPr="00AE4694" w:rsidRDefault="008F27E3" w:rsidP="00AD21D3">
            <w:pPr>
              <w:pStyle w:val="TAC"/>
              <w:rPr>
                <w:ins w:id="4837" w:author="Suhwan Lim" w:date="2019-04-18T14:30:00Z"/>
                <w:rFonts w:cs="Arial"/>
              </w:rPr>
            </w:pPr>
            <w:ins w:id="4838" w:author="Suhwan Lim" w:date="2019-04-18T14:30:00Z">
              <w:r w:rsidRPr="00AE4694">
                <w:rPr>
                  <w:rFonts w:cs="Arial"/>
                </w:rPr>
                <w:t>DC_</w:t>
              </w:r>
              <w:r w:rsidRPr="00AE4694">
                <w:rPr>
                  <w:rFonts w:cs="Arial"/>
                  <w:lang w:eastAsia="ja-JP"/>
                </w:rPr>
                <w:t>3</w:t>
              </w:r>
              <w:r>
                <w:rPr>
                  <w:rFonts w:cs="Arial"/>
                </w:rPr>
                <w:t>_n</w:t>
              </w:r>
              <w:r>
                <w:rPr>
                  <w:rFonts w:cs="Arial" w:hint="eastAsia"/>
                  <w:lang w:val="en-US" w:eastAsia="ja-JP"/>
                </w:rPr>
                <w:t>40</w:t>
              </w:r>
              <w:r>
                <w:rPr>
                  <w:rFonts w:cs="Arial"/>
                  <w:lang w:eastAsia="ja-JP"/>
                </w:rPr>
                <w:t>-</w:t>
              </w:r>
              <w:r w:rsidRPr="00AE4694">
                <w:rPr>
                  <w:rFonts w:cs="Arial" w:hint="eastAsia"/>
                  <w:lang w:eastAsia="ja-JP"/>
                </w:rPr>
                <w:t>n7</w:t>
              </w:r>
              <w:r w:rsidRPr="00AE4694">
                <w:rPr>
                  <w:rFonts w:cs="Arial" w:hint="eastAsia"/>
                  <w:lang w:val="en-US" w:eastAsia="zh-CN"/>
                </w:rPr>
                <w:t>8</w:t>
              </w:r>
            </w:ins>
          </w:p>
        </w:tc>
        <w:tc>
          <w:tcPr>
            <w:tcW w:w="2952" w:type="dxa"/>
            <w:vAlign w:val="center"/>
          </w:tcPr>
          <w:p w:rsidR="008F27E3" w:rsidRPr="002F152E" w:rsidRDefault="008F27E3" w:rsidP="00AD21D3">
            <w:pPr>
              <w:pStyle w:val="TAC"/>
              <w:rPr>
                <w:ins w:id="4839" w:author="Suhwan Lim" w:date="2019-04-18T14:30:00Z"/>
                <w:rFonts w:cs="Arial"/>
                <w:lang w:eastAsia="ko-KR"/>
              </w:rPr>
            </w:pPr>
            <w:ins w:id="4840" w:author="Suhwan Lim" w:date="2019-04-18T14:30:00Z">
              <w:r>
                <w:rPr>
                  <w:rFonts w:cs="Arial" w:hint="eastAsia"/>
                  <w:lang w:eastAsia="ko-KR"/>
                </w:rPr>
                <w:t>3</w:t>
              </w:r>
            </w:ins>
          </w:p>
        </w:tc>
        <w:tc>
          <w:tcPr>
            <w:tcW w:w="2952" w:type="dxa"/>
            <w:vAlign w:val="center"/>
          </w:tcPr>
          <w:p w:rsidR="008F27E3" w:rsidRPr="002F152E" w:rsidRDefault="008F27E3" w:rsidP="00AD21D3">
            <w:pPr>
              <w:pStyle w:val="TAC"/>
              <w:rPr>
                <w:ins w:id="4841" w:author="Suhwan Lim" w:date="2019-04-18T14:30:00Z"/>
                <w:rFonts w:cs="Arial"/>
                <w:lang w:eastAsia="ko-KR"/>
              </w:rPr>
            </w:pPr>
            <w:ins w:id="4842" w:author="Suhwan Lim" w:date="2019-04-18T14:31:00Z">
              <w:r>
                <w:rPr>
                  <w:rFonts w:cs="Arial" w:hint="eastAsia"/>
                  <w:lang w:eastAsia="ko-KR"/>
                </w:rPr>
                <w:t>0.6</w:t>
              </w:r>
            </w:ins>
          </w:p>
        </w:tc>
      </w:tr>
      <w:tr w:rsidR="008F27E3" w:rsidRPr="00AE4694" w:rsidTr="00AD21D3">
        <w:trPr>
          <w:jc w:val="center"/>
          <w:ins w:id="4843" w:author="Suhwan Lim" w:date="2019-04-18T14:30:00Z"/>
        </w:trPr>
        <w:tc>
          <w:tcPr>
            <w:tcW w:w="2221" w:type="dxa"/>
            <w:vMerge/>
            <w:vAlign w:val="center"/>
          </w:tcPr>
          <w:p w:rsidR="008F27E3" w:rsidRPr="00AE4694" w:rsidRDefault="008F27E3" w:rsidP="00AD21D3">
            <w:pPr>
              <w:pStyle w:val="TAC"/>
              <w:rPr>
                <w:ins w:id="4844" w:author="Suhwan Lim" w:date="2019-04-18T14:30:00Z"/>
                <w:rFonts w:cs="Arial"/>
              </w:rPr>
            </w:pPr>
          </w:p>
        </w:tc>
        <w:tc>
          <w:tcPr>
            <w:tcW w:w="2952" w:type="dxa"/>
            <w:vAlign w:val="center"/>
          </w:tcPr>
          <w:p w:rsidR="008F27E3" w:rsidRPr="00AE4694" w:rsidRDefault="008F27E3" w:rsidP="00AD21D3">
            <w:pPr>
              <w:pStyle w:val="TAC"/>
              <w:rPr>
                <w:ins w:id="4845" w:author="Suhwan Lim" w:date="2019-04-18T14:30:00Z"/>
                <w:rFonts w:eastAsia="MS Mincho" w:cs="Arial"/>
                <w:lang w:eastAsia="ja-JP"/>
              </w:rPr>
            </w:pPr>
            <w:ins w:id="4846" w:author="Suhwan Lim" w:date="2019-04-18T14:31:00Z">
              <w:r>
                <w:rPr>
                  <w:rFonts w:cs="Arial"/>
                </w:rPr>
                <w:t>n</w:t>
              </w:r>
              <w:r>
                <w:rPr>
                  <w:rFonts w:cs="Arial" w:hint="eastAsia"/>
                  <w:lang w:val="en-US" w:eastAsia="ja-JP"/>
                </w:rPr>
                <w:t>40</w:t>
              </w:r>
            </w:ins>
          </w:p>
        </w:tc>
        <w:tc>
          <w:tcPr>
            <w:tcW w:w="2952" w:type="dxa"/>
            <w:vAlign w:val="center"/>
          </w:tcPr>
          <w:p w:rsidR="008F27E3" w:rsidRPr="002F152E" w:rsidRDefault="008F27E3" w:rsidP="00AD21D3">
            <w:pPr>
              <w:pStyle w:val="TAC"/>
              <w:rPr>
                <w:ins w:id="4847" w:author="Suhwan Lim" w:date="2019-04-18T14:30:00Z"/>
                <w:rFonts w:cs="Arial"/>
                <w:lang w:eastAsia="ko-KR"/>
              </w:rPr>
            </w:pPr>
            <w:ins w:id="4848" w:author="Suhwan Lim" w:date="2019-04-18T14:31:00Z">
              <w:r>
                <w:rPr>
                  <w:rFonts w:cs="Arial" w:hint="eastAsia"/>
                  <w:lang w:eastAsia="ko-KR"/>
                </w:rPr>
                <w:t>0.5</w:t>
              </w:r>
            </w:ins>
          </w:p>
        </w:tc>
      </w:tr>
      <w:tr w:rsidR="008F27E3" w:rsidRPr="00AE4694" w:rsidTr="00AD21D3">
        <w:trPr>
          <w:jc w:val="center"/>
          <w:ins w:id="4849" w:author="Suhwan Lim" w:date="2019-04-18T14:30:00Z"/>
        </w:trPr>
        <w:tc>
          <w:tcPr>
            <w:tcW w:w="2221" w:type="dxa"/>
            <w:vMerge/>
            <w:vAlign w:val="center"/>
          </w:tcPr>
          <w:p w:rsidR="008F27E3" w:rsidRPr="00AE4694" w:rsidRDefault="008F27E3" w:rsidP="00AD21D3">
            <w:pPr>
              <w:pStyle w:val="TAC"/>
              <w:rPr>
                <w:ins w:id="4850" w:author="Suhwan Lim" w:date="2019-04-18T14:30:00Z"/>
                <w:rFonts w:cs="Arial"/>
              </w:rPr>
            </w:pPr>
          </w:p>
        </w:tc>
        <w:tc>
          <w:tcPr>
            <w:tcW w:w="2952" w:type="dxa"/>
            <w:vAlign w:val="center"/>
          </w:tcPr>
          <w:p w:rsidR="008F27E3" w:rsidRPr="00AE4694" w:rsidRDefault="008F27E3" w:rsidP="00AD21D3">
            <w:pPr>
              <w:pStyle w:val="TAC"/>
              <w:rPr>
                <w:ins w:id="4851" w:author="Suhwan Lim" w:date="2019-04-18T14:30:00Z"/>
                <w:rFonts w:eastAsia="MS Mincho" w:cs="Arial"/>
                <w:lang w:eastAsia="ja-JP"/>
              </w:rPr>
            </w:pPr>
            <w:ins w:id="4852" w:author="Suhwan Lim" w:date="2019-04-18T14:31:00Z">
              <w:r w:rsidRPr="00AE4694">
                <w:rPr>
                  <w:rFonts w:cs="Arial" w:hint="eastAsia"/>
                  <w:lang w:eastAsia="ja-JP"/>
                </w:rPr>
                <w:t>n7</w:t>
              </w:r>
              <w:r w:rsidRPr="00AE4694">
                <w:rPr>
                  <w:rFonts w:cs="Arial" w:hint="eastAsia"/>
                  <w:lang w:val="en-US" w:eastAsia="zh-CN"/>
                </w:rPr>
                <w:t>8</w:t>
              </w:r>
            </w:ins>
          </w:p>
        </w:tc>
        <w:tc>
          <w:tcPr>
            <w:tcW w:w="2952" w:type="dxa"/>
            <w:vAlign w:val="center"/>
          </w:tcPr>
          <w:p w:rsidR="008F27E3" w:rsidRPr="002F152E" w:rsidRDefault="008F27E3" w:rsidP="00AD21D3">
            <w:pPr>
              <w:pStyle w:val="TAC"/>
              <w:rPr>
                <w:ins w:id="4853" w:author="Suhwan Lim" w:date="2019-04-18T14:30:00Z"/>
                <w:rFonts w:cs="Arial"/>
                <w:lang w:eastAsia="ko-KR"/>
              </w:rPr>
            </w:pPr>
            <w:ins w:id="4854" w:author="Suhwan Lim" w:date="2019-04-18T14:31:00Z">
              <w:r>
                <w:rPr>
                  <w:rFonts w:cs="Arial" w:hint="eastAsia"/>
                  <w:lang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restart"/>
            <w:vAlign w:val="center"/>
          </w:tcPr>
          <w:p w:rsidR="008F27E3" w:rsidRPr="00AE4694" w:rsidRDefault="008F27E3" w:rsidP="00AD21D3">
            <w:pPr>
              <w:pStyle w:val="TAC"/>
              <w:rPr>
                <w:rFonts w:cs="Arial"/>
                <w:lang w:eastAsia="ja-JP"/>
              </w:rPr>
            </w:pPr>
            <w:r w:rsidRPr="00AE4694">
              <w:rPr>
                <w:rFonts w:cs="Arial" w:hint="eastAsia"/>
                <w:lang w:val="en-US" w:eastAsia="ja-JP"/>
              </w:rPr>
              <w:t>41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lang w:eastAsia="zh-CN"/>
              </w:rPr>
              <w:t>0.8</w:t>
            </w:r>
            <w:r w:rsidRPr="00AE4694">
              <w:rPr>
                <w:rFonts w:cs="Arial"/>
                <w:vertAlign w:val="superscript"/>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hint="eastAsia"/>
                <w:lang w:eastAsia="zh-CN"/>
              </w:rPr>
              <w:t>.8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w:t>
            </w:r>
            <w:del w:id="4855" w:author="R4-1900726" w:date="2019-03-06T13:27:00Z">
              <w:r w:rsidRPr="00AE4694" w:rsidDel="00ED03AF">
                <w:rPr>
                  <w:rFonts w:cs="Arial"/>
                  <w:lang w:eastAsia="ja-JP"/>
                </w:rPr>
                <w:delText>8</w:delText>
              </w:r>
            </w:del>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77-</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pPr>
            <w:r w:rsidRPr="00AE4694">
              <w:rPr>
                <w:rFonts w:eastAsia="맑은 고딕" w:cs="Arial" w:hint="eastAsia"/>
                <w:lang w:eastAsia="ko-KR"/>
              </w:rPr>
              <w:t>3</w:t>
            </w:r>
          </w:p>
        </w:tc>
        <w:tc>
          <w:tcPr>
            <w:tcW w:w="2952" w:type="dxa"/>
            <w:vAlign w:val="center"/>
          </w:tcPr>
          <w:p w:rsidR="008F27E3" w:rsidRPr="00AE4694" w:rsidRDefault="008F27E3" w:rsidP="00AD21D3">
            <w:pPr>
              <w:pStyle w:val="TAC"/>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7</w:t>
            </w:r>
          </w:p>
        </w:tc>
        <w:tc>
          <w:tcPr>
            <w:tcW w:w="2952" w:type="dxa"/>
            <w:vAlign w:val="center"/>
          </w:tcPr>
          <w:p w:rsidR="008F27E3" w:rsidRPr="00AE4694" w:rsidRDefault="008F27E3" w:rsidP="00AD21D3">
            <w:pPr>
              <w:pStyle w:val="TAC"/>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pPr>
            <w:r w:rsidRPr="00AE4694">
              <w:rPr>
                <w:rFonts w:eastAsia="맑은 고딕" w:cs="Arial" w:hint="eastAsia"/>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lastRenderedPageBreak/>
              <w:t>DC_3_</w:t>
            </w: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r w:rsidRPr="00AE4694">
              <w:rPr>
                <w:rFonts w:eastAsia="맑은 고딕" w:cs="Arial" w:hint="eastAsia"/>
                <w:lang w:eastAsia="ko-KR"/>
              </w:rPr>
              <w:t>-</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pPr>
            <w:r w:rsidRPr="00AE4694">
              <w:rPr>
                <w:rFonts w:eastAsia="맑은 고딕" w:cs="Arial" w:hint="eastAsia"/>
                <w:lang w:eastAsia="ko-KR"/>
              </w:rPr>
              <w:t>3</w:t>
            </w:r>
          </w:p>
        </w:tc>
        <w:tc>
          <w:tcPr>
            <w:tcW w:w="2952" w:type="dxa"/>
            <w:vAlign w:val="center"/>
          </w:tcPr>
          <w:p w:rsidR="008F27E3" w:rsidRPr="00AE4694" w:rsidRDefault="008F27E3" w:rsidP="00AD21D3">
            <w:pPr>
              <w:pStyle w:val="TAC"/>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pPr>
            <w:r w:rsidRPr="00AE4694">
              <w:rPr>
                <w:rFonts w:eastAsia="맑은 고딕" w:cs="Arial" w:hint="eastAsia"/>
                <w:lang w:eastAsia="ko-KR"/>
              </w:rPr>
              <w:t>0</w:t>
            </w:r>
            <w:r w:rsidRPr="00AE4694">
              <w:rPr>
                <w:rFonts w:eastAsia="맑은 고딕" w:cs="Arial"/>
                <w:lang w:eastAsia="ko-KR"/>
              </w:rPr>
              <w:t>.5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DC_3_SUL_n78-n80</w:t>
            </w:r>
          </w:p>
        </w:tc>
        <w:tc>
          <w:tcPr>
            <w:tcW w:w="2952" w:type="dxa"/>
            <w:vAlign w:val="center"/>
          </w:tcPr>
          <w:p w:rsidR="008F27E3" w:rsidRPr="00AE4694" w:rsidDel="00784360" w:rsidRDefault="008F27E3" w:rsidP="00AD21D3">
            <w:pPr>
              <w:pStyle w:val="TAC"/>
              <w:rPr>
                <w:rFonts w:cs="Arial"/>
                <w:lang w:eastAsia="ja-JP"/>
              </w:rPr>
            </w:pPr>
            <w:r w:rsidRPr="00AE4694">
              <w:t>3</w:t>
            </w:r>
          </w:p>
        </w:tc>
        <w:tc>
          <w:tcPr>
            <w:tcW w:w="2952" w:type="dxa"/>
            <w:vAlign w:val="center"/>
          </w:tcPr>
          <w:p w:rsidR="008F27E3" w:rsidRPr="00AE4694" w:rsidDel="00784360" w:rsidRDefault="008F27E3" w:rsidP="00AD21D3">
            <w:pPr>
              <w:pStyle w:val="TAC"/>
              <w:rPr>
                <w:rFonts w:cs="Arial"/>
                <w:lang w:eastAsia="ja-JP"/>
              </w:rPr>
            </w:pPr>
            <w:r w:rsidRPr="00AE4694">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t>n78</w:t>
            </w:r>
          </w:p>
        </w:tc>
        <w:tc>
          <w:tcPr>
            <w:tcW w:w="2952" w:type="dxa"/>
            <w:vAlign w:val="center"/>
          </w:tcPr>
          <w:p w:rsidR="008F27E3" w:rsidRPr="00AE4694" w:rsidDel="00784360" w:rsidRDefault="008F27E3" w:rsidP="00AD21D3">
            <w:pPr>
              <w:pStyle w:val="TAC"/>
              <w:rPr>
                <w:rFonts w:cs="Arial"/>
                <w:lang w:eastAsia="ja-JP"/>
              </w:rPr>
            </w:pPr>
            <w:r w:rsidRPr="00AE4694">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t>n80</w:t>
            </w:r>
          </w:p>
        </w:tc>
        <w:tc>
          <w:tcPr>
            <w:tcW w:w="2952" w:type="dxa"/>
            <w:vAlign w:val="center"/>
          </w:tcPr>
          <w:p w:rsidR="008F27E3" w:rsidRPr="00AE4694" w:rsidDel="00784360" w:rsidRDefault="008F27E3" w:rsidP="00AD21D3">
            <w:pPr>
              <w:pStyle w:val="TAC"/>
              <w:rPr>
                <w:rFonts w:cs="Arial"/>
                <w:lang w:eastAsia="ja-JP"/>
              </w:rPr>
            </w:pPr>
            <w:r w:rsidRPr="00AE4694">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rsidR="008F27E3" w:rsidRPr="00AE4694" w:rsidRDefault="008F27E3" w:rsidP="00AD21D3">
            <w:pPr>
              <w:pStyle w:val="TAC"/>
            </w:pPr>
            <w:r w:rsidRPr="00AE4694">
              <w:rPr>
                <w:rFonts w:cs="Arial" w:hint="eastAsia"/>
                <w:lang w:eastAsia="zh-CN"/>
              </w:rPr>
              <w:t>3</w:t>
            </w:r>
          </w:p>
        </w:tc>
        <w:tc>
          <w:tcPr>
            <w:tcW w:w="2952" w:type="dxa"/>
            <w:vAlign w:val="center"/>
          </w:tcPr>
          <w:p w:rsidR="008F27E3" w:rsidRPr="00AE4694" w:rsidRDefault="008F27E3" w:rsidP="00AD21D3">
            <w:pPr>
              <w:pStyle w:val="TAC"/>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pPr>
            <w:r w:rsidRPr="00AE4694">
              <w:rPr>
                <w:rFonts w:cs="Arial"/>
                <w:lang w:eastAsia="zh-CN"/>
              </w:rPr>
              <w:t>n</w:t>
            </w:r>
            <w:r w:rsidRPr="00AE4694">
              <w:rPr>
                <w:rFonts w:cs="Arial" w:hint="eastAsia"/>
                <w:lang w:eastAsia="zh-CN"/>
              </w:rPr>
              <w:t>78</w:t>
            </w:r>
          </w:p>
        </w:tc>
        <w:tc>
          <w:tcPr>
            <w:tcW w:w="2952" w:type="dxa"/>
            <w:vAlign w:val="center"/>
          </w:tcPr>
          <w:p w:rsidR="008F27E3" w:rsidRPr="00AE4694" w:rsidRDefault="008F27E3" w:rsidP="00AD21D3">
            <w:pPr>
              <w:pStyle w:val="TAC"/>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pPr>
            <w:r w:rsidRPr="00AE4694">
              <w:rPr>
                <w:rFonts w:cs="Arial"/>
                <w:lang w:eastAsia="zh-CN"/>
              </w:rPr>
              <w:t>n82</w:t>
            </w:r>
          </w:p>
        </w:tc>
        <w:tc>
          <w:tcPr>
            <w:tcW w:w="2952" w:type="dxa"/>
            <w:vAlign w:val="center"/>
          </w:tcPr>
          <w:p w:rsidR="008F27E3" w:rsidRPr="00AE4694" w:rsidRDefault="008F27E3" w:rsidP="00AD21D3">
            <w:pPr>
              <w:pStyle w:val="TAC"/>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5</w:t>
            </w:r>
            <w:r w:rsidRPr="00AE4694">
              <w:rPr>
                <w:rFonts w:cs="Arial"/>
              </w:rPr>
              <w:t>-</w:t>
            </w:r>
            <w:r w:rsidRPr="00AE4694">
              <w:rPr>
                <w:rFonts w:eastAsia="맑은 고딕" w:cs="Arial" w:hint="eastAsia"/>
                <w:lang w:eastAsia="ko-KR"/>
              </w:rPr>
              <w:t>7_n78</w:t>
            </w:r>
            <w:r w:rsidRPr="00AE4694">
              <w:rPr>
                <w:rFonts w:cs="Arial"/>
                <w:lang w:val="en-US"/>
              </w:rPr>
              <w:t>, DC_5-7-7_n78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zh-CN"/>
              </w:rPr>
              <w:t>DC</w:t>
            </w:r>
            <w:r w:rsidRPr="00AE4694">
              <w:rPr>
                <w:rFonts w:cs="Arial"/>
              </w:rPr>
              <w:t>_</w:t>
            </w:r>
            <w:r w:rsidRPr="00AE4694">
              <w:rPr>
                <w:rFonts w:cs="Arial"/>
                <w:lang w:val="sv-SE"/>
              </w:rPr>
              <w:t>5</w:t>
            </w:r>
            <w:ins w:id="4856" w:author="R4-1900726" w:date="2019-03-06T13:28:00Z">
              <w:r>
                <w:rPr>
                  <w:rFonts w:cs="Arial"/>
                </w:rPr>
                <w:t>-</w:t>
              </w:r>
            </w:ins>
            <w:del w:id="4857" w:author="R4-1900726" w:date="2019-03-06T13:28:00Z">
              <w:r w:rsidRPr="00AE4694" w:rsidDel="00ED03AF">
                <w:rPr>
                  <w:rFonts w:cs="Arial"/>
                </w:rPr>
                <w:delText>_</w:delText>
              </w:r>
            </w:del>
            <w:r w:rsidRPr="00AE4694">
              <w:rPr>
                <w:rFonts w:cs="Arial"/>
              </w:rPr>
              <w:t>30</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5</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30</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683252" w:rsidRPr="00AE4694" w:rsidTr="00AD21D3">
        <w:trPr>
          <w:jc w:val="center"/>
          <w:ins w:id="4858" w:author="Suhwan Lim" w:date="2019-05-21T17:35:00Z"/>
        </w:trPr>
        <w:tc>
          <w:tcPr>
            <w:tcW w:w="2221" w:type="dxa"/>
            <w:vMerge w:val="restart"/>
            <w:vAlign w:val="center"/>
          </w:tcPr>
          <w:p w:rsidR="00683252" w:rsidRPr="00AE4694" w:rsidRDefault="00683252" w:rsidP="00AD21D3">
            <w:pPr>
              <w:pStyle w:val="TAC"/>
              <w:rPr>
                <w:ins w:id="4859" w:author="Suhwan Lim" w:date="2019-05-21T17:35:00Z"/>
                <w:rFonts w:cs="Arial" w:hint="eastAsia"/>
                <w:lang w:eastAsia="ko-KR"/>
              </w:rPr>
            </w:pPr>
            <w:ins w:id="4860" w:author="Suhwan Lim" w:date="2019-05-21T17:38:00Z">
              <w:r>
                <w:rPr>
                  <w:rFonts w:cs="Arial" w:hint="eastAsia"/>
                  <w:lang w:eastAsia="ko-KR"/>
                </w:rPr>
                <w:t>DC_7_n</w:t>
              </w:r>
              <w:r>
                <w:rPr>
                  <w:rFonts w:cs="Arial"/>
                  <w:lang w:eastAsia="ko-KR"/>
                </w:rPr>
                <w:t>1-n78</w:t>
              </w:r>
            </w:ins>
          </w:p>
        </w:tc>
        <w:tc>
          <w:tcPr>
            <w:tcW w:w="2952" w:type="dxa"/>
            <w:vAlign w:val="center"/>
          </w:tcPr>
          <w:p w:rsidR="00683252" w:rsidRPr="00AE4694" w:rsidRDefault="00683252" w:rsidP="00AD21D3">
            <w:pPr>
              <w:pStyle w:val="TAC"/>
              <w:rPr>
                <w:ins w:id="4861" w:author="Suhwan Lim" w:date="2019-05-21T17:35:00Z"/>
                <w:rFonts w:cs="Arial" w:hint="eastAsia"/>
                <w:lang w:eastAsia="ko-KR"/>
              </w:rPr>
            </w:pPr>
            <w:ins w:id="4862" w:author="Suhwan Lim" w:date="2019-05-21T17:39:00Z">
              <w:r>
                <w:rPr>
                  <w:rFonts w:cs="Arial" w:hint="eastAsia"/>
                  <w:lang w:eastAsia="ko-KR"/>
                </w:rPr>
                <w:t>7</w:t>
              </w:r>
            </w:ins>
          </w:p>
        </w:tc>
        <w:tc>
          <w:tcPr>
            <w:tcW w:w="2952" w:type="dxa"/>
            <w:vAlign w:val="center"/>
          </w:tcPr>
          <w:p w:rsidR="00683252" w:rsidRPr="00AE4694" w:rsidRDefault="00683252" w:rsidP="00AD21D3">
            <w:pPr>
              <w:pStyle w:val="TAC"/>
              <w:rPr>
                <w:ins w:id="4863" w:author="Suhwan Lim" w:date="2019-05-21T17:35:00Z"/>
                <w:rFonts w:cs="Arial" w:hint="eastAsia"/>
                <w:lang w:val="sv-SE" w:eastAsia="ko-KR"/>
              </w:rPr>
            </w:pPr>
            <w:ins w:id="4864" w:author="Suhwan Lim" w:date="2019-05-21T17:39:00Z">
              <w:r>
                <w:rPr>
                  <w:rFonts w:cs="Arial" w:hint="eastAsia"/>
                  <w:lang w:val="sv-SE" w:eastAsia="ko-KR"/>
                </w:rPr>
                <w:t>0.6</w:t>
              </w:r>
            </w:ins>
          </w:p>
        </w:tc>
      </w:tr>
      <w:tr w:rsidR="00683252" w:rsidRPr="00AE4694" w:rsidTr="00AD21D3">
        <w:trPr>
          <w:jc w:val="center"/>
          <w:ins w:id="4865" w:author="Suhwan Lim" w:date="2019-05-21T17:35:00Z"/>
        </w:trPr>
        <w:tc>
          <w:tcPr>
            <w:tcW w:w="2221" w:type="dxa"/>
            <w:vMerge/>
            <w:vAlign w:val="center"/>
          </w:tcPr>
          <w:p w:rsidR="00683252" w:rsidRPr="00AE4694" w:rsidRDefault="00683252" w:rsidP="00AD21D3">
            <w:pPr>
              <w:pStyle w:val="TAC"/>
              <w:rPr>
                <w:ins w:id="4866" w:author="Suhwan Lim" w:date="2019-05-21T17:35:00Z"/>
                <w:rFonts w:cs="Arial"/>
              </w:rPr>
            </w:pPr>
          </w:p>
        </w:tc>
        <w:tc>
          <w:tcPr>
            <w:tcW w:w="2952" w:type="dxa"/>
            <w:vAlign w:val="center"/>
          </w:tcPr>
          <w:p w:rsidR="00683252" w:rsidRPr="00AE4694" w:rsidRDefault="00683252" w:rsidP="00AD21D3">
            <w:pPr>
              <w:pStyle w:val="TAC"/>
              <w:rPr>
                <w:ins w:id="4867" w:author="Suhwan Lim" w:date="2019-05-21T17:35:00Z"/>
                <w:rFonts w:cs="Arial" w:hint="eastAsia"/>
                <w:lang w:eastAsia="ko-KR"/>
              </w:rPr>
            </w:pPr>
            <w:ins w:id="4868" w:author="Suhwan Lim" w:date="2019-05-21T17:39:00Z">
              <w:r>
                <w:rPr>
                  <w:rFonts w:cs="Arial"/>
                  <w:lang w:eastAsia="ko-KR"/>
                </w:rPr>
                <w:t>n</w:t>
              </w:r>
              <w:r>
                <w:rPr>
                  <w:rFonts w:cs="Arial" w:hint="eastAsia"/>
                  <w:lang w:eastAsia="ko-KR"/>
                </w:rPr>
                <w:t>1</w:t>
              </w:r>
            </w:ins>
          </w:p>
        </w:tc>
        <w:tc>
          <w:tcPr>
            <w:tcW w:w="2952" w:type="dxa"/>
            <w:vAlign w:val="center"/>
          </w:tcPr>
          <w:p w:rsidR="00683252" w:rsidRPr="00AE4694" w:rsidRDefault="00683252" w:rsidP="00AD21D3">
            <w:pPr>
              <w:pStyle w:val="TAC"/>
              <w:rPr>
                <w:ins w:id="4869" w:author="Suhwan Lim" w:date="2019-05-21T17:35:00Z"/>
                <w:rFonts w:cs="Arial" w:hint="eastAsia"/>
                <w:lang w:val="sv-SE" w:eastAsia="ko-KR"/>
              </w:rPr>
            </w:pPr>
            <w:ins w:id="4870" w:author="Suhwan Lim" w:date="2019-05-21T17:39:00Z">
              <w:r>
                <w:rPr>
                  <w:rFonts w:cs="Arial" w:hint="eastAsia"/>
                  <w:lang w:val="sv-SE" w:eastAsia="ko-KR"/>
                </w:rPr>
                <w:t>0.6</w:t>
              </w:r>
            </w:ins>
          </w:p>
        </w:tc>
      </w:tr>
      <w:tr w:rsidR="00683252" w:rsidRPr="00AE4694" w:rsidTr="00AD21D3">
        <w:trPr>
          <w:jc w:val="center"/>
          <w:ins w:id="4871" w:author="Suhwan Lim" w:date="2019-05-21T17:38:00Z"/>
        </w:trPr>
        <w:tc>
          <w:tcPr>
            <w:tcW w:w="2221" w:type="dxa"/>
            <w:vMerge/>
            <w:vAlign w:val="center"/>
          </w:tcPr>
          <w:p w:rsidR="00683252" w:rsidRPr="00AE4694" w:rsidRDefault="00683252" w:rsidP="00AD21D3">
            <w:pPr>
              <w:pStyle w:val="TAC"/>
              <w:rPr>
                <w:ins w:id="4872" w:author="Suhwan Lim" w:date="2019-05-21T17:38:00Z"/>
                <w:rFonts w:cs="Arial"/>
              </w:rPr>
            </w:pPr>
          </w:p>
        </w:tc>
        <w:tc>
          <w:tcPr>
            <w:tcW w:w="2952" w:type="dxa"/>
            <w:vAlign w:val="center"/>
          </w:tcPr>
          <w:p w:rsidR="00683252" w:rsidRPr="00AE4694" w:rsidRDefault="00683252" w:rsidP="00AD21D3">
            <w:pPr>
              <w:pStyle w:val="TAC"/>
              <w:rPr>
                <w:ins w:id="4873" w:author="Suhwan Lim" w:date="2019-05-21T17:38:00Z"/>
                <w:rFonts w:cs="Arial" w:hint="eastAsia"/>
                <w:lang w:eastAsia="ko-KR"/>
              </w:rPr>
            </w:pPr>
            <w:ins w:id="4874" w:author="Suhwan Lim" w:date="2019-05-21T17:39: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Pr="00AE4694" w:rsidRDefault="00683252" w:rsidP="00AD21D3">
            <w:pPr>
              <w:pStyle w:val="TAC"/>
              <w:rPr>
                <w:ins w:id="4875" w:author="Suhwan Lim" w:date="2019-05-21T17:38:00Z"/>
                <w:rFonts w:cs="Arial" w:hint="eastAsia"/>
                <w:lang w:val="sv-SE" w:eastAsia="ko-KR"/>
              </w:rPr>
            </w:pPr>
            <w:ins w:id="4876" w:author="Suhwan Lim" w:date="2019-05-21T17:39:00Z">
              <w:r>
                <w:rPr>
                  <w:rFonts w:cs="Arial" w:hint="eastAsia"/>
                  <w:lang w:val="sv-SE" w:eastAsia="ko-KR"/>
                </w:rPr>
                <w:t>0.8</w:t>
              </w:r>
            </w:ins>
          </w:p>
        </w:tc>
      </w:tr>
      <w:tr w:rsidR="00683252" w:rsidRPr="00AE4694" w:rsidTr="00AD21D3">
        <w:trPr>
          <w:jc w:val="center"/>
          <w:ins w:id="4877" w:author="Suhwan Lim" w:date="2019-05-21T17:39:00Z"/>
        </w:trPr>
        <w:tc>
          <w:tcPr>
            <w:tcW w:w="2221" w:type="dxa"/>
            <w:vMerge w:val="restart"/>
            <w:vAlign w:val="center"/>
          </w:tcPr>
          <w:p w:rsidR="00683252" w:rsidRPr="00AE4694" w:rsidRDefault="00683252" w:rsidP="00683252">
            <w:pPr>
              <w:pStyle w:val="TAC"/>
              <w:rPr>
                <w:ins w:id="4878" w:author="Suhwan Lim" w:date="2019-05-21T17:39:00Z"/>
                <w:rFonts w:cs="Arial"/>
              </w:rPr>
            </w:pPr>
            <w:ins w:id="4879" w:author="Suhwan Lim" w:date="2019-05-21T17:39:00Z">
              <w:r>
                <w:rPr>
                  <w:rFonts w:cs="Arial" w:hint="eastAsia"/>
                  <w:lang w:eastAsia="ko-KR"/>
                </w:rPr>
                <w:t>DC_7_n</w:t>
              </w:r>
              <w:r>
                <w:rPr>
                  <w:rFonts w:cs="Arial"/>
                  <w:lang w:eastAsia="ko-KR"/>
                </w:rPr>
                <w:t>3-n78</w:t>
              </w:r>
            </w:ins>
          </w:p>
        </w:tc>
        <w:tc>
          <w:tcPr>
            <w:tcW w:w="2952" w:type="dxa"/>
            <w:vAlign w:val="center"/>
          </w:tcPr>
          <w:p w:rsidR="00683252" w:rsidRDefault="00683252" w:rsidP="00683252">
            <w:pPr>
              <w:pStyle w:val="TAC"/>
              <w:rPr>
                <w:ins w:id="4880" w:author="Suhwan Lim" w:date="2019-05-21T17:39:00Z"/>
                <w:rFonts w:cs="Arial"/>
                <w:lang w:eastAsia="ko-KR"/>
              </w:rPr>
            </w:pPr>
            <w:ins w:id="4881" w:author="Suhwan Lim" w:date="2019-05-21T17:39:00Z">
              <w:r>
                <w:rPr>
                  <w:rFonts w:cs="Arial" w:hint="eastAsia"/>
                  <w:lang w:eastAsia="ko-KR"/>
                </w:rPr>
                <w:t>7</w:t>
              </w:r>
            </w:ins>
          </w:p>
        </w:tc>
        <w:tc>
          <w:tcPr>
            <w:tcW w:w="2952" w:type="dxa"/>
            <w:vAlign w:val="center"/>
          </w:tcPr>
          <w:p w:rsidR="00683252" w:rsidRDefault="00683252" w:rsidP="00683252">
            <w:pPr>
              <w:pStyle w:val="TAC"/>
              <w:rPr>
                <w:ins w:id="4882" w:author="Suhwan Lim" w:date="2019-05-21T17:39:00Z"/>
                <w:rFonts w:cs="Arial" w:hint="eastAsia"/>
                <w:lang w:val="sv-SE" w:eastAsia="ko-KR"/>
              </w:rPr>
            </w:pPr>
            <w:ins w:id="4883" w:author="Suhwan Lim" w:date="2019-05-21T17:39:00Z">
              <w:r>
                <w:rPr>
                  <w:rFonts w:cs="Arial" w:hint="eastAsia"/>
                  <w:lang w:val="sv-SE" w:eastAsia="ko-KR"/>
                </w:rPr>
                <w:t>0.6</w:t>
              </w:r>
            </w:ins>
          </w:p>
        </w:tc>
      </w:tr>
      <w:tr w:rsidR="00683252" w:rsidRPr="00AE4694" w:rsidTr="00AD21D3">
        <w:trPr>
          <w:jc w:val="center"/>
          <w:ins w:id="4884" w:author="Suhwan Lim" w:date="2019-05-21T17:39:00Z"/>
        </w:trPr>
        <w:tc>
          <w:tcPr>
            <w:tcW w:w="2221" w:type="dxa"/>
            <w:vMerge/>
            <w:vAlign w:val="center"/>
          </w:tcPr>
          <w:p w:rsidR="00683252" w:rsidRPr="00AE4694" w:rsidRDefault="00683252" w:rsidP="00683252">
            <w:pPr>
              <w:pStyle w:val="TAC"/>
              <w:rPr>
                <w:ins w:id="4885" w:author="Suhwan Lim" w:date="2019-05-21T17:39:00Z"/>
                <w:rFonts w:cs="Arial"/>
              </w:rPr>
            </w:pPr>
          </w:p>
        </w:tc>
        <w:tc>
          <w:tcPr>
            <w:tcW w:w="2952" w:type="dxa"/>
            <w:vAlign w:val="center"/>
          </w:tcPr>
          <w:p w:rsidR="00683252" w:rsidRDefault="00683252" w:rsidP="00683252">
            <w:pPr>
              <w:pStyle w:val="TAC"/>
              <w:rPr>
                <w:ins w:id="4886" w:author="Suhwan Lim" w:date="2019-05-21T17:39:00Z"/>
                <w:rFonts w:cs="Arial"/>
                <w:lang w:eastAsia="ko-KR"/>
              </w:rPr>
            </w:pPr>
            <w:ins w:id="4887" w:author="Suhwan Lim" w:date="2019-05-21T17:39:00Z">
              <w:r>
                <w:rPr>
                  <w:rFonts w:cs="Arial"/>
                  <w:lang w:eastAsia="ko-KR"/>
                </w:rPr>
                <w:t>n</w:t>
              </w:r>
              <w:r>
                <w:rPr>
                  <w:rFonts w:cs="Arial" w:hint="eastAsia"/>
                  <w:lang w:eastAsia="ko-KR"/>
                </w:rPr>
                <w:t>3</w:t>
              </w:r>
            </w:ins>
          </w:p>
        </w:tc>
        <w:tc>
          <w:tcPr>
            <w:tcW w:w="2952" w:type="dxa"/>
            <w:vAlign w:val="center"/>
          </w:tcPr>
          <w:p w:rsidR="00683252" w:rsidRDefault="00683252" w:rsidP="00683252">
            <w:pPr>
              <w:pStyle w:val="TAC"/>
              <w:rPr>
                <w:ins w:id="4888" w:author="Suhwan Lim" w:date="2019-05-21T17:39:00Z"/>
                <w:rFonts w:cs="Arial" w:hint="eastAsia"/>
                <w:lang w:val="sv-SE" w:eastAsia="ko-KR"/>
              </w:rPr>
            </w:pPr>
            <w:ins w:id="4889" w:author="Suhwan Lim" w:date="2019-05-21T17:39:00Z">
              <w:r>
                <w:rPr>
                  <w:rFonts w:cs="Arial" w:hint="eastAsia"/>
                  <w:lang w:val="sv-SE" w:eastAsia="ko-KR"/>
                </w:rPr>
                <w:t>0.6</w:t>
              </w:r>
            </w:ins>
          </w:p>
        </w:tc>
      </w:tr>
      <w:tr w:rsidR="00683252" w:rsidRPr="00AE4694" w:rsidTr="00AD21D3">
        <w:trPr>
          <w:jc w:val="center"/>
          <w:ins w:id="4890" w:author="Suhwan Lim" w:date="2019-05-21T17:39:00Z"/>
        </w:trPr>
        <w:tc>
          <w:tcPr>
            <w:tcW w:w="2221" w:type="dxa"/>
            <w:vMerge/>
            <w:vAlign w:val="center"/>
          </w:tcPr>
          <w:p w:rsidR="00683252" w:rsidRPr="00AE4694" w:rsidRDefault="00683252" w:rsidP="00683252">
            <w:pPr>
              <w:pStyle w:val="TAC"/>
              <w:rPr>
                <w:ins w:id="4891" w:author="Suhwan Lim" w:date="2019-05-21T17:39:00Z"/>
                <w:rFonts w:cs="Arial"/>
              </w:rPr>
            </w:pPr>
          </w:p>
        </w:tc>
        <w:tc>
          <w:tcPr>
            <w:tcW w:w="2952" w:type="dxa"/>
            <w:vAlign w:val="center"/>
          </w:tcPr>
          <w:p w:rsidR="00683252" w:rsidRDefault="00683252" w:rsidP="00683252">
            <w:pPr>
              <w:pStyle w:val="TAC"/>
              <w:rPr>
                <w:ins w:id="4892" w:author="Suhwan Lim" w:date="2019-05-21T17:39:00Z"/>
                <w:rFonts w:cs="Arial"/>
                <w:lang w:eastAsia="ko-KR"/>
              </w:rPr>
            </w:pPr>
            <w:ins w:id="4893" w:author="Suhwan Lim" w:date="2019-05-21T17:39: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Default="00683252" w:rsidP="00683252">
            <w:pPr>
              <w:pStyle w:val="TAC"/>
              <w:rPr>
                <w:ins w:id="4894" w:author="Suhwan Lim" w:date="2019-05-21T17:39:00Z"/>
                <w:rFonts w:cs="Arial" w:hint="eastAsia"/>
                <w:lang w:val="sv-SE" w:eastAsia="ko-KR"/>
              </w:rPr>
            </w:pPr>
            <w:ins w:id="4895" w:author="Suhwan Lim" w:date="2019-05-21T17:39:00Z">
              <w:r>
                <w:rPr>
                  <w:rFonts w:cs="Arial" w:hint="eastAsia"/>
                  <w:lang w:val="sv-SE"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7</w:t>
            </w:r>
            <w:r w:rsidRPr="00AE4694">
              <w:rPr>
                <w:rFonts w:cs="Arial"/>
              </w:rPr>
              <w:t>-</w:t>
            </w:r>
            <w:r w:rsidRPr="00AE4694">
              <w:rPr>
                <w:rFonts w:eastAsia="맑은 고딕" w:cs="Arial" w:hint="eastAsia"/>
                <w:lang w:eastAsia="ko-KR"/>
              </w:rPr>
              <w:t>7_n78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n81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19-21_n79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DC_19-42_n77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DC_19_n77-n79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19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DC_19_n7</w:t>
            </w:r>
            <w:r w:rsidRPr="00AE4694">
              <w:rPr>
                <w:rFonts w:eastAsia="맑은 고딕" w:cs="Arial"/>
                <w:lang w:eastAsia="ko-KR"/>
              </w:rPr>
              <w:t>8</w:t>
            </w:r>
            <w:r w:rsidRPr="00AE4694">
              <w:rPr>
                <w:rFonts w:eastAsia="맑은 고딕" w:cs="Arial" w:hint="eastAsia"/>
                <w:lang w:eastAsia="ko-KR"/>
              </w:rPr>
              <w:t>-n79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19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w:t>
            </w:r>
            <w:r w:rsidRPr="00AE4694">
              <w:rPr>
                <w:rFonts w:eastAsia="맑은 고딕" w:cs="Arial"/>
                <w:szCs w:val="18"/>
                <w:lang w:eastAsia="ko-KR"/>
              </w:rPr>
              <w:t>.5</w:t>
            </w:r>
          </w:p>
        </w:tc>
      </w:tr>
      <w:tr w:rsidR="00683252" w:rsidRPr="00AE4694" w:rsidTr="00AD21D3">
        <w:trPr>
          <w:jc w:val="center"/>
          <w:ins w:id="4896" w:author="Suhwan Lim" w:date="2019-05-21T17:40:00Z"/>
        </w:trPr>
        <w:tc>
          <w:tcPr>
            <w:tcW w:w="2221" w:type="dxa"/>
            <w:vMerge w:val="restart"/>
            <w:vAlign w:val="center"/>
          </w:tcPr>
          <w:p w:rsidR="00683252" w:rsidRPr="00AE4694" w:rsidRDefault="00683252" w:rsidP="00683252">
            <w:pPr>
              <w:pStyle w:val="TAC"/>
              <w:rPr>
                <w:ins w:id="4897" w:author="Suhwan Lim" w:date="2019-05-21T17:40:00Z"/>
              </w:rPr>
            </w:pPr>
            <w:ins w:id="4898" w:author="Suhwan Lim" w:date="2019-05-21T17:40:00Z">
              <w:r>
                <w:rPr>
                  <w:rFonts w:cs="Arial" w:hint="eastAsia"/>
                  <w:lang w:eastAsia="ko-KR"/>
                </w:rPr>
                <w:t>DC_20_n</w:t>
              </w:r>
              <w:r>
                <w:rPr>
                  <w:rFonts w:cs="Arial"/>
                  <w:lang w:eastAsia="ko-KR"/>
                </w:rPr>
                <w:t>1-n78</w:t>
              </w:r>
            </w:ins>
          </w:p>
        </w:tc>
        <w:tc>
          <w:tcPr>
            <w:tcW w:w="2952" w:type="dxa"/>
            <w:vAlign w:val="center"/>
          </w:tcPr>
          <w:p w:rsidR="00683252" w:rsidRPr="00AE4694" w:rsidRDefault="00683252" w:rsidP="00683252">
            <w:pPr>
              <w:pStyle w:val="TAC"/>
              <w:rPr>
                <w:ins w:id="4899" w:author="Suhwan Lim" w:date="2019-05-21T17:40:00Z"/>
                <w:rFonts w:eastAsia="맑은 고딕" w:cs="Arial"/>
                <w:szCs w:val="18"/>
                <w:lang w:eastAsia="ko-KR"/>
              </w:rPr>
            </w:pPr>
            <w:ins w:id="4900" w:author="Suhwan Lim" w:date="2019-05-21T17:40:00Z">
              <w:r>
                <w:rPr>
                  <w:rFonts w:cs="Arial" w:hint="eastAsia"/>
                  <w:lang w:eastAsia="ko-KR"/>
                </w:rPr>
                <w:t>20</w:t>
              </w:r>
            </w:ins>
          </w:p>
        </w:tc>
        <w:tc>
          <w:tcPr>
            <w:tcW w:w="2952" w:type="dxa"/>
            <w:vAlign w:val="center"/>
          </w:tcPr>
          <w:p w:rsidR="00683252" w:rsidRPr="00AE4694" w:rsidRDefault="00683252" w:rsidP="00683252">
            <w:pPr>
              <w:pStyle w:val="TAC"/>
              <w:rPr>
                <w:ins w:id="4901" w:author="Suhwan Lim" w:date="2019-05-21T17:40:00Z"/>
                <w:rFonts w:eastAsia="맑은 고딕" w:cs="Arial" w:hint="eastAsia"/>
                <w:szCs w:val="18"/>
                <w:lang w:eastAsia="ko-KR"/>
              </w:rPr>
            </w:pPr>
            <w:ins w:id="4902" w:author="Suhwan Lim" w:date="2019-05-21T17:40:00Z">
              <w:r>
                <w:rPr>
                  <w:rFonts w:cs="Arial" w:hint="eastAsia"/>
                  <w:lang w:val="sv-SE" w:eastAsia="ko-KR"/>
                </w:rPr>
                <w:t>0.3</w:t>
              </w:r>
            </w:ins>
          </w:p>
        </w:tc>
      </w:tr>
      <w:tr w:rsidR="00683252" w:rsidRPr="00AE4694" w:rsidTr="00AD21D3">
        <w:trPr>
          <w:jc w:val="center"/>
          <w:ins w:id="4903" w:author="Suhwan Lim" w:date="2019-05-21T17:40:00Z"/>
        </w:trPr>
        <w:tc>
          <w:tcPr>
            <w:tcW w:w="2221" w:type="dxa"/>
            <w:vMerge/>
            <w:vAlign w:val="center"/>
          </w:tcPr>
          <w:p w:rsidR="00683252" w:rsidRPr="00AE4694" w:rsidRDefault="00683252" w:rsidP="00683252">
            <w:pPr>
              <w:pStyle w:val="TAC"/>
              <w:rPr>
                <w:ins w:id="4904" w:author="Suhwan Lim" w:date="2019-05-21T17:40:00Z"/>
              </w:rPr>
            </w:pPr>
          </w:p>
        </w:tc>
        <w:tc>
          <w:tcPr>
            <w:tcW w:w="2952" w:type="dxa"/>
            <w:vAlign w:val="center"/>
          </w:tcPr>
          <w:p w:rsidR="00683252" w:rsidRPr="00AE4694" w:rsidRDefault="00683252" w:rsidP="00683252">
            <w:pPr>
              <w:pStyle w:val="TAC"/>
              <w:rPr>
                <w:ins w:id="4905" w:author="Suhwan Lim" w:date="2019-05-21T17:40:00Z"/>
                <w:rFonts w:eastAsia="맑은 고딕" w:cs="Arial"/>
                <w:szCs w:val="18"/>
                <w:lang w:eastAsia="ko-KR"/>
              </w:rPr>
            </w:pPr>
            <w:ins w:id="4906" w:author="Suhwan Lim" w:date="2019-05-21T17:40:00Z">
              <w:r>
                <w:rPr>
                  <w:rFonts w:cs="Arial"/>
                  <w:lang w:eastAsia="ko-KR"/>
                </w:rPr>
                <w:t>n</w:t>
              </w:r>
              <w:r>
                <w:rPr>
                  <w:rFonts w:cs="Arial" w:hint="eastAsia"/>
                  <w:lang w:eastAsia="ko-KR"/>
                </w:rPr>
                <w:t>1</w:t>
              </w:r>
            </w:ins>
          </w:p>
        </w:tc>
        <w:tc>
          <w:tcPr>
            <w:tcW w:w="2952" w:type="dxa"/>
            <w:vAlign w:val="center"/>
          </w:tcPr>
          <w:p w:rsidR="00683252" w:rsidRPr="00AE4694" w:rsidRDefault="00683252" w:rsidP="00683252">
            <w:pPr>
              <w:pStyle w:val="TAC"/>
              <w:rPr>
                <w:ins w:id="4907" w:author="Suhwan Lim" w:date="2019-05-21T17:40:00Z"/>
                <w:rFonts w:eastAsia="맑은 고딕" w:cs="Arial" w:hint="eastAsia"/>
                <w:szCs w:val="18"/>
                <w:lang w:eastAsia="ko-KR"/>
              </w:rPr>
            </w:pPr>
            <w:ins w:id="4908" w:author="Suhwan Lim" w:date="2019-05-21T17:40:00Z">
              <w:r>
                <w:rPr>
                  <w:rFonts w:cs="Arial" w:hint="eastAsia"/>
                  <w:lang w:val="sv-SE" w:eastAsia="ko-KR"/>
                </w:rPr>
                <w:t>0.3</w:t>
              </w:r>
            </w:ins>
          </w:p>
        </w:tc>
      </w:tr>
      <w:tr w:rsidR="00683252" w:rsidRPr="00AE4694" w:rsidTr="00AD21D3">
        <w:trPr>
          <w:jc w:val="center"/>
          <w:ins w:id="4909" w:author="Suhwan Lim" w:date="2019-05-21T17:40:00Z"/>
        </w:trPr>
        <w:tc>
          <w:tcPr>
            <w:tcW w:w="2221" w:type="dxa"/>
            <w:vMerge/>
            <w:vAlign w:val="center"/>
          </w:tcPr>
          <w:p w:rsidR="00683252" w:rsidRPr="00AE4694" w:rsidRDefault="00683252" w:rsidP="00683252">
            <w:pPr>
              <w:pStyle w:val="TAC"/>
              <w:rPr>
                <w:ins w:id="4910" w:author="Suhwan Lim" w:date="2019-05-21T17:40:00Z"/>
              </w:rPr>
            </w:pPr>
          </w:p>
        </w:tc>
        <w:tc>
          <w:tcPr>
            <w:tcW w:w="2952" w:type="dxa"/>
            <w:vAlign w:val="center"/>
          </w:tcPr>
          <w:p w:rsidR="00683252" w:rsidRPr="00AE4694" w:rsidRDefault="00683252" w:rsidP="00683252">
            <w:pPr>
              <w:pStyle w:val="TAC"/>
              <w:rPr>
                <w:ins w:id="4911" w:author="Suhwan Lim" w:date="2019-05-21T17:40:00Z"/>
                <w:rFonts w:eastAsia="맑은 고딕" w:cs="Arial"/>
                <w:szCs w:val="18"/>
                <w:lang w:eastAsia="ko-KR"/>
              </w:rPr>
            </w:pPr>
            <w:ins w:id="4912" w:author="Suhwan Lim" w:date="2019-05-21T17:40: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Pr="00AE4694" w:rsidRDefault="00683252" w:rsidP="00683252">
            <w:pPr>
              <w:pStyle w:val="TAC"/>
              <w:rPr>
                <w:ins w:id="4913" w:author="Suhwan Lim" w:date="2019-05-21T17:40:00Z"/>
                <w:rFonts w:eastAsia="맑은 고딕" w:cs="Arial" w:hint="eastAsia"/>
                <w:szCs w:val="18"/>
                <w:lang w:eastAsia="ko-KR"/>
              </w:rPr>
            </w:pPr>
            <w:ins w:id="4914" w:author="Suhwan Lim" w:date="2019-05-21T17:40:00Z">
              <w:r>
                <w:rPr>
                  <w:rFonts w:cs="Arial" w:hint="eastAsia"/>
                  <w:lang w:val="sv-SE" w:eastAsia="ko-KR"/>
                </w:rPr>
                <w:t>0.8</w:t>
              </w:r>
            </w:ins>
          </w:p>
        </w:tc>
      </w:tr>
      <w:tr w:rsidR="00683252" w:rsidRPr="00AE4694" w:rsidTr="00AD21D3">
        <w:trPr>
          <w:jc w:val="center"/>
          <w:ins w:id="4915" w:author="Suhwan Lim" w:date="2019-05-21T17:40:00Z"/>
        </w:trPr>
        <w:tc>
          <w:tcPr>
            <w:tcW w:w="2221" w:type="dxa"/>
            <w:vMerge w:val="restart"/>
            <w:vAlign w:val="center"/>
          </w:tcPr>
          <w:p w:rsidR="00683252" w:rsidRPr="00AE4694" w:rsidRDefault="00683252" w:rsidP="00683252">
            <w:pPr>
              <w:pStyle w:val="TAC"/>
              <w:rPr>
                <w:ins w:id="4916" w:author="Suhwan Lim" w:date="2019-05-21T17:40:00Z"/>
              </w:rPr>
            </w:pPr>
            <w:ins w:id="4917" w:author="Suhwan Lim" w:date="2019-05-21T17:41:00Z">
              <w:r>
                <w:rPr>
                  <w:rFonts w:cs="Arial" w:hint="eastAsia"/>
                  <w:lang w:eastAsia="ko-KR"/>
                </w:rPr>
                <w:t>DC_20_n</w:t>
              </w:r>
              <w:r>
                <w:rPr>
                  <w:rFonts w:cs="Arial"/>
                  <w:lang w:eastAsia="ko-KR"/>
                </w:rPr>
                <w:t>3-n78</w:t>
              </w:r>
            </w:ins>
          </w:p>
        </w:tc>
        <w:tc>
          <w:tcPr>
            <w:tcW w:w="2952" w:type="dxa"/>
            <w:vAlign w:val="center"/>
          </w:tcPr>
          <w:p w:rsidR="00683252" w:rsidRDefault="00683252" w:rsidP="00683252">
            <w:pPr>
              <w:pStyle w:val="TAC"/>
              <w:rPr>
                <w:ins w:id="4918" w:author="Suhwan Lim" w:date="2019-05-21T17:40:00Z"/>
                <w:rFonts w:cs="Arial"/>
                <w:lang w:eastAsia="ko-KR"/>
              </w:rPr>
            </w:pPr>
            <w:ins w:id="4919" w:author="Suhwan Lim" w:date="2019-05-21T17:41:00Z">
              <w:r>
                <w:rPr>
                  <w:rFonts w:cs="Arial" w:hint="eastAsia"/>
                  <w:lang w:eastAsia="ko-KR"/>
                </w:rPr>
                <w:t>20</w:t>
              </w:r>
            </w:ins>
          </w:p>
        </w:tc>
        <w:tc>
          <w:tcPr>
            <w:tcW w:w="2952" w:type="dxa"/>
            <w:vAlign w:val="center"/>
          </w:tcPr>
          <w:p w:rsidR="00683252" w:rsidRDefault="00683252" w:rsidP="00683252">
            <w:pPr>
              <w:pStyle w:val="TAC"/>
              <w:rPr>
                <w:ins w:id="4920" w:author="Suhwan Lim" w:date="2019-05-21T17:40:00Z"/>
                <w:rFonts w:cs="Arial" w:hint="eastAsia"/>
                <w:lang w:val="sv-SE" w:eastAsia="ko-KR"/>
              </w:rPr>
            </w:pPr>
            <w:ins w:id="4921" w:author="Suhwan Lim" w:date="2019-05-21T17:41:00Z">
              <w:r>
                <w:rPr>
                  <w:rFonts w:cs="Arial" w:hint="eastAsia"/>
                  <w:lang w:val="sv-SE" w:eastAsia="ko-KR"/>
                </w:rPr>
                <w:t>0.3</w:t>
              </w:r>
            </w:ins>
          </w:p>
        </w:tc>
      </w:tr>
      <w:tr w:rsidR="00683252" w:rsidRPr="00AE4694" w:rsidTr="00AD21D3">
        <w:trPr>
          <w:jc w:val="center"/>
          <w:ins w:id="4922" w:author="Suhwan Lim" w:date="2019-05-21T17:40:00Z"/>
        </w:trPr>
        <w:tc>
          <w:tcPr>
            <w:tcW w:w="2221" w:type="dxa"/>
            <w:vMerge/>
            <w:vAlign w:val="center"/>
          </w:tcPr>
          <w:p w:rsidR="00683252" w:rsidRPr="00AE4694" w:rsidRDefault="00683252" w:rsidP="00683252">
            <w:pPr>
              <w:pStyle w:val="TAC"/>
              <w:rPr>
                <w:ins w:id="4923" w:author="Suhwan Lim" w:date="2019-05-21T17:40:00Z"/>
              </w:rPr>
            </w:pPr>
          </w:p>
        </w:tc>
        <w:tc>
          <w:tcPr>
            <w:tcW w:w="2952" w:type="dxa"/>
            <w:vAlign w:val="center"/>
          </w:tcPr>
          <w:p w:rsidR="00683252" w:rsidRDefault="00683252" w:rsidP="00683252">
            <w:pPr>
              <w:pStyle w:val="TAC"/>
              <w:rPr>
                <w:ins w:id="4924" w:author="Suhwan Lim" w:date="2019-05-21T17:40:00Z"/>
                <w:rFonts w:cs="Arial"/>
                <w:lang w:eastAsia="ko-KR"/>
              </w:rPr>
            </w:pPr>
            <w:ins w:id="4925" w:author="Suhwan Lim" w:date="2019-05-21T17:41:00Z">
              <w:r>
                <w:rPr>
                  <w:rFonts w:cs="Arial"/>
                  <w:lang w:eastAsia="ko-KR"/>
                </w:rPr>
                <w:t>n</w:t>
              </w:r>
              <w:r>
                <w:rPr>
                  <w:rFonts w:cs="Arial" w:hint="eastAsia"/>
                  <w:lang w:eastAsia="ko-KR"/>
                </w:rPr>
                <w:t>3</w:t>
              </w:r>
            </w:ins>
          </w:p>
        </w:tc>
        <w:tc>
          <w:tcPr>
            <w:tcW w:w="2952" w:type="dxa"/>
            <w:vAlign w:val="center"/>
          </w:tcPr>
          <w:p w:rsidR="00683252" w:rsidRDefault="00683252" w:rsidP="00683252">
            <w:pPr>
              <w:pStyle w:val="TAC"/>
              <w:rPr>
                <w:ins w:id="4926" w:author="Suhwan Lim" w:date="2019-05-21T17:40:00Z"/>
                <w:rFonts w:cs="Arial" w:hint="eastAsia"/>
                <w:lang w:val="sv-SE" w:eastAsia="ko-KR"/>
              </w:rPr>
            </w:pPr>
            <w:ins w:id="4927" w:author="Suhwan Lim" w:date="2019-05-21T17:41:00Z">
              <w:r>
                <w:rPr>
                  <w:rFonts w:cs="Arial" w:hint="eastAsia"/>
                  <w:lang w:val="sv-SE" w:eastAsia="ko-KR"/>
                </w:rPr>
                <w:t>0.5</w:t>
              </w:r>
            </w:ins>
          </w:p>
        </w:tc>
      </w:tr>
      <w:tr w:rsidR="00683252" w:rsidRPr="00AE4694" w:rsidTr="00AD21D3">
        <w:trPr>
          <w:jc w:val="center"/>
          <w:ins w:id="4928" w:author="Suhwan Lim" w:date="2019-05-21T17:40:00Z"/>
        </w:trPr>
        <w:tc>
          <w:tcPr>
            <w:tcW w:w="2221" w:type="dxa"/>
            <w:vMerge/>
            <w:vAlign w:val="center"/>
          </w:tcPr>
          <w:p w:rsidR="00683252" w:rsidRPr="00AE4694" w:rsidRDefault="00683252" w:rsidP="00683252">
            <w:pPr>
              <w:pStyle w:val="TAC"/>
              <w:rPr>
                <w:ins w:id="4929" w:author="Suhwan Lim" w:date="2019-05-21T17:40:00Z"/>
              </w:rPr>
            </w:pPr>
          </w:p>
        </w:tc>
        <w:tc>
          <w:tcPr>
            <w:tcW w:w="2952" w:type="dxa"/>
            <w:vAlign w:val="center"/>
          </w:tcPr>
          <w:p w:rsidR="00683252" w:rsidRDefault="00683252" w:rsidP="00683252">
            <w:pPr>
              <w:pStyle w:val="TAC"/>
              <w:rPr>
                <w:ins w:id="4930" w:author="Suhwan Lim" w:date="2019-05-21T17:40:00Z"/>
                <w:rFonts w:cs="Arial"/>
                <w:lang w:eastAsia="ko-KR"/>
              </w:rPr>
            </w:pPr>
            <w:ins w:id="4931" w:author="Suhwan Lim" w:date="2019-05-21T17:41: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Default="00683252" w:rsidP="00683252">
            <w:pPr>
              <w:pStyle w:val="TAC"/>
              <w:rPr>
                <w:ins w:id="4932" w:author="Suhwan Lim" w:date="2019-05-21T17:40:00Z"/>
                <w:rFonts w:cs="Arial" w:hint="eastAsia"/>
                <w:lang w:val="sv-SE" w:eastAsia="ko-KR"/>
              </w:rPr>
            </w:pPr>
            <w:ins w:id="4933" w:author="Suhwan Lim" w:date="2019-05-21T17:41:00Z">
              <w:r>
                <w:rPr>
                  <w:rFonts w:cs="Arial" w:hint="eastAsia"/>
                  <w:lang w:val="sv-SE"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DC_20_n8-n75</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0.4</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0.4</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DC_20_n28-n75</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0.7</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w:t>
            </w:r>
            <w:r w:rsidRPr="00AE4694">
              <w:rPr>
                <w:rFonts w:eastAsia="맑은 고딕" w:cs="Arial"/>
                <w:lang w:eastAsia="ko-KR"/>
              </w:rPr>
              <w:t>_n28-n78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DC_20_n75-n78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DC_20_n76-n78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20</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20</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szCs w:val="18"/>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szCs w:val="18"/>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eastAsia="맑은 고딕" w:cs="Arial" w:hint="eastAsia"/>
                <w:lang w:eastAsia="ko-KR"/>
              </w:rPr>
              <w:t>DC_21_n77-n79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21</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n77</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eastAsia="맑은 고딕" w:cs="Arial" w:hint="eastAsia"/>
                <w:lang w:eastAsia="ko-KR"/>
              </w:rPr>
              <w:t>DC_21_n7</w:t>
            </w:r>
            <w:r w:rsidRPr="00AE4694">
              <w:rPr>
                <w:rFonts w:eastAsia="맑은 고딕" w:cs="Arial"/>
                <w:lang w:eastAsia="ko-KR"/>
              </w:rPr>
              <w:t>8</w:t>
            </w:r>
            <w:r w:rsidRPr="00AE4694">
              <w:rPr>
                <w:rFonts w:eastAsia="맑은 고딕" w:cs="Arial" w:hint="eastAsia"/>
                <w:lang w:eastAsia="ko-KR"/>
              </w:rPr>
              <w:t>-n79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21</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n78</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w:t>
            </w:r>
            <w:r w:rsidRPr="00AE4694">
              <w:rPr>
                <w:rFonts w:eastAsia="맑은 고딕" w:cs="Arial"/>
                <w:lang w:eastAsia="ko-KR"/>
              </w:rPr>
              <w:t>.5</w:t>
            </w:r>
          </w:p>
        </w:tc>
      </w:tr>
      <w:tr w:rsidR="008F27E3" w:rsidRPr="00AE4694" w:rsidTr="00AD21D3">
        <w:trPr>
          <w:jc w:val="center"/>
          <w:ins w:id="4934" w:author="Suhwan Lim" w:date="2019-04-18T13:51:00Z"/>
        </w:trPr>
        <w:tc>
          <w:tcPr>
            <w:tcW w:w="2221" w:type="dxa"/>
            <w:vMerge w:val="restart"/>
            <w:vAlign w:val="center"/>
          </w:tcPr>
          <w:p w:rsidR="008F27E3" w:rsidRPr="00AE4694" w:rsidRDefault="008F27E3" w:rsidP="00AD21D3">
            <w:pPr>
              <w:pStyle w:val="TAC"/>
              <w:rPr>
                <w:ins w:id="4935" w:author="Suhwan Lim" w:date="2019-04-18T13:51:00Z"/>
                <w:rFonts w:cs="Arial"/>
                <w:szCs w:val="18"/>
              </w:rPr>
            </w:pPr>
            <w:ins w:id="4936" w:author="Suhwan Lim" w:date="2019-04-18T13:52:00Z">
              <w:r>
                <w:rPr>
                  <w:rFonts w:cs="Arial"/>
                  <w:szCs w:val="18"/>
                </w:rPr>
                <w:t>DC_28_n8</w:t>
              </w:r>
              <w:r>
                <w:rPr>
                  <w:rFonts w:cs="Arial"/>
                  <w:szCs w:val="18"/>
                  <w:lang w:eastAsia="ja-JP"/>
                </w:rPr>
                <w:t>-</w:t>
              </w:r>
              <w:r w:rsidRPr="001B0F7A">
                <w:rPr>
                  <w:rFonts w:cs="Arial"/>
                  <w:szCs w:val="18"/>
                </w:rPr>
                <w:t>n7</w:t>
              </w:r>
              <w:r>
                <w:rPr>
                  <w:rFonts w:cs="Arial"/>
                  <w:szCs w:val="18"/>
                </w:rPr>
                <w:t>8</w:t>
              </w:r>
            </w:ins>
          </w:p>
        </w:tc>
        <w:tc>
          <w:tcPr>
            <w:tcW w:w="2952" w:type="dxa"/>
            <w:vAlign w:val="center"/>
          </w:tcPr>
          <w:p w:rsidR="008F27E3" w:rsidRPr="00AE4694" w:rsidRDefault="008F27E3" w:rsidP="00AD21D3">
            <w:pPr>
              <w:pStyle w:val="TAC"/>
              <w:rPr>
                <w:ins w:id="4937" w:author="Suhwan Lim" w:date="2019-04-18T13:51:00Z"/>
                <w:rFonts w:cs="Arial"/>
                <w:lang w:eastAsia="ja-JP"/>
              </w:rPr>
            </w:pPr>
            <w:ins w:id="4938" w:author="Suhwan Lim" w:date="2019-04-18T13:52:00Z">
              <w:r w:rsidRPr="001B0F7A">
                <w:rPr>
                  <w:lang w:val="en-US" w:eastAsia="ja-JP"/>
                </w:rPr>
                <w:t>28</w:t>
              </w:r>
            </w:ins>
          </w:p>
        </w:tc>
        <w:tc>
          <w:tcPr>
            <w:tcW w:w="2952" w:type="dxa"/>
            <w:vAlign w:val="center"/>
          </w:tcPr>
          <w:p w:rsidR="008F27E3" w:rsidRPr="00AE4694" w:rsidRDefault="008F27E3" w:rsidP="00AD21D3">
            <w:pPr>
              <w:pStyle w:val="TAC"/>
              <w:rPr>
                <w:ins w:id="4939" w:author="Suhwan Lim" w:date="2019-04-18T13:51:00Z"/>
                <w:rFonts w:eastAsia="맑은 고딕" w:cs="Arial"/>
                <w:lang w:eastAsia="ko-KR"/>
              </w:rPr>
            </w:pPr>
            <w:ins w:id="4940" w:author="Suhwan Lim" w:date="2019-04-18T13:52:00Z">
              <w:r w:rsidRPr="001B0F7A">
                <w:rPr>
                  <w:lang w:val="en-US" w:eastAsia="ja-JP"/>
                </w:rPr>
                <w:t>0.5</w:t>
              </w:r>
            </w:ins>
          </w:p>
        </w:tc>
      </w:tr>
      <w:tr w:rsidR="008F27E3" w:rsidRPr="00AE4694" w:rsidTr="00AD21D3">
        <w:trPr>
          <w:jc w:val="center"/>
          <w:ins w:id="4941" w:author="Suhwan Lim" w:date="2019-04-18T13:51:00Z"/>
        </w:trPr>
        <w:tc>
          <w:tcPr>
            <w:tcW w:w="2221" w:type="dxa"/>
            <w:vMerge/>
            <w:vAlign w:val="center"/>
          </w:tcPr>
          <w:p w:rsidR="008F27E3" w:rsidRPr="00AE4694" w:rsidRDefault="008F27E3" w:rsidP="00AD21D3">
            <w:pPr>
              <w:pStyle w:val="TAC"/>
              <w:rPr>
                <w:ins w:id="4942" w:author="Suhwan Lim" w:date="2019-04-18T13:51:00Z"/>
                <w:rFonts w:cs="Arial"/>
                <w:szCs w:val="18"/>
              </w:rPr>
            </w:pPr>
          </w:p>
        </w:tc>
        <w:tc>
          <w:tcPr>
            <w:tcW w:w="2952" w:type="dxa"/>
            <w:vAlign w:val="center"/>
          </w:tcPr>
          <w:p w:rsidR="008F27E3" w:rsidRPr="00AE4694" w:rsidRDefault="008F27E3" w:rsidP="00AD21D3">
            <w:pPr>
              <w:pStyle w:val="TAC"/>
              <w:rPr>
                <w:ins w:id="4943" w:author="Suhwan Lim" w:date="2019-04-18T13:51:00Z"/>
                <w:rFonts w:cs="Arial"/>
                <w:lang w:eastAsia="ja-JP"/>
              </w:rPr>
            </w:pPr>
            <w:ins w:id="4944" w:author="Suhwan Lim" w:date="2019-04-18T13:52:00Z">
              <w:r>
                <w:rPr>
                  <w:lang w:val="en-US" w:eastAsia="ja-JP"/>
                </w:rPr>
                <w:t>n8</w:t>
              </w:r>
            </w:ins>
          </w:p>
        </w:tc>
        <w:tc>
          <w:tcPr>
            <w:tcW w:w="2952" w:type="dxa"/>
            <w:vAlign w:val="center"/>
          </w:tcPr>
          <w:p w:rsidR="008F27E3" w:rsidRPr="00AE4694" w:rsidRDefault="008F27E3" w:rsidP="00AD21D3">
            <w:pPr>
              <w:pStyle w:val="TAC"/>
              <w:rPr>
                <w:ins w:id="4945" w:author="Suhwan Lim" w:date="2019-04-18T13:51:00Z"/>
                <w:rFonts w:eastAsia="맑은 고딕" w:cs="Arial"/>
                <w:lang w:eastAsia="ko-KR"/>
              </w:rPr>
            </w:pPr>
            <w:ins w:id="4946" w:author="Suhwan Lim" w:date="2019-04-18T13:52:00Z">
              <w:r w:rsidRPr="001B0F7A">
                <w:rPr>
                  <w:lang w:val="en-US" w:eastAsia="ja-JP"/>
                </w:rPr>
                <w:t>0.</w:t>
              </w:r>
              <w:r>
                <w:rPr>
                  <w:lang w:val="en-US" w:eastAsia="ja-JP"/>
                </w:rPr>
                <w:t>6</w:t>
              </w:r>
            </w:ins>
          </w:p>
        </w:tc>
      </w:tr>
      <w:tr w:rsidR="008F27E3" w:rsidRPr="00AE4694" w:rsidTr="00AD21D3">
        <w:trPr>
          <w:jc w:val="center"/>
          <w:ins w:id="4947" w:author="Suhwan Lim" w:date="2019-04-18T13:51:00Z"/>
        </w:trPr>
        <w:tc>
          <w:tcPr>
            <w:tcW w:w="2221" w:type="dxa"/>
            <w:vMerge/>
            <w:vAlign w:val="center"/>
          </w:tcPr>
          <w:p w:rsidR="008F27E3" w:rsidRPr="00AE4694" w:rsidRDefault="008F27E3" w:rsidP="00AD21D3">
            <w:pPr>
              <w:pStyle w:val="TAC"/>
              <w:rPr>
                <w:ins w:id="4948" w:author="Suhwan Lim" w:date="2019-04-18T13:51:00Z"/>
                <w:rFonts w:cs="Arial"/>
                <w:szCs w:val="18"/>
              </w:rPr>
            </w:pPr>
          </w:p>
        </w:tc>
        <w:tc>
          <w:tcPr>
            <w:tcW w:w="2952" w:type="dxa"/>
            <w:vAlign w:val="center"/>
          </w:tcPr>
          <w:p w:rsidR="008F27E3" w:rsidRPr="00AE4694" w:rsidRDefault="008F27E3" w:rsidP="00AD21D3">
            <w:pPr>
              <w:pStyle w:val="TAC"/>
              <w:rPr>
                <w:ins w:id="4949" w:author="Suhwan Lim" w:date="2019-04-18T13:51:00Z"/>
                <w:rFonts w:cs="Arial"/>
                <w:lang w:eastAsia="ja-JP"/>
              </w:rPr>
            </w:pPr>
            <w:ins w:id="4950" w:author="Suhwan Lim" w:date="2019-04-18T13:52:00Z">
              <w:r w:rsidRPr="001B0F7A">
                <w:rPr>
                  <w:lang w:val="en-US" w:eastAsia="ja-JP"/>
                </w:rPr>
                <w:t>n7</w:t>
              </w:r>
              <w:r>
                <w:rPr>
                  <w:lang w:val="en-US" w:eastAsia="ja-JP"/>
                </w:rPr>
                <w:t>8</w:t>
              </w:r>
            </w:ins>
          </w:p>
        </w:tc>
        <w:tc>
          <w:tcPr>
            <w:tcW w:w="2952" w:type="dxa"/>
            <w:vAlign w:val="center"/>
          </w:tcPr>
          <w:p w:rsidR="008F27E3" w:rsidRPr="00AE4694" w:rsidRDefault="008F27E3" w:rsidP="00AD21D3">
            <w:pPr>
              <w:pStyle w:val="TAC"/>
              <w:rPr>
                <w:ins w:id="4951" w:author="Suhwan Lim" w:date="2019-04-18T13:51:00Z"/>
                <w:rFonts w:eastAsia="맑은 고딕" w:cs="Arial"/>
                <w:lang w:eastAsia="ko-KR"/>
              </w:rPr>
            </w:pPr>
            <w:ins w:id="4952" w:author="Suhwan Lim" w:date="2019-04-18T13:52:00Z">
              <w:r w:rsidRPr="001B0F7A">
                <w:rPr>
                  <w:lang w:val="en-US" w:eastAsia="ja-JP"/>
                </w:rPr>
                <w:t>0.</w:t>
              </w:r>
              <w:r>
                <w:rPr>
                  <w:lang w:val="en-US" w:eastAsia="ja-JP"/>
                </w:rPr>
                <w:t>3</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28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w:t>
            </w:r>
            <w:r w:rsidRPr="00AE4694">
              <w:rPr>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42</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w:t>
            </w:r>
            <w:r w:rsidRPr="00AE4694">
              <w:rPr>
                <w:lang w:val="en-US" w:eastAsia="ja-JP"/>
              </w:rPr>
              <w:t>.8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lang w:val="en-US" w:eastAsia="ja-JP"/>
              </w:rPr>
              <w:t>n77</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w:t>
            </w:r>
            <w:r w:rsidRPr="00AE4694">
              <w:rPr>
                <w:lang w:val="en-US" w:eastAsia="ja-JP"/>
              </w:rPr>
              <w:t>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28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42</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lang w:val="en-US" w:eastAsia="ja-JP"/>
              </w:rPr>
              <w:t>n78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28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DC_41-42_n77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DC_41-42_n7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DC_41-42_n79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del w:id="4953" w:author="Suhwan Lim" w:date="2019-04-18T13:52:00Z">
              <w:r w:rsidRPr="00AE4694" w:rsidDel="00022735">
                <w:rPr>
                  <w:rFonts w:cs="Arial"/>
                </w:rPr>
                <w:delText>DC_41_n77</w:delText>
              </w:r>
            </w:del>
          </w:p>
        </w:tc>
        <w:tc>
          <w:tcPr>
            <w:tcW w:w="2952" w:type="dxa"/>
            <w:vAlign w:val="center"/>
          </w:tcPr>
          <w:p w:rsidR="008F27E3" w:rsidRPr="00AE4694" w:rsidRDefault="008F27E3" w:rsidP="00AD21D3">
            <w:pPr>
              <w:pStyle w:val="TAC"/>
              <w:rPr>
                <w:rFonts w:cs="Arial"/>
                <w:lang w:eastAsia="zh-CN"/>
              </w:rPr>
            </w:pPr>
            <w:del w:id="4954" w:author="Suhwan Lim" w:date="2019-04-18T13:52:00Z">
              <w:r w:rsidRPr="00AE4694" w:rsidDel="00022735">
                <w:rPr>
                  <w:rFonts w:cs="Arial" w:hint="eastAsia"/>
                  <w:lang w:eastAsia="ja-JP"/>
                </w:rPr>
                <w:delText>41</w:delText>
              </w:r>
            </w:del>
          </w:p>
        </w:tc>
        <w:tc>
          <w:tcPr>
            <w:tcW w:w="2952" w:type="dxa"/>
            <w:vAlign w:val="center"/>
          </w:tcPr>
          <w:p w:rsidR="008F27E3" w:rsidRPr="00AE4694" w:rsidRDefault="008F27E3" w:rsidP="00AD21D3">
            <w:pPr>
              <w:pStyle w:val="TAC"/>
              <w:rPr>
                <w:rFonts w:cs="Arial"/>
                <w:lang w:eastAsia="zh-CN"/>
              </w:rPr>
            </w:pPr>
            <w:del w:id="4955" w:author="Suhwan Lim" w:date="2019-04-18T13:52:00Z">
              <w:r w:rsidRPr="00AE4694" w:rsidDel="00022735">
                <w:rPr>
                  <w:rFonts w:cs="Arial" w:hint="eastAsia"/>
                  <w:lang w:eastAsia="ja-JP"/>
                </w:rPr>
                <w:delText>0.3</w:delText>
              </w:r>
            </w:del>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del w:id="4956" w:author="Suhwan Lim" w:date="2019-04-18T13:52:00Z">
              <w:r w:rsidRPr="00AE4694" w:rsidDel="00022735">
                <w:rPr>
                  <w:rFonts w:cs="Arial" w:hint="eastAsia"/>
                  <w:lang w:eastAsia="ja-JP"/>
                </w:rPr>
                <w:delText>n77</w:delText>
              </w:r>
            </w:del>
          </w:p>
        </w:tc>
        <w:tc>
          <w:tcPr>
            <w:tcW w:w="2952" w:type="dxa"/>
            <w:vAlign w:val="center"/>
          </w:tcPr>
          <w:p w:rsidR="008F27E3" w:rsidRPr="00AE4694" w:rsidRDefault="008F27E3" w:rsidP="00AD21D3">
            <w:pPr>
              <w:pStyle w:val="TAC"/>
              <w:rPr>
                <w:rFonts w:cs="Arial"/>
                <w:lang w:eastAsia="zh-CN"/>
              </w:rPr>
            </w:pPr>
            <w:del w:id="4957" w:author="Suhwan Lim" w:date="2019-04-18T13:52:00Z">
              <w:r w:rsidRPr="00AE4694" w:rsidDel="00022735">
                <w:rPr>
                  <w:rFonts w:cs="Arial" w:hint="eastAsia"/>
                  <w:lang w:eastAsia="ja-JP"/>
                </w:rPr>
                <w:delText>0.8</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del w:id="4958" w:author="Suhwan Lim" w:date="2019-04-18T13:52:00Z">
              <w:r w:rsidRPr="00AE4694" w:rsidDel="00022735">
                <w:rPr>
                  <w:rFonts w:cs="Arial"/>
                </w:rPr>
                <w:delText>DC_41_n7</w:delText>
              </w:r>
              <w:r w:rsidRPr="00AE4694" w:rsidDel="00022735">
                <w:rPr>
                  <w:rFonts w:cs="Arial" w:hint="eastAsia"/>
                  <w:lang w:eastAsia="zh-CN"/>
                </w:rPr>
                <w:delText>8</w:delText>
              </w:r>
            </w:del>
          </w:p>
        </w:tc>
        <w:tc>
          <w:tcPr>
            <w:tcW w:w="2952" w:type="dxa"/>
            <w:vAlign w:val="center"/>
          </w:tcPr>
          <w:p w:rsidR="008F27E3" w:rsidRPr="00AE4694" w:rsidRDefault="008F27E3" w:rsidP="00AD21D3">
            <w:pPr>
              <w:pStyle w:val="TAC"/>
              <w:rPr>
                <w:rFonts w:cs="Arial"/>
                <w:lang w:eastAsia="zh-CN"/>
              </w:rPr>
            </w:pPr>
            <w:del w:id="4959" w:author="Suhwan Lim" w:date="2019-04-18T13:52:00Z">
              <w:r w:rsidRPr="00AE4694" w:rsidDel="00022735">
                <w:rPr>
                  <w:rFonts w:cs="Arial" w:hint="eastAsia"/>
                  <w:lang w:eastAsia="ja-JP"/>
                </w:rPr>
                <w:delText>41</w:delText>
              </w:r>
            </w:del>
          </w:p>
        </w:tc>
        <w:tc>
          <w:tcPr>
            <w:tcW w:w="2952" w:type="dxa"/>
            <w:vAlign w:val="center"/>
          </w:tcPr>
          <w:p w:rsidR="008F27E3" w:rsidRPr="00AE4694" w:rsidRDefault="008F27E3" w:rsidP="00AD21D3">
            <w:pPr>
              <w:pStyle w:val="TAC"/>
              <w:rPr>
                <w:rFonts w:cs="Arial"/>
                <w:lang w:eastAsia="zh-CN"/>
              </w:rPr>
            </w:pPr>
            <w:del w:id="4960" w:author="Suhwan Lim" w:date="2019-04-18T13:52:00Z">
              <w:r w:rsidRPr="00AE4694" w:rsidDel="00022735">
                <w:rPr>
                  <w:rFonts w:cs="Arial" w:hint="eastAsia"/>
                  <w:lang w:eastAsia="ja-JP"/>
                </w:rPr>
                <w:delText>0.3</w:delText>
              </w:r>
            </w:del>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del w:id="4961" w:author="Suhwan Lim" w:date="2019-04-18T13:52:00Z">
              <w:r w:rsidRPr="00AE4694" w:rsidDel="00022735">
                <w:rPr>
                  <w:rFonts w:cs="Arial" w:hint="eastAsia"/>
                  <w:lang w:eastAsia="ja-JP"/>
                </w:rPr>
                <w:delText>n78</w:delText>
              </w:r>
            </w:del>
          </w:p>
        </w:tc>
        <w:tc>
          <w:tcPr>
            <w:tcW w:w="2952" w:type="dxa"/>
            <w:vAlign w:val="center"/>
          </w:tcPr>
          <w:p w:rsidR="008F27E3" w:rsidRPr="00AE4694" w:rsidRDefault="008F27E3" w:rsidP="00AD21D3">
            <w:pPr>
              <w:pStyle w:val="TAC"/>
              <w:rPr>
                <w:rFonts w:cs="Arial"/>
                <w:lang w:eastAsia="zh-CN"/>
              </w:rPr>
            </w:pPr>
            <w:del w:id="4962" w:author="Suhwan Lim" w:date="2019-04-18T13:52:00Z">
              <w:r w:rsidRPr="00AE4694" w:rsidDel="00022735">
                <w:rPr>
                  <w:rFonts w:cs="Arial" w:hint="eastAsia"/>
                  <w:lang w:eastAsia="ja-JP"/>
                </w:rPr>
                <w:delText>0.8</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del w:id="4963" w:author="Suhwan Lim" w:date="2019-04-18T13:52:00Z">
              <w:r w:rsidRPr="00AE4694" w:rsidDel="00022735">
                <w:rPr>
                  <w:rFonts w:cs="Arial"/>
                </w:rPr>
                <w:delText>DC_41_n7</w:delText>
              </w:r>
              <w:r w:rsidRPr="00AE4694" w:rsidDel="00022735">
                <w:rPr>
                  <w:rFonts w:cs="Arial" w:hint="eastAsia"/>
                  <w:lang w:eastAsia="zh-CN"/>
                </w:rPr>
                <w:delText>9</w:delText>
              </w:r>
            </w:del>
          </w:p>
        </w:tc>
        <w:tc>
          <w:tcPr>
            <w:tcW w:w="2952" w:type="dxa"/>
            <w:vAlign w:val="center"/>
          </w:tcPr>
          <w:p w:rsidR="008F27E3" w:rsidRPr="00AE4694" w:rsidRDefault="008F27E3" w:rsidP="00AD21D3">
            <w:pPr>
              <w:pStyle w:val="TAC"/>
              <w:rPr>
                <w:rFonts w:cs="Arial"/>
                <w:lang w:eastAsia="zh-CN"/>
              </w:rPr>
            </w:pPr>
            <w:del w:id="4964" w:author="Suhwan Lim" w:date="2019-04-18T13:52:00Z">
              <w:r w:rsidRPr="00AE4694" w:rsidDel="00022735">
                <w:rPr>
                  <w:rFonts w:cs="Arial" w:hint="eastAsia"/>
                  <w:lang w:eastAsia="ja-JP"/>
                </w:rPr>
                <w:delText>41</w:delText>
              </w:r>
            </w:del>
          </w:p>
        </w:tc>
        <w:tc>
          <w:tcPr>
            <w:tcW w:w="2952" w:type="dxa"/>
            <w:vAlign w:val="center"/>
          </w:tcPr>
          <w:p w:rsidR="008F27E3" w:rsidRPr="00AE4694" w:rsidRDefault="008F27E3" w:rsidP="00AD21D3">
            <w:pPr>
              <w:pStyle w:val="TAC"/>
              <w:rPr>
                <w:rFonts w:cs="Arial"/>
                <w:lang w:eastAsia="zh-CN"/>
              </w:rPr>
            </w:pPr>
            <w:del w:id="4965" w:author="Suhwan Lim" w:date="2019-04-18T13:52:00Z">
              <w:r w:rsidRPr="00AE4694" w:rsidDel="00022735">
                <w:rPr>
                  <w:rFonts w:cs="Arial" w:hint="eastAsia"/>
                  <w:lang w:eastAsia="ja-JP"/>
                </w:rPr>
                <w:delText>0.3</w:delText>
              </w:r>
            </w:del>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del w:id="4966" w:author="Suhwan Lim" w:date="2019-04-18T13:52:00Z">
              <w:r w:rsidRPr="00AE4694" w:rsidDel="00022735">
                <w:rPr>
                  <w:rFonts w:cs="Arial" w:hint="eastAsia"/>
                  <w:lang w:eastAsia="ja-JP"/>
                </w:rPr>
                <w:delText>n7</w:delText>
              </w:r>
              <w:r w:rsidRPr="00AE4694" w:rsidDel="00022735">
                <w:rPr>
                  <w:rFonts w:cs="Arial" w:hint="eastAsia"/>
                  <w:lang w:eastAsia="zh-CN"/>
                </w:rPr>
                <w:delText>9</w:delText>
              </w:r>
            </w:del>
          </w:p>
        </w:tc>
        <w:tc>
          <w:tcPr>
            <w:tcW w:w="2952" w:type="dxa"/>
            <w:vAlign w:val="center"/>
          </w:tcPr>
          <w:p w:rsidR="008F27E3" w:rsidRPr="00AE4694" w:rsidRDefault="008F27E3" w:rsidP="00AD21D3">
            <w:pPr>
              <w:pStyle w:val="TAC"/>
              <w:rPr>
                <w:rFonts w:cs="Arial"/>
                <w:lang w:eastAsia="zh-CN"/>
              </w:rPr>
            </w:pPr>
            <w:del w:id="4967" w:author="Suhwan Lim" w:date="2019-04-18T13:52:00Z">
              <w:r w:rsidRPr="00AE4694" w:rsidDel="00022735">
                <w:rPr>
                  <w:rFonts w:cs="Arial" w:hint="eastAsia"/>
                  <w:lang w:eastAsia="ja-JP"/>
                </w:rPr>
                <w:delText>0.8</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DC_66_(n)71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66</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lang w:val="sv-SE" w:eastAsia="ja-JP"/>
              </w:rPr>
              <w:t>71</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n71</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66</w:t>
            </w:r>
            <w:r w:rsidRPr="00AE4694">
              <w:t>_SUL_n78-n86</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66</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n86</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0.6</w:t>
            </w:r>
          </w:p>
        </w:tc>
      </w:tr>
      <w:tr w:rsidR="008F27E3" w:rsidRPr="00AE4694" w:rsidTr="00AD21D3">
        <w:trPr>
          <w:jc w:val="center"/>
        </w:trPr>
        <w:tc>
          <w:tcPr>
            <w:tcW w:w="8125" w:type="dxa"/>
            <w:gridSpan w:val="3"/>
            <w:vAlign w:val="center"/>
          </w:tcPr>
          <w:p w:rsidR="008F27E3" w:rsidRPr="00AE4694" w:rsidRDefault="008F27E3" w:rsidP="00AD21D3">
            <w:pPr>
              <w:pStyle w:val="TAN"/>
            </w:pPr>
            <w:r w:rsidRPr="00AE4694">
              <w:t>NOTE 1:</w:t>
            </w:r>
            <w:r w:rsidRPr="00AE4694">
              <w:tab/>
              <w:t>The requirement is applied for UE transmitting on the frequency range of 2545-2690</w:t>
            </w:r>
            <w:ins w:id="4968" w:author="Editor_#40" w:date="2019-02-15T11:38:00Z">
              <w:r>
                <w:t xml:space="preserve"> </w:t>
              </w:r>
            </w:ins>
            <w:r w:rsidRPr="00AE4694">
              <w:t>MHz.</w:t>
            </w:r>
          </w:p>
          <w:p w:rsidR="008F27E3" w:rsidRPr="00AE4694" w:rsidDel="00784360" w:rsidRDefault="008F27E3" w:rsidP="00AD21D3">
            <w:pPr>
              <w:pStyle w:val="TAN"/>
            </w:pPr>
            <w:r w:rsidRPr="00AE4694">
              <w:t>NOTE 2:</w:t>
            </w:r>
            <w:r w:rsidRPr="00AE4694">
              <w:tab/>
              <w:t>The requirement is applied for UE transmitting on the frequency range of 2496-2545</w:t>
            </w:r>
            <w:ins w:id="4969" w:author="Editor_#40" w:date="2019-02-15T11:38:00Z">
              <w:r>
                <w:t xml:space="preserve"> </w:t>
              </w:r>
            </w:ins>
            <w:r w:rsidRPr="00AE4694">
              <w:t>MHz.</w:t>
            </w:r>
          </w:p>
        </w:tc>
      </w:tr>
    </w:tbl>
    <w:p w:rsidR="008F27E3" w:rsidRPr="00AE4694" w:rsidRDefault="008F27E3" w:rsidP="008F27E3">
      <w:pPr>
        <w:rPr>
          <w:noProof/>
        </w:rPr>
      </w:pPr>
    </w:p>
    <w:p w:rsidR="008F27E3" w:rsidRPr="00AE4694" w:rsidRDefault="008F27E3" w:rsidP="008F27E3">
      <w:pPr>
        <w:pStyle w:val="6"/>
      </w:pPr>
      <w:bookmarkStart w:id="4970" w:name="_Toc535319345"/>
      <w:r w:rsidRPr="00AE4694">
        <w:lastRenderedPageBreak/>
        <w:t>6.2B.4.2.3.3</w:t>
      </w:r>
      <w:r w:rsidRPr="00AE4694">
        <w:tab/>
        <w:t>ΔT</w:t>
      </w:r>
      <w:r w:rsidRPr="00AE4694">
        <w:rPr>
          <w:vertAlign w:val="subscript"/>
        </w:rPr>
        <w:t>IB,c</w:t>
      </w:r>
      <w:r w:rsidRPr="00AE4694">
        <w:t xml:space="preserve"> for EN-DC four bands</w:t>
      </w:r>
      <w:bookmarkEnd w:id="4970"/>
    </w:p>
    <w:p w:rsidR="008F27E3" w:rsidRPr="00AE4694" w:rsidRDefault="008F27E3" w:rsidP="008F27E3">
      <w:pPr>
        <w:pStyle w:val="TH"/>
      </w:pPr>
      <w:r w:rsidRPr="00AE4694">
        <w:t>Table 6.2B.4.2.3.3-1: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F27E3" w:rsidRPr="00AE4694" w:rsidTr="00AD21D3">
        <w:trPr>
          <w:tblHeader/>
          <w:jc w:val="center"/>
        </w:trPr>
        <w:tc>
          <w:tcPr>
            <w:tcW w:w="2336" w:type="dxa"/>
          </w:tcPr>
          <w:p w:rsidR="008F27E3" w:rsidRPr="00AE4694" w:rsidRDefault="008F27E3" w:rsidP="00AD21D3">
            <w:pPr>
              <w:pStyle w:val="TAH"/>
              <w:rPr>
                <w:rFonts w:cs="Arial"/>
              </w:rPr>
            </w:pPr>
            <w:r w:rsidRPr="00AE4694">
              <w:rPr>
                <w:rFonts w:cs="Arial"/>
              </w:rPr>
              <w:lastRenderedPageBreak/>
              <w:t>Inter-band EN-DC configuration</w:t>
            </w:r>
          </w:p>
        </w:tc>
        <w:tc>
          <w:tcPr>
            <w:tcW w:w="2952" w:type="dxa"/>
          </w:tcPr>
          <w:p w:rsidR="008F27E3" w:rsidRPr="00AE4694" w:rsidRDefault="008F27E3" w:rsidP="00AD21D3">
            <w:pPr>
              <w:pStyle w:val="TAH"/>
              <w:rPr>
                <w:rFonts w:cs="Arial"/>
              </w:rPr>
            </w:pPr>
            <w:r w:rsidRPr="00AE4694">
              <w:rPr>
                <w:rFonts w:cs="Arial"/>
              </w:rPr>
              <w:t>E-UTRA or NR Band</w:t>
            </w:r>
          </w:p>
        </w:tc>
        <w:tc>
          <w:tcPr>
            <w:tcW w:w="2952" w:type="dxa"/>
          </w:tcPr>
          <w:p w:rsidR="008F27E3" w:rsidRPr="00AE4694" w:rsidRDefault="008F27E3" w:rsidP="00AD21D3">
            <w:pPr>
              <w:pStyle w:val="TAH"/>
              <w:rPr>
                <w:rFonts w:cs="Arial"/>
              </w:rPr>
            </w:pPr>
            <w:r w:rsidRPr="00AE4694">
              <w:rPr>
                <w:rFonts w:cs="Arial"/>
              </w:rPr>
              <w:t>ΔT</w:t>
            </w:r>
            <w:r w:rsidRPr="00AE4694">
              <w:rPr>
                <w:rFonts w:cs="Arial"/>
                <w:vertAlign w:val="subscript"/>
              </w:rPr>
              <w:t>IB,c</w:t>
            </w:r>
            <w:r w:rsidRPr="00AE4694">
              <w:rPr>
                <w:rFonts w:cs="Arial"/>
              </w:rPr>
              <w:t xml:space="preserve"> (dB)</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zh-CN"/>
              </w:rPr>
              <w:t>DC_1-3-5_n78</w:t>
            </w: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hint="eastAsia"/>
                <w:lang w:val="en-US"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hint="eastAsia"/>
                <w:lang w:val="en-US" w:eastAsia="zh-CN"/>
              </w:rPr>
              <w:t>5</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zh-CN"/>
              </w:rPr>
              <w:t>DC_1-3-7_n28</w:t>
            </w:r>
          </w:p>
        </w:tc>
        <w:tc>
          <w:tcPr>
            <w:tcW w:w="2952" w:type="dxa"/>
          </w:tcPr>
          <w:p w:rsidR="008F27E3" w:rsidRPr="00AE4694" w:rsidRDefault="008F27E3" w:rsidP="00AD21D3">
            <w:pPr>
              <w:pStyle w:val="TAC"/>
              <w:rPr>
                <w:rFonts w:cs="Arial"/>
                <w:szCs w:val="18"/>
                <w:lang w:eastAsia="zh-CN"/>
              </w:rPr>
            </w:pPr>
            <w:r w:rsidRPr="00AE4694">
              <w:rPr>
                <w:rFonts w:cs="Arial"/>
                <w:lang w:val="fr-FR" w:eastAsia="zh-TW"/>
              </w:rPr>
              <w:t>1</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lang w:val="fr-FR" w:eastAsia="zh-TW"/>
              </w:rPr>
              <w:t>3</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lang w:val="fr-FR" w:eastAsia="zh-TW"/>
              </w:rPr>
              <w:t>7</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zh-CN"/>
              </w:rPr>
              <w:t>DC_1-3-7_n78</w:t>
            </w:r>
          </w:p>
          <w:p w:rsidR="008F27E3" w:rsidRDefault="008F27E3" w:rsidP="00AD21D3">
            <w:pPr>
              <w:pStyle w:val="TAC"/>
              <w:rPr>
                <w:ins w:id="4971" w:author="Suhwan Lim" w:date="2019-04-18T15:38:00Z"/>
                <w:rFonts w:cs="Arial"/>
                <w:szCs w:val="18"/>
                <w:lang w:eastAsia="zh-CN"/>
              </w:rPr>
            </w:pPr>
            <w:r w:rsidRPr="00AE4694">
              <w:rPr>
                <w:rFonts w:cs="Arial"/>
                <w:szCs w:val="18"/>
                <w:lang w:eastAsia="zh-CN"/>
              </w:rPr>
              <w:t>DC_1-3-7-7_n78</w:t>
            </w:r>
          </w:p>
          <w:p w:rsidR="008F27E3" w:rsidRPr="00AE4694" w:rsidRDefault="008F27E3" w:rsidP="00AD21D3">
            <w:pPr>
              <w:pStyle w:val="TAC"/>
              <w:rPr>
                <w:rFonts w:cs="Arial"/>
                <w:szCs w:val="18"/>
              </w:rPr>
            </w:pPr>
            <w:ins w:id="4972" w:author="Suhwan Lim" w:date="2019-04-18T15:38:00Z">
              <w:r>
                <w:rPr>
                  <w:rFonts w:cs="Arial"/>
                  <w:szCs w:val="18"/>
                  <w:lang w:eastAsia="zh-CN"/>
                </w:rPr>
                <w:t>DC_1-3_n7-n78</w:t>
              </w:r>
            </w:ins>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7</w:t>
            </w:r>
            <w:ins w:id="4973" w:author="Suhwan Lim" w:date="2019-04-18T15:38:00Z">
              <w:r>
                <w:rPr>
                  <w:rFonts w:cs="Arial"/>
                  <w:szCs w:val="18"/>
                  <w:lang w:eastAsia="zh-CN"/>
                </w:rPr>
                <w:t xml:space="preserve"> or n7</w:t>
              </w:r>
            </w:ins>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n78</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DC_1-3-8_n78</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val="en-US" w:eastAsia="zh-CN"/>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8</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n78</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DC_1-3-28_n77</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28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n77</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DC_1-3-28_n78</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28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rFonts w:eastAsia="맑은 고딕" w:cs="Arial" w:hint="eastAsia"/>
                <w:b w:val="0"/>
                <w:szCs w:val="18"/>
                <w:lang w:eastAsia="ko-KR"/>
              </w:rPr>
              <w:t>DC_1-3_</w:t>
            </w:r>
            <w:r w:rsidRPr="00AE4694">
              <w:rPr>
                <w:rFonts w:eastAsia="맑은 고딕" w:cs="Arial"/>
                <w:b w:val="0"/>
                <w:szCs w:val="18"/>
                <w:lang w:eastAsia="ko-KR"/>
              </w:rPr>
              <w:t>n28-n78</w:t>
            </w:r>
          </w:p>
        </w:tc>
        <w:tc>
          <w:tcPr>
            <w:tcW w:w="2952" w:type="dxa"/>
          </w:tcPr>
          <w:p w:rsidR="008F27E3" w:rsidRPr="00AE4694" w:rsidRDefault="008F27E3" w:rsidP="00AD21D3">
            <w:pPr>
              <w:pStyle w:val="TAC"/>
              <w:rPr>
                <w:rFonts w:cs="Arial"/>
                <w:szCs w:val="18"/>
                <w:lang w:eastAsia="zh-CN"/>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eastAsia="맑은 고딕" w:cs="Arial" w:hint="eastAsia"/>
                <w:szCs w:val="18"/>
                <w:lang w:eastAsia="ko-KR"/>
              </w:rPr>
              <w:t>3</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DC_1-3-28_n79</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28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n78</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eastAsia="MS Mincho"/>
                <w:lang w:eastAsia="ja-JP"/>
              </w:rPr>
            </w:pPr>
            <w:r w:rsidRPr="00AE4694">
              <w:rPr>
                <w:rFonts w:eastAsia="MS Mincho"/>
                <w:lang w:eastAsia="ja-JP"/>
              </w:rPr>
              <w:t>DC_1-3-20_n28</w:t>
            </w:r>
          </w:p>
        </w:tc>
        <w:tc>
          <w:tcPr>
            <w:tcW w:w="2952" w:type="dxa"/>
          </w:tcPr>
          <w:p w:rsidR="008F27E3" w:rsidRPr="00AE4694" w:rsidRDefault="008F27E3" w:rsidP="00AD21D3">
            <w:pPr>
              <w:pStyle w:val="TAC"/>
              <w:rPr>
                <w:rFonts w:eastAsia="MS Mincho"/>
                <w:lang w:eastAsia="ja-JP"/>
              </w:rPr>
            </w:pPr>
            <w:r w:rsidRPr="00AE4694">
              <w:rPr>
                <w:rFonts w:cs="Arial"/>
                <w:lang w:val="fr-FR" w:eastAsia="zh-TW"/>
              </w:rPr>
              <w:t>1</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3</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MS Mincho"/>
                <w:lang w:eastAsia="ja-JP"/>
              </w:rPr>
              <w:t>DC_1-3-20_n78</w:t>
            </w:r>
          </w:p>
        </w:tc>
        <w:tc>
          <w:tcPr>
            <w:tcW w:w="2952" w:type="dxa"/>
            <w:vAlign w:val="center"/>
          </w:tcPr>
          <w:p w:rsidR="008F27E3" w:rsidRPr="00AE4694" w:rsidRDefault="008F27E3" w:rsidP="00AD21D3">
            <w:pPr>
              <w:pStyle w:val="TAC"/>
              <w:rPr>
                <w:lang w:eastAsia="ja-JP"/>
              </w:rPr>
            </w:pPr>
            <w:r w:rsidRPr="00AE4694">
              <w:rPr>
                <w:rFonts w:eastAsia="MS Mincho"/>
                <w:lang w:eastAsia="ja-JP"/>
              </w:rPr>
              <w:t>1</w:t>
            </w:r>
          </w:p>
        </w:tc>
        <w:tc>
          <w:tcPr>
            <w:tcW w:w="2952" w:type="dxa"/>
            <w:vAlign w:val="center"/>
          </w:tcPr>
          <w:p w:rsidR="008F27E3" w:rsidRPr="00AE4694" w:rsidRDefault="008F27E3" w:rsidP="00AD21D3">
            <w:pPr>
              <w:pStyle w:val="TAC"/>
            </w:pPr>
            <w:r w:rsidRPr="00AE4694">
              <w:rPr>
                <w:rFonts w:eastAsia="MS Mincho"/>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lang w:eastAsia="ja-JP"/>
              </w:rPr>
              <w:t>3</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lang w:eastAsia="ja-JP"/>
              </w:rPr>
              <w:t>20</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n77</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n78</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DC_1-3-42_n77</w:t>
            </w:r>
          </w:p>
        </w:tc>
        <w:tc>
          <w:tcPr>
            <w:tcW w:w="2952" w:type="dxa"/>
          </w:tcPr>
          <w:p w:rsidR="008F27E3" w:rsidRPr="00AE4694" w:rsidRDefault="008F27E3" w:rsidP="00AD21D3">
            <w:pPr>
              <w:pStyle w:val="TAC"/>
              <w:rPr>
                <w:lang w:eastAsia="ja-JP"/>
              </w:rPr>
            </w:pPr>
            <w:r w:rsidRPr="00AE4694">
              <w:t>1</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n77</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DC_1-3-42_n78</w:t>
            </w:r>
          </w:p>
        </w:tc>
        <w:tc>
          <w:tcPr>
            <w:tcW w:w="2952" w:type="dxa"/>
          </w:tcPr>
          <w:p w:rsidR="008F27E3" w:rsidRPr="00AE4694" w:rsidRDefault="008F27E3" w:rsidP="00AD21D3">
            <w:pPr>
              <w:pStyle w:val="TAC"/>
              <w:rPr>
                <w:lang w:eastAsia="ja-JP"/>
              </w:rPr>
            </w:pPr>
            <w:r w:rsidRPr="00AE4694">
              <w:t>1</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n78</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DC_1-3-42_n79</w:t>
            </w:r>
          </w:p>
        </w:tc>
        <w:tc>
          <w:tcPr>
            <w:tcW w:w="2952" w:type="dxa"/>
          </w:tcPr>
          <w:p w:rsidR="008F27E3" w:rsidRPr="00AE4694" w:rsidRDefault="008F27E3" w:rsidP="00AD21D3">
            <w:pPr>
              <w:pStyle w:val="TAC"/>
              <w:rPr>
                <w:lang w:eastAsia="ja-JP"/>
              </w:rPr>
            </w:pPr>
            <w:r w:rsidRPr="00AE4694">
              <w:t>1</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683252" w:rsidRPr="00AE4694" w:rsidTr="00683252">
        <w:trPr>
          <w:jc w:val="center"/>
          <w:ins w:id="4974" w:author="Suhwan Lim" w:date="2019-05-21T17:42:00Z"/>
        </w:trPr>
        <w:tc>
          <w:tcPr>
            <w:tcW w:w="2336" w:type="dxa"/>
            <w:vMerge w:val="restart"/>
            <w:vAlign w:val="center"/>
          </w:tcPr>
          <w:p w:rsidR="00683252" w:rsidRPr="00AE4694" w:rsidRDefault="00683252" w:rsidP="00683252">
            <w:pPr>
              <w:pStyle w:val="TAH"/>
              <w:rPr>
                <w:ins w:id="4975" w:author="Suhwan Lim" w:date="2019-05-21T17:42:00Z"/>
                <w:rFonts w:cs="Arial" w:hint="eastAsia"/>
                <w:b w:val="0"/>
                <w:szCs w:val="18"/>
                <w:lang w:eastAsia="ko-KR"/>
              </w:rPr>
            </w:pPr>
            <w:ins w:id="4976" w:author="Suhwan Lim" w:date="2019-05-21T17:42:00Z">
              <w:r>
                <w:rPr>
                  <w:rFonts w:cs="Arial" w:hint="eastAsia"/>
                  <w:b w:val="0"/>
                  <w:szCs w:val="18"/>
                  <w:lang w:eastAsia="ko-KR"/>
                </w:rPr>
                <w:t>DC_1-3_n77-n79</w:t>
              </w:r>
            </w:ins>
          </w:p>
        </w:tc>
        <w:tc>
          <w:tcPr>
            <w:tcW w:w="2952" w:type="dxa"/>
          </w:tcPr>
          <w:p w:rsidR="00683252" w:rsidRPr="00AE4694" w:rsidRDefault="00683252" w:rsidP="00AD21D3">
            <w:pPr>
              <w:pStyle w:val="TAC"/>
              <w:rPr>
                <w:ins w:id="4977" w:author="Suhwan Lim" w:date="2019-05-21T17:42:00Z"/>
                <w:rFonts w:hint="eastAsia"/>
                <w:lang w:eastAsia="ko-KR"/>
              </w:rPr>
            </w:pPr>
            <w:ins w:id="4978" w:author="Suhwan Lim" w:date="2019-05-21T17:42:00Z">
              <w:r>
                <w:rPr>
                  <w:rFonts w:hint="eastAsia"/>
                  <w:lang w:eastAsia="ko-KR"/>
                </w:rPr>
                <w:t>1</w:t>
              </w:r>
            </w:ins>
          </w:p>
        </w:tc>
        <w:tc>
          <w:tcPr>
            <w:tcW w:w="2952" w:type="dxa"/>
          </w:tcPr>
          <w:p w:rsidR="00683252" w:rsidRPr="00AE4694" w:rsidRDefault="00683252" w:rsidP="00AD21D3">
            <w:pPr>
              <w:pStyle w:val="TAC"/>
              <w:rPr>
                <w:ins w:id="4979" w:author="Suhwan Lim" w:date="2019-05-21T17:42:00Z"/>
                <w:rFonts w:hint="eastAsia"/>
                <w:lang w:eastAsia="ko-KR"/>
              </w:rPr>
            </w:pPr>
            <w:ins w:id="4980" w:author="Suhwan Lim" w:date="2019-05-21T17:43:00Z">
              <w:r>
                <w:rPr>
                  <w:rFonts w:hint="eastAsia"/>
                  <w:lang w:eastAsia="ko-KR"/>
                </w:rPr>
                <w:t>0.6</w:t>
              </w:r>
            </w:ins>
          </w:p>
        </w:tc>
      </w:tr>
      <w:tr w:rsidR="00683252" w:rsidRPr="00AE4694" w:rsidTr="00AD21D3">
        <w:trPr>
          <w:jc w:val="center"/>
          <w:ins w:id="4981" w:author="Suhwan Lim" w:date="2019-05-21T17:42:00Z"/>
        </w:trPr>
        <w:tc>
          <w:tcPr>
            <w:tcW w:w="2336" w:type="dxa"/>
            <w:vMerge/>
          </w:tcPr>
          <w:p w:rsidR="00683252" w:rsidRPr="00AE4694" w:rsidRDefault="00683252" w:rsidP="00AD21D3">
            <w:pPr>
              <w:pStyle w:val="TAH"/>
              <w:rPr>
                <w:ins w:id="4982" w:author="Suhwan Lim" w:date="2019-05-21T17:42:00Z"/>
                <w:rFonts w:cs="Arial"/>
                <w:b w:val="0"/>
                <w:szCs w:val="18"/>
              </w:rPr>
            </w:pPr>
          </w:p>
        </w:tc>
        <w:tc>
          <w:tcPr>
            <w:tcW w:w="2952" w:type="dxa"/>
          </w:tcPr>
          <w:p w:rsidR="00683252" w:rsidRPr="00AE4694" w:rsidRDefault="00683252" w:rsidP="00AD21D3">
            <w:pPr>
              <w:pStyle w:val="TAC"/>
              <w:rPr>
                <w:ins w:id="4983" w:author="Suhwan Lim" w:date="2019-05-21T17:42:00Z"/>
                <w:rFonts w:hint="eastAsia"/>
                <w:lang w:eastAsia="ko-KR"/>
              </w:rPr>
            </w:pPr>
            <w:ins w:id="4984" w:author="Suhwan Lim" w:date="2019-05-21T17:43:00Z">
              <w:r>
                <w:rPr>
                  <w:rFonts w:hint="eastAsia"/>
                  <w:lang w:eastAsia="ko-KR"/>
                </w:rPr>
                <w:t>3</w:t>
              </w:r>
            </w:ins>
          </w:p>
        </w:tc>
        <w:tc>
          <w:tcPr>
            <w:tcW w:w="2952" w:type="dxa"/>
          </w:tcPr>
          <w:p w:rsidR="00683252" w:rsidRPr="00AE4694" w:rsidRDefault="00683252" w:rsidP="00AD21D3">
            <w:pPr>
              <w:pStyle w:val="TAC"/>
              <w:rPr>
                <w:ins w:id="4985" w:author="Suhwan Lim" w:date="2019-05-21T17:42:00Z"/>
                <w:rFonts w:hint="eastAsia"/>
                <w:lang w:eastAsia="ko-KR"/>
              </w:rPr>
            </w:pPr>
            <w:ins w:id="4986" w:author="Suhwan Lim" w:date="2019-05-21T17:43:00Z">
              <w:r>
                <w:rPr>
                  <w:rFonts w:hint="eastAsia"/>
                  <w:lang w:eastAsia="ko-KR"/>
                </w:rPr>
                <w:t>0.6</w:t>
              </w:r>
            </w:ins>
          </w:p>
        </w:tc>
      </w:tr>
      <w:tr w:rsidR="00683252" w:rsidRPr="00AE4694" w:rsidTr="00AD21D3">
        <w:trPr>
          <w:jc w:val="center"/>
          <w:ins w:id="4987" w:author="Suhwan Lim" w:date="2019-05-21T17:42:00Z"/>
        </w:trPr>
        <w:tc>
          <w:tcPr>
            <w:tcW w:w="2336" w:type="dxa"/>
            <w:vMerge/>
          </w:tcPr>
          <w:p w:rsidR="00683252" w:rsidRPr="00AE4694" w:rsidRDefault="00683252" w:rsidP="00AD21D3">
            <w:pPr>
              <w:pStyle w:val="TAH"/>
              <w:rPr>
                <w:ins w:id="4988" w:author="Suhwan Lim" w:date="2019-05-21T17:42:00Z"/>
                <w:rFonts w:cs="Arial"/>
                <w:b w:val="0"/>
                <w:szCs w:val="18"/>
              </w:rPr>
            </w:pPr>
          </w:p>
        </w:tc>
        <w:tc>
          <w:tcPr>
            <w:tcW w:w="2952" w:type="dxa"/>
          </w:tcPr>
          <w:p w:rsidR="00683252" w:rsidRPr="00AE4694" w:rsidRDefault="00683252" w:rsidP="00AD21D3">
            <w:pPr>
              <w:pStyle w:val="TAC"/>
              <w:rPr>
                <w:ins w:id="4989" w:author="Suhwan Lim" w:date="2019-05-21T17:42:00Z"/>
                <w:rFonts w:hint="eastAsia"/>
                <w:lang w:eastAsia="ko-KR"/>
              </w:rPr>
            </w:pPr>
            <w:ins w:id="4990" w:author="Suhwan Lim" w:date="2019-05-21T17:43:00Z">
              <w:r>
                <w:rPr>
                  <w:lang w:eastAsia="ko-KR"/>
                </w:rPr>
                <w:t>n</w:t>
              </w:r>
              <w:r>
                <w:rPr>
                  <w:rFonts w:hint="eastAsia"/>
                  <w:lang w:eastAsia="ko-KR"/>
                </w:rPr>
                <w:t>7</w:t>
              </w:r>
              <w:r>
                <w:rPr>
                  <w:lang w:eastAsia="ko-KR"/>
                </w:rPr>
                <w:t>7</w:t>
              </w:r>
            </w:ins>
          </w:p>
        </w:tc>
        <w:tc>
          <w:tcPr>
            <w:tcW w:w="2952" w:type="dxa"/>
          </w:tcPr>
          <w:p w:rsidR="00683252" w:rsidRPr="00AE4694" w:rsidRDefault="00683252" w:rsidP="00AD21D3">
            <w:pPr>
              <w:pStyle w:val="TAC"/>
              <w:rPr>
                <w:ins w:id="4991" w:author="Suhwan Lim" w:date="2019-05-21T17:42:00Z"/>
                <w:rFonts w:hint="eastAsia"/>
                <w:lang w:eastAsia="ko-KR"/>
              </w:rPr>
            </w:pPr>
            <w:ins w:id="4992" w:author="Suhwan Lim" w:date="2019-05-21T17:43:00Z">
              <w:r>
                <w:rPr>
                  <w:rFonts w:hint="eastAsia"/>
                  <w:lang w:eastAsia="ko-KR"/>
                </w:rPr>
                <w:t>0.8</w:t>
              </w:r>
            </w:ins>
          </w:p>
        </w:tc>
      </w:tr>
      <w:tr w:rsidR="00683252" w:rsidRPr="00AE4694" w:rsidTr="00683252">
        <w:trPr>
          <w:jc w:val="center"/>
          <w:ins w:id="4993" w:author="Suhwan Lim" w:date="2019-05-21T17:43:00Z"/>
        </w:trPr>
        <w:tc>
          <w:tcPr>
            <w:tcW w:w="2336" w:type="dxa"/>
            <w:vMerge w:val="restart"/>
            <w:vAlign w:val="center"/>
          </w:tcPr>
          <w:p w:rsidR="00683252" w:rsidRPr="00AE4694" w:rsidRDefault="00683252" w:rsidP="00683252">
            <w:pPr>
              <w:pStyle w:val="TAH"/>
              <w:rPr>
                <w:ins w:id="4994" w:author="Suhwan Lim" w:date="2019-05-21T17:43:00Z"/>
                <w:rFonts w:cs="Arial"/>
                <w:b w:val="0"/>
                <w:szCs w:val="18"/>
              </w:rPr>
            </w:pPr>
            <w:ins w:id="4995" w:author="Suhwan Lim" w:date="2019-05-21T17:43:00Z">
              <w:r>
                <w:rPr>
                  <w:rFonts w:cs="Arial" w:hint="eastAsia"/>
                  <w:b w:val="0"/>
                  <w:szCs w:val="18"/>
                  <w:lang w:eastAsia="ko-KR"/>
                </w:rPr>
                <w:t>DC_1-3_n78-n79</w:t>
              </w:r>
            </w:ins>
          </w:p>
        </w:tc>
        <w:tc>
          <w:tcPr>
            <w:tcW w:w="2952" w:type="dxa"/>
          </w:tcPr>
          <w:p w:rsidR="00683252" w:rsidRDefault="00683252" w:rsidP="00683252">
            <w:pPr>
              <w:pStyle w:val="TAC"/>
              <w:rPr>
                <w:ins w:id="4996" w:author="Suhwan Lim" w:date="2019-05-21T17:43:00Z"/>
                <w:lang w:eastAsia="ko-KR"/>
              </w:rPr>
            </w:pPr>
            <w:ins w:id="4997" w:author="Suhwan Lim" w:date="2019-05-21T17:43:00Z">
              <w:r>
                <w:rPr>
                  <w:rFonts w:hint="eastAsia"/>
                  <w:lang w:eastAsia="ko-KR"/>
                </w:rPr>
                <w:t>1</w:t>
              </w:r>
            </w:ins>
          </w:p>
        </w:tc>
        <w:tc>
          <w:tcPr>
            <w:tcW w:w="2952" w:type="dxa"/>
          </w:tcPr>
          <w:p w:rsidR="00683252" w:rsidRDefault="00683252" w:rsidP="00683252">
            <w:pPr>
              <w:pStyle w:val="TAC"/>
              <w:rPr>
                <w:ins w:id="4998" w:author="Suhwan Lim" w:date="2019-05-21T17:43:00Z"/>
                <w:rFonts w:hint="eastAsia"/>
                <w:lang w:eastAsia="ko-KR"/>
              </w:rPr>
            </w:pPr>
            <w:ins w:id="4999" w:author="Suhwan Lim" w:date="2019-05-21T17:43:00Z">
              <w:r>
                <w:rPr>
                  <w:rFonts w:hint="eastAsia"/>
                  <w:lang w:eastAsia="ko-KR"/>
                </w:rPr>
                <w:t>0.6</w:t>
              </w:r>
            </w:ins>
          </w:p>
        </w:tc>
      </w:tr>
      <w:tr w:rsidR="00683252" w:rsidRPr="00AE4694" w:rsidTr="00AD21D3">
        <w:trPr>
          <w:jc w:val="center"/>
          <w:ins w:id="5000" w:author="Suhwan Lim" w:date="2019-05-21T17:43:00Z"/>
        </w:trPr>
        <w:tc>
          <w:tcPr>
            <w:tcW w:w="2336" w:type="dxa"/>
            <w:vMerge/>
          </w:tcPr>
          <w:p w:rsidR="00683252" w:rsidRPr="00AE4694" w:rsidRDefault="00683252" w:rsidP="00683252">
            <w:pPr>
              <w:pStyle w:val="TAH"/>
              <w:rPr>
                <w:ins w:id="5001" w:author="Suhwan Lim" w:date="2019-05-21T17:43:00Z"/>
                <w:rFonts w:cs="Arial"/>
                <w:b w:val="0"/>
                <w:szCs w:val="18"/>
              </w:rPr>
            </w:pPr>
          </w:p>
        </w:tc>
        <w:tc>
          <w:tcPr>
            <w:tcW w:w="2952" w:type="dxa"/>
          </w:tcPr>
          <w:p w:rsidR="00683252" w:rsidRDefault="00683252" w:rsidP="00683252">
            <w:pPr>
              <w:pStyle w:val="TAC"/>
              <w:rPr>
                <w:ins w:id="5002" w:author="Suhwan Lim" w:date="2019-05-21T17:43:00Z"/>
                <w:lang w:eastAsia="ko-KR"/>
              </w:rPr>
            </w:pPr>
            <w:ins w:id="5003" w:author="Suhwan Lim" w:date="2019-05-21T17:43:00Z">
              <w:r>
                <w:rPr>
                  <w:rFonts w:hint="eastAsia"/>
                  <w:lang w:eastAsia="ko-KR"/>
                </w:rPr>
                <w:t>3</w:t>
              </w:r>
            </w:ins>
          </w:p>
        </w:tc>
        <w:tc>
          <w:tcPr>
            <w:tcW w:w="2952" w:type="dxa"/>
          </w:tcPr>
          <w:p w:rsidR="00683252" w:rsidRDefault="00683252" w:rsidP="00683252">
            <w:pPr>
              <w:pStyle w:val="TAC"/>
              <w:rPr>
                <w:ins w:id="5004" w:author="Suhwan Lim" w:date="2019-05-21T17:43:00Z"/>
                <w:rFonts w:hint="eastAsia"/>
                <w:lang w:eastAsia="ko-KR"/>
              </w:rPr>
            </w:pPr>
            <w:ins w:id="5005" w:author="Suhwan Lim" w:date="2019-05-21T17:43:00Z">
              <w:r>
                <w:rPr>
                  <w:rFonts w:hint="eastAsia"/>
                  <w:lang w:eastAsia="ko-KR"/>
                </w:rPr>
                <w:t>0.6</w:t>
              </w:r>
            </w:ins>
          </w:p>
        </w:tc>
      </w:tr>
      <w:tr w:rsidR="00683252" w:rsidRPr="00AE4694" w:rsidTr="00AD21D3">
        <w:trPr>
          <w:jc w:val="center"/>
          <w:ins w:id="5006" w:author="Suhwan Lim" w:date="2019-05-21T17:43:00Z"/>
        </w:trPr>
        <w:tc>
          <w:tcPr>
            <w:tcW w:w="2336" w:type="dxa"/>
            <w:vMerge/>
          </w:tcPr>
          <w:p w:rsidR="00683252" w:rsidRPr="00AE4694" w:rsidRDefault="00683252" w:rsidP="00683252">
            <w:pPr>
              <w:pStyle w:val="TAH"/>
              <w:rPr>
                <w:ins w:id="5007" w:author="Suhwan Lim" w:date="2019-05-21T17:43:00Z"/>
                <w:rFonts w:cs="Arial"/>
                <w:b w:val="0"/>
                <w:szCs w:val="18"/>
              </w:rPr>
            </w:pPr>
          </w:p>
        </w:tc>
        <w:tc>
          <w:tcPr>
            <w:tcW w:w="2952" w:type="dxa"/>
          </w:tcPr>
          <w:p w:rsidR="00683252" w:rsidRDefault="00683252" w:rsidP="00683252">
            <w:pPr>
              <w:pStyle w:val="TAC"/>
              <w:rPr>
                <w:ins w:id="5008" w:author="Suhwan Lim" w:date="2019-05-21T17:43:00Z"/>
                <w:lang w:eastAsia="ko-KR"/>
              </w:rPr>
            </w:pPr>
            <w:ins w:id="5009" w:author="Suhwan Lim" w:date="2019-05-21T17:43:00Z">
              <w:r>
                <w:rPr>
                  <w:lang w:eastAsia="ko-KR"/>
                </w:rPr>
                <w:t>n</w:t>
              </w:r>
              <w:r>
                <w:rPr>
                  <w:rFonts w:hint="eastAsia"/>
                  <w:lang w:eastAsia="ko-KR"/>
                </w:rPr>
                <w:t>7</w:t>
              </w:r>
              <w:r>
                <w:rPr>
                  <w:lang w:eastAsia="ko-KR"/>
                </w:rPr>
                <w:t>8</w:t>
              </w:r>
            </w:ins>
          </w:p>
        </w:tc>
        <w:tc>
          <w:tcPr>
            <w:tcW w:w="2952" w:type="dxa"/>
          </w:tcPr>
          <w:p w:rsidR="00683252" w:rsidRDefault="00683252" w:rsidP="00683252">
            <w:pPr>
              <w:pStyle w:val="TAC"/>
              <w:rPr>
                <w:ins w:id="5010" w:author="Suhwan Lim" w:date="2019-05-21T17:43:00Z"/>
                <w:rFonts w:hint="eastAsia"/>
                <w:lang w:eastAsia="ko-KR"/>
              </w:rPr>
            </w:pPr>
            <w:ins w:id="5011" w:author="Suhwan Lim" w:date="2019-05-21T17:43: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맑은 고딕"/>
              </w:rPr>
              <w:t>1-5</w:t>
            </w:r>
            <w:r w:rsidRPr="00AE4694">
              <w:t>-</w:t>
            </w:r>
            <w:r w:rsidRPr="00AE4694">
              <w:rPr>
                <w:rFonts w:eastAsia="맑은 고딕"/>
              </w:rPr>
              <w:t>7_</w:t>
            </w:r>
            <w:r w:rsidRPr="00AE4694">
              <w:t>n</w:t>
            </w:r>
            <w:r w:rsidRPr="00AE4694">
              <w:rPr>
                <w:rFonts w:eastAsia="맑은 고딕"/>
              </w:rPr>
              <w:t>78</w:t>
            </w:r>
          </w:p>
          <w:p w:rsidR="008F27E3" w:rsidRPr="00AE4694" w:rsidRDefault="008F27E3" w:rsidP="00AD21D3">
            <w:pPr>
              <w:pStyle w:val="TAC"/>
            </w:pPr>
            <w:r w:rsidRPr="00AE4694">
              <w:rPr>
                <w:rFonts w:cs="Arial"/>
                <w:szCs w:val="18"/>
              </w:rPr>
              <w:t>DC_1-5-7-7_n78</w:t>
            </w:r>
          </w:p>
        </w:tc>
        <w:tc>
          <w:tcPr>
            <w:tcW w:w="2952" w:type="dxa"/>
          </w:tcPr>
          <w:p w:rsidR="008F27E3" w:rsidRPr="00AE4694" w:rsidRDefault="008F27E3" w:rsidP="00AD21D3">
            <w:pPr>
              <w:pStyle w:val="TAC"/>
              <w:rPr>
                <w:lang w:eastAsia="ja-JP"/>
              </w:rPr>
            </w:pPr>
            <w:r w:rsidRPr="00AE4694">
              <w:rPr>
                <w:rFonts w:eastAsia="맑은 고딕"/>
                <w:lang w:eastAsia="ko-KR"/>
              </w:rPr>
              <w:t>1</w:t>
            </w:r>
          </w:p>
        </w:tc>
        <w:tc>
          <w:tcPr>
            <w:tcW w:w="2952" w:type="dxa"/>
            <w:vAlign w:val="center"/>
          </w:tcPr>
          <w:p w:rsidR="008F27E3" w:rsidRPr="00AE4694" w:rsidRDefault="008F27E3" w:rsidP="00AD21D3">
            <w:pPr>
              <w:pStyle w:val="TAC"/>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5</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w:t>
            </w:r>
            <w:r w:rsidRPr="00AE4694">
              <w:rPr>
                <w:rFonts w:eastAsia="맑은 고딕"/>
                <w:lang w:eastAsia="ko-KR"/>
              </w:rPr>
              <w:t>78</w:t>
            </w:r>
          </w:p>
        </w:tc>
        <w:tc>
          <w:tcPr>
            <w:tcW w:w="2952" w:type="dxa"/>
            <w:vAlign w:val="center"/>
          </w:tcPr>
          <w:p w:rsidR="008F27E3" w:rsidRPr="00AE4694" w:rsidRDefault="008F27E3" w:rsidP="00AD21D3">
            <w:pPr>
              <w:pStyle w:val="TAC"/>
            </w:pPr>
            <w:r w:rsidRPr="00AE4694">
              <w:rPr>
                <w:rFonts w:eastAsia="맑은 고딕"/>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eastAsia="MS Mincho"/>
                <w:lang w:eastAsia="ja-JP"/>
              </w:rPr>
            </w:pPr>
            <w:r w:rsidRPr="00AE4694">
              <w:rPr>
                <w:rFonts w:eastAsia="MS Mincho"/>
                <w:lang w:eastAsia="ja-JP"/>
              </w:rPr>
              <w:t>DC_1-7-20_n28</w:t>
            </w:r>
          </w:p>
        </w:tc>
        <w:tc>
          <w:tcPr>
            <w:tcW w:w="2952" w:type="dxa"/>
          </w:tcPr>
          <w:p w:rsidR="008F27E3" w:rsidRPr="00AE4694" w:rsidRDefault="008F27E3" w:rsidP="00AD21D3">
            <w:pPr>
              <w:pStyle w:val="TAC"/>
              <w:rPr>
                <w:rFonts w:eastAsia="MS Mincho"/>
                <w:lang w:eastAsia="ja-JP"/>
              </w:rPr>
            </w:pPr>
            <w:r w:rsidRPr="00AE4694">
              <w:rPr>
                <w:rFonts w:cs="Arial"/>
                <w:lang w:val="fr-FR" w:eastAsia="zh-TW"/>
              </w:rPr>
              <w:t>1</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MS Mincho"/>
                <w:lang w:eastAsia="ja-JP"/>
              </w:rPr>
              <w:t>DC_1-7-20_n78</w:t>
            </w:r>
          </w:p>
        </w:tc>
        <w:tc>
          <w:tcPr>
            <w:tcW w:w="2952" w:type="dxa"/>
          </w:tcPr>
          <w:p w:rsidR="008F27E3" w:rsidRPr="00AE4694" w:rsidRDefault="008F27E3" w:rsidP="00AD21D3">
            <w:pPr>
              <w:pStyle w:val="TAC"/>
              <w:rPr>
                <w:lang w:eastAsia="ja-JP"/>
              </w:rPr>
            </w:pPr>
            <w:r w:rsidRPr="00AE4694">
              <w:rPr>
                <w:rFonts w:eastAsia="MS Mincho"/>
                <w:lang w:eastAsia="ja-JP"/>
              </w:rPr>
              <w:t>1</w:t>
            </w:r>
          </w:p>
        </w:tc>
        <w:tc>
          <w:tcPr>
            <w:tcW w:w="2952" w:type="dxa"/>
            <w:vAlign w:val="center"/>
          </w:tcPr>
          <w:p w:rsidR="008F27E3" w:rsidRPr="00AE4694" w:rsidRDefault="008F27E3" w:rsidP="00AD21D3">
            <w:pPr>
              <w:pStyle w:val="TAC"/>
            </w:pPr>
            <w:r w:rsidRPr="00AE4694">
              <w:rPr>
                <w:rFonts w:eastAsia="MS Mincho"/>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MS Mincho"/>
                <w:lang w:eastAsia="ja-JP"/>
              </w:rPr>
              <w:t>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MS Mincho"/>
                <w:lang w:eastAsia="ja-JP"/>
              </w:rPr>
              <w:t>20</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rFonts w:eastAsia="맑은 고딕" w:cs="Arial" w:hint="eastAsia"/>
                <w:b w:val="0"/>
                <w:szCs w:val="18"/>
                <w:lang w:eastAsia="ko-KR"/>
              </w:rPr>
              <w:t>DC_1-7_</w:t>
            </w:r>
            <w:r w:rsidRPr="00AE4694">
              <w:rPr>
                <w:rFonts w:eastAsia="맑은 고딕" w:cs="Arial"/>
                <w:b w:val="0"/>
                <w:szCs w:val="18"/>
                <w:lang w:eastAsia="ko-KR"/>
              </w:rPr>
              <w:t>n28-n78</w:t>
            </w: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7</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lang w:eastAsia="ja-JP"/>
              </w:rPr>
              <w:t>0.</w:t>
            </w:r>
            <w:r w:rsidRPr="00AE4694">
              <w:rPr>
                <w:rFonts w:cs="Arial" w:hint="eastAsia"/>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eastAsia="MS Mincho"/>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rsidR="008F27E3" w:rsidRPr="00AE4694" w:rsidRDefault="008F27E3" w:rsidP="00AD21D3">
            <w:pPr>
              <w:pStyle w:val="TAC"/>
              <w:rPr>
                <w:rFonts w:eastAsia="MS Mincho"/>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rsidR="008F27E3" w:rsidRPr="00AE4694" w:rsidRDefault="008F27E3" w:rsidP="00AD21D3">
            <w:pPr>
              <w:pStyle w:val="TAC"/>
              <w:rPr>
                <w:rFonts w:eastAsia="MS Mincho"/>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683252" w:rsidRPr="00AE4694" w:rsidTr="00683252">
        <w:trPr>
          <w:jc w:val="center"/>
          <w:ins w:id="5012" w:author="Suhwan Lim" w:date="2019-05-21T17:44:00Z"/>
        </w:trPr>
        <w:tc>
          <w:tcPr>
            <w:tcW w:w="2336" w:type="dxa"/>
            <w:vMerge w:val="restart"/>
            <w:vAlign w:val="center"/>
          </w:tcPr>
          <w:p w:rsidR="00683252" w:rsidRPr="00AE4694" w:rsidRDefault="00683252" w:rsidP="00683252">
            <w:pPr>
              <w:pStyle w:val="TAH"/>
              <w:rPr>
                <w:ins w:id="5013" w:author="Suhwan Lim" w:date="2019-05-21T17:44:00Z"/>
                <w:rFonts w:cs="Arial" w:hint="eastAsia"/>
                <w:b w:val="0"/>
                <w:szCs w:val="18"/>
                <w:lang w:eastAsia="ko-KR"/>
              </w:rPr>
            </w:pPr>
            <w:ins w:id="5014" w:author="Suhwan Lim" w:date="2019-05-21T17:44:00Z">
              <w:r>
                <w:rPr>
                  <w:rFonts w:cs="Arial" w:hint="eastAsia"/>
                  <w:b w:val="0"/>
                  <w:szCs w:val="18"/>
                  <w:lang w:eastAsia="ko-KR"/>
                </w:rPr>
                <w:t>DC_1-19_n77-n79</w:t>
              </w:r>
            </w:ins>
          </w:p>
        </w:tc>
        <w:tc>
          <w:tcPr>
            <w:tcW w:w="2952" w:type="dxa"/>
          </w:tcPr>
          <w:p w:rsidR="00683252" w:rsidRPr="00AE4694" w:rsidRDefault="00683252" w:rsidP="00683252">
            <w:pPr>
              <w:pStyle w:val="TAC"/>
              <w:rPr>
                <w:ins w:id="5015" w:author="Suhwan Lim" w:date="2019-05-21T17:44:00Z"/>
                <w:rFonts w:hint="eastAsia"/>
                <w:lang w:eastAsia="ko-KR"/>
              </w:rPr>
            </w:pPr>
            <w:ins w:id="5016" w:author="Suhwan Lim" w:date="2019-05-21T17:44:00Z">
              <w:r>
                <w:rPr>
                  <w:rFonts w:hint="eastAsia"/>
                  <w:lang w:eastAsia="ko-KR"/>
                </w:rPr>
                <w:t>1</w:t>
              </w:r>
            </w:ins>
          </w:p>
        </w:tc>
        <w:tc>
          <w:tcPr>
            <w:tcW w:w="2952" w:type="dxa"/>
          </w:tcPr>
          <w:p w:rsidR="00683252" w:rsidRPr="00AE4694" w:rsidRDefault="00683252" w:rsidP="00683252">
            <w:pPr>
              <w:pStyle w:val="TAC"/>
              <w:rPr>
                <w:ins w:id="5017" w:author="Suhwan Lim" w:date="2019-05-21T17:44:00Z"/>
                <w:rFonts w:hint="eastAsia"/>
                <w:lang w:eastAsia="ko-KR"/>
              </w:rPr>
            </w:pPr>
            <w:ins w:id="5018" w:author="Suhwan Lim" w:date="2019-05-21T17:44:00Z">
              <w:r>
                <w:rPr>
                  <w:rFonts w:hint="eastAsia"/>
                  <w:lang w:eastAsia="ko-KR"/>
                </w:rPr>
                <w:t>0.3</w:t>
              </w:r>
            </w:ins>
          </w:p>
        </w:tc>
      </w:tr>
      <w:tr w:rsidR="00683252" w:rsidRPr="00AE4694" w:rsidTr="00683252">
        <w:trPr>
          <w:jc w:val="center"/>
          <w:ins w:id="5019" w:author="Suhwan Lim" w:date="2019-05-21T17:44:00Z"/>
        </w:trPr>
        <w:tc>
          <w:tcPr>
            <w:tcW w:w="2336" w:type="dxa"/>
            <w:vMerge/>
          </w:tcPr>
          <w:p w:rsidR="00683252" w:rsidRPr="00AE4694" w:rsidRDefault="00683252" w:rsidP="00683252">
            <w:pPr>
              <w:pStyle w:val="TAH"/>
              <w:rPr>
                <w:ins w:id="5020" w:author="Suhwan Lim" w:date="2019-05-21T17:44:00Z"/>
                <w:rFonts w:cs="Arial"/>
                <w:b w:val="0"/>
                <w:szCs w:val="18"/>
              </w:rPr>
            </w:pPr>
          </w:p>
        </w:tc>
        <w:tc>
          <w:tcPr>
            <w:tcW w:w="2952" w:type="dxa"/>
          </w:tcPr>
          <w:p w:rsidR="00683252" w:rsidRPr="00AE4694" w:rsidRDefault="00683252" w:rsidP="00683252">
            <w:pPr>
              <w:pStyle w:val="TAC"/>
              <w:rPr>
                <w:ins w:id="5021" w:author="Suhwan Lim" w:date="2019-05-21T17:44:00Z"/>
                <w:rFonts w:hint="eastAsia"/>
                <w:lang w:eastAsia="ko-KR"/>
              </w:rPr>
            </w:pPr>
            <w:ins w:id="5022" w:author="Suhwan Lim" w:date="2019-05-21T17:44:00Z">
              <w:r>
                <w:rPr>
                  <w:rFonts w:hint="eastAsia"/>
                  <w:lang w:eastAsia="ko-KR"/>
                </w:rPr>
                <w:t>19</w:t>
              </w:r>
            </w:ins>
          </w:p>
        </w:tc>
        <w:tc>
          <w:tcPr>
            <w:tcW w:w="2952" w:type="dxa"/>
          </w:tcPr>
          <w:p w:rsidR="00683252" w:rsidRPr="00AE4694" w:rsidRDefault="00683252" w:rsidP="00683252">
            <w:pPr>
              <w:pStyle w:val="TAC"/>
              <w:rPr>
                <w:ins w:id="5023" w:author="Suhwan Lim" w:date="2019-05-21T17:44:00Z"/>
                <w:rFonts w:hint="eastAsia"/>
                <w:lang w:eastAsia="ko-KR"/>
              </w:rPr>
            </w:pPr>
            <w:ins w:id="5024" w:author="Suhwan Lim" w:date="2019-05-21T17:44:00Z">
              <w:r>
                <w:rPr>
                  <w:rFonts w:hint="eastAsia"/>
                  <w:lang w:eastAsia="ko-KR"/>
                </w:rPr>
                <w:t>0.3</w:t>
              </w:r>
            </w:ins>
          </w:p>
        </w:tc>
      </w:tr>
      <w:tr w:rsidR="00683252" w:rsidRPr="00AE4694" w:rsidTr="00683252">
        <w:trPr>
          <w:jc w:val="center"/>
          <w:ins w:id="5025" w:author="Suhwan Lim" w:date="2019-05-21T17:44:00Z"/>
        </w:trPr>
        <w:tc>
          <w:tcPr>
            <w:tcW w:w="2336" w:type="dxa"/>
            <w:vMerge/>
          </w:tcPr>
          <w:p w:rsidR="00683252" w:rsidRPr="00AE4694" w:rsidRDefault="00683252" w:rsidP="00683252">
            <w:pPr>
              <w:pStyle w:val="TAH"/>
              <w:rPr>
                <w:ins w:id="5026" w:author="Suhwan Lim" w:date="2019-05-21T17:44:00Z"/>
                <w:rFonts w:cs="Arial"/>
                <w:b w:val="0"/>
                <w:szCs w:val="18"/>
              </w:rPr>
            </w:pPr>
          </w:p>
        </w:tc>
        <w:tc>
          <w:tcPr>
            <w:tcW w:w="2952" w:type="dxa"/>
          </w:tcPr>
          <w:p w:rsidR="00683252" w:rsidRPr="00AE4694" w:rsidRDefault="00683252" w:rsidP="00683252">
            <w:pPr>
              <w:pStyle w:val="TAC"/>
              <w:rPr>
                <w:ins w:id="5027" w:author="Suhwan Lim" w:date="2019-05-21T17:44:00Z"/>
                <w:rFonts w:hint="eastAsia"/>
                <w:lang w:eastAsia="ko-KR"/>
              </w:rPr>
            </w:pPr>
            <w:ins w:id="5028" w:author="Suhwan Lim" w:date="2019-05-21T17:44:00Z">
              <w:r>
                <w:rPr>
                  <w:lang w:eastAsia="ko-KR"/>
                </w:rPr>
                <w:t>n</w:t>
              </w:r>
              <w:r>
                <w:rPr>
                  <w:rFonts w:hint="eastAsia"/>
                  <w:lang w:eastAsia="ko-KR"/>
                </w:rPr>
                <w:t>7</w:t>
              </w:r>
              <w:r>
                <w:rPr>
                  <w:lang w:eastAsia="ko-KR"/>
                </w:rPr>
                <w:t>7</w:t>
              </w:r>
            </w:ins>
          </w:p>
        </w:tc>
        <w:tc>
          <w:tcPr>
            <w:tcW w:w="2952" w:type="dxa"/>
          </w:tcPr>
          <w:p w:rsidR="00683252" w:rsidRPr="00AE4694" w:rsidRDefault="00683252" w:rsidP="00683252">
            <w:pPr>
              <w:pStyle w:val="TAC"/>
              <w:rPr>
                <w:ins w:id="5029" w:author="Suhwan Lim" w:date="2019-05-21T17:44:00Z"/>
                <w:rFonts w:hint="eastAsia"/>
                <w:lang w:eastAsia="ko-KR"/>
              </w:rPr>
            </w:pPr>
            <w:ins w:id="5030" w:author="Suhwan Lim" w:date="2019-05-21T17:44:00Z">
              <w:r>
                <w:rPr>
                  <w:rFonts w:hint="eastAsia"/>
                  <w:lang w:eastAsia="ko-KR"/>
                </w:rPr>
                <w:t>0.8</w:t>
              </w:r>
            </w:ins>
          </w:p>
        </w:tc>
      </w:tr>
      <w:tr w:rsidR="00683252" w:rsidTr="00683252">
        <w:trPr>
          <w:jc w:val="center"/>
          <w:ins w:id="5031" w:author="Suhwan Lim" w:date="2019-05-21T17:44:00Z"/>
        </w:trPr>
        <w:tc>
          <w:tcPr>
            <w:tcW w:w="2336" w:type="dxa"/>
            <w:vMerge w:val="restart"/>
            <w:vAlign w:val="center"/>
          </w:tcPr>
          <w:p w:rsidR="00683252" w:rsidRPr="00AE4694" w:rsidRDefault="00683252" w:rsidP="00683252">
            <w:pPr>
              <w:pStyle w:val="TAH"/>
              <w:rPr>
                <w:ins w:id="5032" w:author="Suhwan Lim" w:date="2019-05-21T17:44:00Z"/>
                <w:rFonts w:cs="Arial"/>
                <w:b w:val="0"/>
                <w:szCs w:val="18"/>
              </w:rPr>
            </w:pPr>
            <w:ins w:id="5033" w:author="Suhwan Lim" w:date="2019-05-21T17:44:00Z">
              <w:r>
                <w:rPr>
                  <w:rFonts w:cs="Arial" w:hint="eastAsia"/>
                  <w:b w:val="0"/>
                  <w:szCs w:val="18"/>
                  <w:lang w:eastAsia="ko-KR"/>
                </w:rPr>
                <w:t>DC_1-19_n78-n79</w:t>
              </w:r>
            </w:ins>
          </w:p>
        </w:tc>
        <w:tc>
          <w:tcPr>
            <w:tcW w:w="2952" w:type="dxa"/>
          </w:tcPr>
          <w:p w:rsidR="00683252" w:rsidRDefault="00683252" w:rsidP="00683252">
            <w:pPr>
              <w:pStyle w:val="TAC"/>
              <w:rPr>
                <w:ins w:id="5034" w:author="Suhwan Lim" w:date="2019-05-21T17:44:00Z"/>
                <w:lang w:eastAsia="ko-KR"/>
              </w:rPr>
            </w:pPr>
            <w:ins w:id="5035" w:author="Suhwan Lim" w:date="2019-05-21T17:44:00Z">
              <w:r>
                <w:rPr>
                  <w:rFonts w:hint="eastAsia"/>
                  <w:lang w:eastAsia="ko-KR"/>
                </w:rPr>
                <w:t>1</w:t>
              </w:r>
            </w:ins>
          </w:p>
        </w:tc>
        <w:tc>
          <w:tcPr>
            <w:tcW w:w="2952" w:type="dxa"/>
          </w:tcPr>
          <w:p w:rsidR="00683252" w:rsidRDefault="00683252" w:rsidP="00683252">
            <w:pPr>
              <w:pStyle w:val="TAC"/>
              <w:rPr>
                <w:ins w:id="5036" w:author="Suhwan Lim" w:date="2019-05-21T17:44:00Z"/>
                <w:rFonts w:hint="eastAsia"/>
                <w:lang w:eastAsia="ko-KR"/>
              </w:rPr>
            </w:pPr>
            <w:ins w:id="5037" w:author="Suhwan Lim" w:date="2019-05-21T17:44:00Z">
              <w:r>
                <w:rPr>
                  <w:rFonts w:hint="eastAsia"/>
                  <w:lang w:eastAsia="ko-KR"/>
                </w:rPr>
                <w:t>0.3</w:t>
              </w:r>
            </w:ins>
          </w:p>
        </w:tc>
      </w:tr>
      <w:tr w:rsidR="00683252" w:rsidTr="00683252">
        <w:trPr>
          <w:jc w:val="center"/>
          <w:ins w:id="5038" w:author="Suhwan Lim" w:date="2019-05-21T17:44:00Z"/>
        </w:trPr>
        <w:tc>
          <w:tcPr>
            <w:tcW w:w="2336" w:type="dxa"/>
            <w:vMerge/>
          </w:tcPr>
          <w:p w:rsidR="00683252" w:rsidRPr="00AE4694" w:rsidRDefault="00683252" w:rsidP="00683252">
            <w:pPr>
              <w:pStyle w:val="TAH"/>
              <w:rPr>
                <w:ins w:id="5039" w:author="Suhwan Lim" w:date="2019-05-21T17:44:00Z"/>
                <w:rFonts w:cs="Arial"/>
                <w:b w:val="0"/>
                <w:szCs w:val="18"/>
              </w:rPr>
            </w:pPr>
          </w:p>
        </w:tc>
        <w:tc>
          <w:tcPr>
            <w:tcW w:w="2952" w:type="dxa"/>
          </w:tcPr>
          <w:p w:rsidR="00683252" w:rsidRDefault="00683252" w:rsidP="00683252">
            <w:pPr>
              <w:pStyle w:val="TAC"/>
              <w:rPr>
                <w:ins w:id="5040" w:author="Suhwan Lim" w:date="2019-05-21T17:44:00Z"/>
                <w:lang w:eastAsia="ko-KR"/>
              </w:rPr>
            </w:pPr>
            <w:ins w:id="5041" w:author="Suhwan Lim" w:date="2019-05-21T17:44:00Z">
              <w:r>
                <w:rPr>
                  <w:rFonts w:hint="eastAsia"/>
                  <w:lang w:eastAsia="ko-KR"/>
                </w:rPr>
                <w:t>19</w:t>
              </w:r>
            </w:ins>
          </w:p>
        </w:tc>
        <w:tc>
          <w:tcPr>
            <w:tcW w:w="2952" w:type="dxa"/>
          </w:tcPr>
          <w:p w:rsidR="00683252" w:rsidRDefault="00683252" w:rsidP="00683252">
            <w:pPr>
              <w:pStyle w:val="TAC"/>
              <w:rPr>
                <w:ins w:id="5042" w:author="Suhwan Lim" w:date="2019-05-21T17:44:00Z"/>
                <w:rFonts w:hint="eastAsia"/>
                <w:lang w:eastAsia="ko-KR"/>
              </w:rPr>
            </w:pPr>
            <w:ins w:id="5043" w:author="Suhwan Lim" w:date="2019-05-21T17:44:00Z">
              <w:r>
                <w:rPr>
                  <w:rFonts w:hint="eastAsia"/>
                  <w:lang w:eastAsia="ko-KR"/>
                </w:rPr>
                <w:t>0.3</w:t>
              </w:r>
            </w:ins>
          </w:p>
        </w:tc>
      </w:tr>
      <w:tr w:rsidR="00683252" w:rsidTr="00683252">
        <w:trPr>
          <w:jc w:val="center"/>
          <w:ins w:id="5044" w:author="Suhwan Lim" w:date="2019-05-21T17:44:00Z"/>
        </w:trPr>
        <w:tc>
          <w:tcPr>
            <w:tcW w:w="2336" w:type="dxa"/>
            <w:vMerge/>
          </w:tcPr>
          <w:p w:rsidR="00683252" w:rsidRPr="00AE4694" w:rsidRDefault="00683252" w:rsidP="00683252">
            <w:pPr>
              <w:pStyle w:val="TAH"/>
              <w:rPr>
                <w:ins w:id="5045" w:author="Suhwan Lim" w:date="2019-05-21T17:44:00Z"/>
                <w:rFonts w:cs="Arial"/>
                <w:b w:val="0"/>
                <w:szCs w:val="18"/>
              </w:rPr>
            </w:pPr>
          </w:p>
        </w:tc>
        <w:tc>
          <w:tcPr>
            <w:tcW w:w="2952" w:type="dxa"/>
          </w:tcPr>
          <w:p w:rsidR="00683252" w:rsidRDefault="00683252" w:rsidP="00683252">
            <w:pPr>
              <w:pStyle w:val="TAC"/>
              <w:rPr>
                <w:ins w:id="5046" w:author="Suhwan Lim" w:date="2019-05-21T17:44:00Z"/>
                <w:lang w:eastAsia="ko-KR"/>
              </w:rPr>
            </w:pPr>
            <w:ins w:id="5047" w:author="Suhwan Lim" w:date="2019-05-21T17:44:00Z">
              <w:r>
                <w:rPr>
                  <w:lang w:eastAsia="ko-KR"/>
                </w:rPr>
                <w:t>n</w:t>
              </w:r>
              <w:r>
                <w:rPr>
                  <w:rFonts w:hint="eastAsia"/>
                  <w:lang w:eastAsia="ko-KR"/>
                </w:rPr>
                <w:t>7</w:t>
              </w:r>
              <w:r>
                <w:rPr>
                  <w:lang w:eastAsia="ko-KR"/>
                </w:rPr>
                <w:t>8</w:t>
              </w:r>
            </w:ins>
          </w:p>
        </w:tc>
        <w:tc>
          <w:tcPr>
            <w:tcW w:w="2952" w:type="dxa"/>
          </w:tcPr>
          <w:p w:rsidR="00683252" w:rsidRDefault="00683252" w:rsidP="00683252">
            <w:pPr>
              <w:pStyle w:val="TAC"/>
              <w:rPr>
                <w:ins w:id="5048" w:author="Suhwan Lim" w:date="2019-05-21T17:44:00Z"/>
                <w:rFonts w:hint="eastAsia"/>
                <w:lang w:eastAsia="ko-KR"/>
              </w:rPr>
            </w:pPr>
            <w:ins w:id="5049" w:author="Suhwan Lim" w:date="2019-05-21T17:44: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rFonts w:eastAsia="맑은 고딕" w:cs="Arial" w:hint="eastAsia"/>
                <w:b w:val="0"/>
                <w:szCs w:val="18"/>
                <w:lang w:eastAsia="ko-KR"/>
              </w:rPr>
              <w:t>DC_1-20_</w:t>
            </w:r>
            <w:r w:rsidRPr="00AE4694">
              <w:rPr>
                <w:rFonts w:eastAsia="맑은 고딕" w:cs="Arial"/>
                <w:b w:val="0"/>
                <w:szCs w:val="18"/>
                <w:lang w:eastAsia="ko-KR"/>
              </w:rPr>
              <w:t>n28-n78</w:t>
            </w:r>
          </w:p>
        </w:tc>
        <w:tc>
          <w:tcPr>
            <w:tcW w:w="2952" w:type="dxa"/>
          </w:tcPr>
          <w:p w:rsidR="008F27E3" w:rsidRPr="00AE4694" w:rsidRDefault="008F27E3" w:rsidP="00AD21D3">
            <w:pPr>
              <w:pStyle w:val="TAC"/>
              <w:rPr>
                <w:lang w:val="en-US" w:eastAsia="ja-JP"/>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lang w:val="en-US" w:eastAsia="ja-JP"/>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lang w:val="en-US"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lang w:val="en-US"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w:t>
            </w:r>
            <w:r w:rsidRPr="00AE4694">
              <w:rPr>
                <w:lang w:val="en-US"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val="sv-SE" w:eastAsia="zh-CN"/>
              </w:rPr>
            </w:pPr>
            <w:r w:rsidRPr="00AE4694">
              <w:rPr>
                <w:rFonts w:hint="eastAsia"/>
                <w:lang w:val="en-US"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lang w:val="en-US"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lastRenderedPageBreak/>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w:t>
            </w:r>
            <w:r w:rsidRPr="00AE4694">
              <w:rPr>
                <w:lang w:val="en-US"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val="sv-SE" w:eastAsia="zh-CN"/>
              </w:rPr>
            </w:pPr>
            <w:r w:rsidRPr="00AE4694">
              <w:rPr>
                <w:rFonts w:hint="eastAsia"/>
                <w:lang w:val="en-US"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lang w:val="en-US"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w:t>
            </w:r>
            <w:r w:rsidRPr="00AE4694">
              <w:rPr>
                <w:lang w:val="en-US"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val="sv-SE" w:eastAsia="zh-CN"/>
              </w:rPr>
            </w:pPr>
            <w:r w:rsidRPr="00AE4694">
              <w:rPr>
                <w:rFonts w:hint="eastAsia"/>
                <w:lang w:val="en-US"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0.6</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675BC4" w:rsidRPr="00AE4694" w:rsidTr="00BD23A5">
        <w:trPr>
          <w:jc w:val="center"/>
          <w:ins w:id="5050" w:author="Suhwan Lim" w:date="2019-05-21T17:46:00Z"/>
        </w:trPr>
        <w:tc>
          <w:tcPr>
            <w:tcW w:w="2336" w:type="dxa"/>
            <w:vMerge w:val="restart"/>
            <w:vAlign w:val="center"/>
          </w:tcPr>
          <w:p w:rsidR="00675BC4" w:rsidRPr="00AE4694" w:rsidRDefault="00675BC4" w:rsidP="00BD23A5">
            <w:pPr>
              <w:pStyle w:val="TAH"/>
              <w:rPr>
                <w:ins w:id="5051" w:author="Suhwan Lim" w:date="2019-05-21T17:46:00Z"/>
                <w:rFonts w:cs="Arial" w:hint="eastAsia"/>
                <w:b w:val="0"/>
                <w:szCs w:val="18"/>
                <w:lang w:eastAsia="ko-KR"/>
              </w:rPr>
            </w:pPr>
            <w:ins w:id="5052" w:author="Suhwan Lim" w:date="2019-05-21T17:46:00Z">
              <w:r>
                <w:rPr>
                  <w:rFonts w:cs="Arial" w:hint="eastAsia"/>
                  <w:b w:val="0"/>
                  <w:szCs w:val="18"/>
                  <w:lang w:eastAsia="ko-KR"/>
                </w:rPr>
                <w:t>DC_1-21_n77-n79</w:t>
              </w:r>
            </w:ins>
          </w:p>
        </w:tc>
        <w:tc>
          <w:tcPr>
            <w:tcW w:w="2952" w:type="dxa"/>
          </w:tcPr>
          <w:p w:rsidR="00675BC4" w:rsidRPr="00AE4694" w:rsidRDefault="00675BC4" w:rsidP="00BD23A5">
            <w:pPr>
              <w:pStyle w:val="TAC"/>
              <w:rPr>
                <w:ins w:id="5053" w:author="Suhwan Lim" w:date="2019-05-21T17:46:00Z"/>
                <w:rFonts w:hint="eastAsia"/>
                <w:lang w:eastAsia="ko-KR"/>
              </w:rPr>
            </w:pPr>
            <w:ins w:id="5054" w:author="Suhwan Lim" w:date="2019-05-21T17:46:00Z">
              <w:r>
                <w:rPr>
                  <w:rFonts w:hint="eastAsia"/>
                  <w:lang w:eastAsia="ko-KR"/>
                </w:rPr>
                <w:t>1</w:t>
              </w:r>
            </w:ins>
          </w:p>
        </w:tc>
        <w:tc>
          <w:tcPr>
            <w:tcW w:w="2952" w:type="dxa"/>
          </w:tcPr>
          <w:p w:rsidR="00675BC4" w:rsidRPr="00AE4694" w:rsidRDefault="00675BC4" w:rsidP="00BD23A5">
            <w:pPr>
              <w:pStyle w:val="TAC"/>
              <w:rPr>
                <w:ins w:id="5055" w:author="Suhwan Lim" w:date="2019-05-21T17:46:00Z"/>
                <w:rFonts w:hint="eastAsia"/>
                <w:lang w:eastAsia="ko-KR"/>
              </w:rPr>
            </w:pPr>
            <w:ins w:id="5056" w:author="Suhwan Lim" w:date="2019-05-21T17:46:00Z">
              <w:r>
                <w:rPr>
                  <w:rFonts w:hint="eastAsia"/>
                  <w:lang w:eastAsia="ko-KR"/>
                </w:rPr>
                <w:t>0.3</w:t>
              </w:r>
            </w:ins>
          </w:p>
        </w:tc>
      </w:tr>
      <w:tr w:rsidR="00675BC4" w:rsidRPr="00AE4694" w:rsidTr="00BD23A5">
        <w:trPr>
          <w:jc w:val="center"/>
          <w:ins w:id="5057" w:author="Suhwan Lim" w:date="2019-05-21T17:46:00Z"/>
        </w:trPr>
        <w:tc>
          <w:tcPr>
            <w:tcW w:w="2336" w:type="dxa"/>
            <w:vMerge/>
          </w:tcPr>
          <w:p w:rsidR="00675BC4" w:rsidRPr="00AE4694" w:rsidRDefault="00675BC4" w:rsidP="00BD23A5">
            <w:pPr>
              <w:pStyle w:val="TAH"/>
              <w:rPr>
                <w:ins w:id="5058" w:author="Suhwan Lim" w:date="2019-05-21T17:46:00Z"/>
                <w:rFonts w:cs="Arial"/>
                <w:b w:val="0"/>
                <w:szCs w:val="18"/>
              </w:rPr>
            </w:pPr>
          </w:p>
        </w:tc>
        <w:tc>
          <w:tcPr>
            <w:tcW w:w="2952" w:type="dxa"/>
          </w:tcPr>
          <w:p w:rsidR="00675BC4" w:rsidRPr="00AE4694" w:rsidRDefault="00675BC4" w:rsidP="00BD23A5">
            <w:pPr>
              <w:pStyle w:val="TAC"/>
              <w:rPr>
                <w:ins w:id="5059" w:author="Suhwan Lim" w:date="2019-05-21T17:46:00Z"/>
                <w:rFonts w:hint="eastAsia"/>
                <w:lang w:eastAsia="ko-KR"/>
              </w:rPr>
            </w:pPr>
            <w:ins w:id="5060" w:author="Suhwan Lim" w:date="2019-05-21T17:46:00Z">
              <w:r>
                <w:rPr>
                  <w:lang w:eastAsia="ko-KR"/>
                </w:rPr>
                <w:t>2</w:t>
              </w:r>
              <w:r>
                <w:rPr>
                  <w:rFonts w:hint="eastAsia"/>
                  <w:lang w:eastAsia="ko-KR"/>
                </w:rPr>
                <w:t>1</w:t>
              </w:r>
            </w:ins>
          </w:p>
        </w:tc>
        <w:tc>
          <w:tcPr>
            <w:tcW w:w="2952" w:type="dxa"/>
          </w:tcPr>
          <w:p w:rsidR="00675BC4" w:rsidRPr="00AE4694" w:rsidRDefault="00675BC4" w:rsidP="00BD23A5">
            <w:pPr>
              <w:pStyle w:val="TAC"/>
              <w:rPr>
                <w:ins w:id="5061" w:author="Suhwan Lim" w:date="2019-05-21T17:46:00Z"/>
                <w:rFonts w:hint="eastAsia"/>
                <w:lang w:eastAsia="ko-KR"/>
              </w:rPr>
            </w:pPr>
            <w:ins w:id="5062" w:author="Suhwan Lim" w:date="2019-05-21T17:46:00Z">
              <w:r>
                <w:rPr>
                  <w:rFonts w:hint="eastAsia"/>
                  <w:lang w:eastAsia="ko-KR"/>
                </w:rPr>
                <w:t>0.3</w:t>
              </w:r>
            </w:ins>
          </w:p>
        </w:tc>
      </w:tr>
      <w:tr w:rsidR="00675BC4" w:rsidRPr="00AE4694" w:rsidTr="00BD23A5">
        <w:trPr>
          <w:jc w:val="center"/>
          <w:ins w:id="5063" w:author="Suhwan Lim" w:date="2019-05-21T17:46:00Z"/>
        </w:trPr>
        <w:tc>
          <w:tcPr>
            <w:tcW w:w="2336" w:type="dxa"/>
            <w:vMerge/>
          </w:tcPr>
          <w:p w:rsidR="00675BC4" w:rsidRPr="00AE4694" w:rsidRDefault="00675BC4" w:rsidP="00BD23A5">
            <w:pPr>
              <w:pStyle w:val="TAH"/>
              <w:rPr>
                <w:ins w:id="5064" w:author="Suhwan Lim" w:date="2019-05-21T17:46:00Z"/>
                <w:rFonts w:cs="Arial"/>
                <w:b w:val="0"/>
                <w:szCs w:val="18"/>
              </w:rPr>
            </w:pPr>
          </w:p>
        </w:tc>
        <w:tc>
          <w:tcPr>
            <w:tcW w:w="2952" w:type="dxa"/>
          </w:tcPr>
          <w:p w:rsidR="00675BC4" w:rsidRPr="00AE4694" w:rsidRDefault="00675BC4" w:rsidP="00BD23A5">
            <w:pPr>
              <w:pStyle w:val="TAC"/>
              <w:rPr>
                <w:ins w:id="5065" w:author="Suhwan Lim" w:date="2019-05-21T17:46:00Z"/>
                <w:rFonts w:hint="eastAsia"/>
                <w:lang w:eastAsia="ko-KR"/>
              </w:rPr>
            </w:pPr>
            <w:ins w:id="5066" w:author="Suhwan Lim" w:date="2019-05-21T17:46: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067" w:author="Suhwan Lim" w:date="2019-05-21T17:46:00Z"/>
                <w:rFonts w:hint="eastAsia"/>
                <w:lang w:eastAsia="ko-KR"/>
              </w:rPr>
            </w:pPr>
            <w:ins w:id="5068" w:author="Suhwan Lim" w:date="2019-05-21T17:46:00Z">
              <w:r>
                <w:rPr>
                  <w:rFonts w:hint="eastAsia"/>
                  <w:lang w:eastAsia="ko-KR"/>
                </w:rPr>
                <w:t>0.8</w:t>
              </w:r>
            </w:ins>
          </w:p>
        </w:tc>
      </w:tr>
      <w:tr w:rsidR="00675BC4" w:rsidTr="00BD23A5">
        <w:trPr>
          <w:jc w:val="center"/>
          <w:ins w:id="5069" w:author="Suhwan Lim" w:date="2019-05-21T17:46:00Z"/>
        </w:trPr>
        <w:tc>
          <w:tcPr>
            <w:tcW w:w="2336" w:type="dxa"/>
            <w:vMerge w:val="restart"/>
            <w:vAlign w:val="center"/>
          </w:tcPr>
          <w:p w:rsidR="00675BC4" w:rsidRPr="00AE4694" w:rsidRDefault="00675BC4" w:rsidP="00BD23A5">
            <w:pPr>
              <w:pStyle w:val="TAH"/>
              <w:rPr>
                <w:ins w:id="5070" w:author="Suhwan Lim" w:date="2019-05-21T17:46:00Z"/>
                <w:rFonts w:cs="Arial"/>
                <w:b w:val="0"/>
                <w:szCs w:val="18"/>
              </w:rPr>
            </w:pPr>
            <w:ins w:id="5071" w:author="Suhwan Lim" w:date="2019-05-21T17:46:00Z">
              <w:r>
                <w:rPr>
                  <w:rFonts w:cs="Arial" w:hint="eastAsia"/>
                  <w:b w:val="0"/>
                  <w:szCs w:val="18"/>
                  <w:lang w:eastAsia="ko-KR"/>
                </w:rPr>
                <w:t>DC_1-21_n78-n79</w:t>
              </w:r>
            </w:ins>
          </w:p>
        </w:tc>
        <w:tc>
          <w:tcPr>
            <w:tcW w:w="2952" w:type="dxa"/>
          </w:tcPr>
          <w:p w:rsidR="00675BC4" w:rsidRDefault="00675BC4" w:rsidP="00BD23A5">
            <w:pPr>
              <w:pStyle w:val="TAC"/>
              <w:rPr>
                <w:ins w:id="5072" w:author="Suhwan Lim" w:date="2019-05-21T17:46:00Z"/>
                <w:lang w:eastAsia="ko-KR"/>
              </w:rPr>
            </w:pPr>
            <w:ins w:id="5073" w:author="Suhwan Lim" w:date="2019-05-21T17:46:00Z">
              <w:r>
                <w:rPr>
                  <w:rFonts w:hint="eastAsia"/>
                  <w:lang w:eastAsia="ko-KR"/>
                </w:rPr>
                <w:t>1</w:t>
              </w:r>
            </w:ins>
          </w:p>
        </w:tc>
        <w:tc>
          <w:tcPr>
            <w:tcW w:w="2952" w:type="dxa"/>
          </w:tcPr>
          <w:p w:rsidR="00675BC4" w:rsidRDefault="00675BC4" w:rsidP="00BD23A5">
            <w:pPr>
              <w:pStyle w:val="TAC"/>
              <w:rPr>
                <w:ins w:id="5074" w:author="Suhwan Lim" w:date="2019-05-21T17:46:00Z"/>
                <w:rFonts w:hint="eastAsia"/>
                <w:lang w:eastAsia="ko-KR"/>
              </w:rPr>
            </w:pPr>
            <w:ins w:id="5075" w:author="Suhwan Lim" w:date="2019-05-21T17:46:00Z">
              <w:r>
                <w:rPr>
                  <w:rFonts w:hint="eastAsia"/>
                  <w:lang w:eastAsia="ko-KR"/>
                </w:rPr>
                <w:t>0.3</w:t>
              </w:r>
            </w:ins>
          </w:p>
        </w:tc>
      </w:tr>
      <w:tr w:rsidR="00675BC4" w:rsidTr="00BD23A5">
        <w:trPr>
          <w:jc w:val="center"/>
          <w:ins w:id="5076" w:author="Suhwan Lim" w:date="2019-05-21T17:46:00Z"/>
        </w:trPr>
        <w:tc>
          <w:tcPr>
            <w:tcW w:w="2336" w:type="dxa"/>
            <w:vMerge/>
          </w:tcPr>
          <w:p w:rsidR="00675BC4" w:rsidRPr="00AE4694" w:rsidRDefault="00675BC4" w:rsidP="00BD23A5">
            <w:pPr>
              <w:pStyle w:val="TAH"/>
              <w:rPr>
                <w:ins w:id="5077" w:author="Suhwan Lim" w:date="2019-05-21T17:46:00Z"/>
                <w:rFonts w:cs="Arial"/>
                <w:b w:val="0"/>
                <w:szCs w:val="18"/>
              </w:rPr>
            </w:pPr>
          </w:p>
        </w:tc>
        <w:tc>
          <w:tcPr>
            <w:tcW w:w="2952" w:type="dxa"/>
          </w:tcPr>
          <w:p w:rsidR="00675BC4" w:rsidRDefault="00675BC4" w:rsidP="00BD23A5">
            <w:pPr>
              <w:pStyle w:val="TAC"/>
              <w:rPr>
                <w:ins w:id="5078" w:author="Suhwan Lim" w:date="2019-05-21T17:46:00Z"/>
                <w:lang w:eastAsia="ko-KR"/>
              </w:rPr>
            </w:pPr>
            <w:ins w:id="5079" w:author="Suhwan Lim" w:date="2019-05-21T17:46:00Z">
              <w:r>
                <w:rPr>
                  <w:lang w:eastAsia="ko-KR"/>
                </w:rPr>
                <w:t>2</w:t>
              </w:r>
              <w:r>
                <w:rPr>
                  <w:rFonts w:hint="eastAsia"/>
                  <w:lang w:eastAsia="ko-KR"/>
                </w:rPr>
                <w:t>1</w:t>
              </w:r>
            </w:ins>
          </w:p>
        </w:tc>
        <w:tc>
          <w:tcPr>
            <w:tcW w:w="2952" w:type="dxa"/>
          </w:tcPr>
          <w:p w:rsidR="00675BC4" w:rsidRDefault="00675BC4" w:rsidP="00BD23A5">
            <w:pPr>
              <w:pStyle w:val="TAC"/>
              <w:rPr>
                <w:ins w:id="5080" w:author="Suhwan Lim" w:date="2019-05-21T17:46:00Z"/>
                <w:rFonts w:hint="eastAsia"/>
                <w:lang w:eastAsia="ko-KR"/>
              </w:rPr>
            </w:pPr>
            <w:ins w:id="5081" w:author="Suhwan Lim" w:date="2019-05-21T17:46:00Z">
              <w:r>
                <w:rPr>
                  <w:rFonts w:hint="eastAsia"/>
                  <w:lang w:eastAsia="ko-KR"/>
                </w:rPr>
                <w:t>0.3</w:t>
              </w:r>
            </w:ins>
          </w:p>
        </w:tc>
      </w:tr>
      <w:tr w:rsidR="00675BC4" w:rsidTr="00BD23A5">
        <w:trPr>
          <w:jc w:val="center"/>
          <w:ins w:id="5082" w:author="Suhwan Lim" w:date="2019-05-21T17:46:00Z"/>
        </w:trPr>
        <w:tc>
          <w:tcPr>
            <w:tcW w:w="2336" w:type="dxa"/>
            <w:vMerge/>
          </w:tcPr>
          <w:p w:rsidR="00675BC4" w:rsidRPr="00AE4694" w:rsidRDefault="00675BC4" w:rsidP="00BD23A5">
            <w:pPr>
              <w:pStyle w:val="TAH"/>
              <w:rPr>
                <w:ins w:id="5083" w:author="Suhwan Lim" w:date="2019-05-21T17:46:00Z"/>
                <w:rFonts w:cs="Arial"/>
                <w:b w:val="0"/>
                <w:szCs w:val="18"/>
              </w:rPr>
            </w:pPr>
          </w:p>
        </w:tc>
        <w:tc>
          <w:tcPr>
            <w:tcW w:w="2952" w:type="dxa"/>
          </w:tcPr>
          <w:p w:rsidR="00675BC4" w:rsidRDefault="00675BC4" w:rsidP="00BD23A5">
            <w:pPr>
              <w:pStyle w:val="TAC"/>
              <w:rPr>
                <w:ins w:id="5084" w:author="Suhwan Lim" w:date="2019-05-21T17:46:00Z"/>
                <w:lang w:eastAsia="ko-KR"/>
              </w:rPr>
            </w:pPr>
            <w:ins w:id="5085" w:author="Suhwan Lim" w:date="2019-05-21T17:46: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086" w:author="Suhwan Lim" w:date="2019-05-21T17:46:00Z"/>
                <w:rFonts w:hint="eastAsia"/>
                <w:lang w:eastAsia="ko-KR"/>
              </w:rPr>
            </w:pPr>
            <w:ins w:id="5087" w:author="Suhwan Lim" w:date="2019-05-21T17:46: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rsidR="008F27E3" w:rsidRPr="00AE4694" w:rsidRDefault="008F27E3" w:rsidP="00AD21D3">
            <w:pPr>
              <w:pStyle w:val="TAC"/>
              <w:rPr>
                <w:lang w:eastAsia="ja-JP"/>
              </w:rPr>
            </w:pPr>
            <w:r w:rsidRPr="00AE4694">
              <w:rPr>
                <w:rFonts w:cs="Arial"/>
                <w:szCs w:val="18"/>
                <w:lang w:eastAsia="ja-JP"/>
              </w:rPr>
              <w:t>1</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rsidR="008F27E3" w:rsidRPr="00AE4694" w:rsidRDefault="008F27E3" w:rsidP="00AD21D3">
            <w:pPr>
              <w:pStyle w:val="TAC"/>
              <w:rPr>
                <w:lang w:eastAsia="ja-JP"/>
              </w:rPr>
            </w:pPr>
            <w:r w:rsidRPr="00AE4694">
              <w:rPr>
                <w:rFonts w:cs="Arial"/>
                <w:szCs w:val="18"/>
                <w:lang w:eastAsia="ja-JP"/>
              </w:rPr>
              <w:t>1</w:t>
            </w:r>
          </w:p>
        </w:tc>
        <w:tc>
          <w:tcPr>
            <w:tcW w:w="2952" w:type="dxa"/>
            <w:vAlign w:val="center"/>
          </w:tcPr>
          <w:p w:rsidR="008F27E3" w:rsidRPr="00AE4694" w:rsidRDefault="008F27E3" w:rsidP="00AD21D3">
            <w:pPr>
              <w:pStyle w:val="TAC"/>
            </w:pPr>
            <w:r w:rsidRPr="00AE4694">
              <w:rPr>
                <w:rFonts w:cs="Arial" w:hint="eastAsia"/>
                <w:szCs w:val="18"/>
                <w:lang w:eastAsia="ja-JP"/>
              </w:rPr>
              <w:t>0.</w:t>
            </w:r>
            <w:r w:rsidRPr="00AE4694">
              <w:rPr>
                <w:rFonts w:cs="Arial"/>
                <w:szCs w:val="18"/>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rsidR="008F27E3" w:rsidRPr="00AE4694" w:rsidRDefault="008F27E3" w:rsidP="00AD21D3">
            <w:pPr>
              <w:pStyle w:val="TAC"/>
              <w:rPr>
                <w:lang w:eastAsia="ja-JP"/>
              </w:rPr>
            </w:pPr>
            <w:r w:rsidRPr="00AE4694">
              <w:rPr>
                <w:rFonts w:cs="Arial"/>
                <w:szCs w:val="18"/>
                <w:lang w:eastAsia="ja-JP"/>
              </w:rPr>
              <w:t>1</w:t>
            </w:r>
          </w:p>
        </w:tc>
        <w:tc>
          <w:tcPr>
            <w:tcW w:w="2952" w:type="dxa"/>
            <w:vAlign w:val="center"/>
          </w:tcPr>
          <w:p w:rsidR="008F27E3" w:rsidRPr="00AE4694" w:rsidRDefault="008F27E3" w:rsidP="00AD21D3">
            <w:pPr>
              <w:pStyle w:val="TAC"/>
            </w:pPr>
            <w:r w:rsidRPr="00AE4694">
              <w:rPr>
                <w:rFonts w:cs="Arial" w:hint="eastAsia"/>
                <w:szCs w:val="18"/>
                <w:lang w:eastAsia="ja-JP"/>
              </w:rPr>
              <w:t>0.</w:t>
            </w:r>
            <w:r w:rsidRPr="00AE4694">
              <w:rPr>
                <w:rFonts w:cs="Arial"/>
                <w:szCs w:val="18"/>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rsidR="008F27E3" w:rsidRPr="00AE4694" w:rsidRDefault="008F27E3" w:rsidP="00AD21D3">
            <w:pPr>
              <w:pStyle w:val="TAC"/>
              <w:rPr>
                <w:lang w:eastAsia="ja-JP"/>
              </w:rPr>
            </w:pPr>
            <w:r w:rsidRPr="00AE4694">
              <w:rPr>
                <w:rFonts w:cs="Arial" w:hint="eastAsia"/>
                <w:lang w:eastAsia="ja-JP"/>
              </w:rPr>
              <w:t>1</w:t>
            </w:r>
          </w:p>
        </w:tc>
        <w:tc>
          <w:tcPr>
            <w:tcW w:w="2952" w:type="dxa"/>
            <w:vAlign w:val="center"/>
          </w:tcPr>
          <w:p w:rsidR="008F27E3" w:rsidRPr="00AE4694" w:rsidRDefault="008F27E3" w:rsidP="00AD21D3">
            <w:pPr>
              <w:pStyle w:val="TAC"/>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rsidR="008F27E3" w:rsidRPr="00AE4694" w:rsidRDefault="008F27E3" w:rsidP="00AD21D3">
            <w:pPr>
              <w:pStyle w:val="TAC"/>
              <w:rPr>
                <w:lang w:eastAsia="ja-JP"/>
              </w:rPr>
            </w:pPr>
            <w:r w:rsidRPr="00AE4694">
              <w:rPr>
                <w:rFonts w:cs="Arial" w:hint="eastAsia"/>
                <w:lang w:eastAsia="ja-JP"/>
              </w:rPr>
              <w:t>1</w:t>
            </w:r>
          </w:p>
        </w:tc>
        <w:tc>
          <w:tcPr>
            <w:tcW w:w="2952" w:type="dxa"/>
            <w:vAlign w:val="center"/>
          </w:tcPr>
          <w:p w:rsidR="008F27E3" w:rsidRPr="00AE4694" w:rsidRDefault="008F27E3" w:rsidP="00AD21D3">
            <w:pPr>
              <w:pStyle w:val="TAC"/>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DC_1-41-42_n79</w:t>
            </w:r>
          </w:p>
        </w:tc>
        <w:tc>
          <w:tcPr>
            <w:tcW w:w="2952" w:type="dxa"/>
          </w:tcPr>
          <w:p w:rsidR="008F27E3" w:rsidRPr="00AE4694" w:rsidRDefault="008F27E3" w:rsidP="00AD21D3">
            <w:pPr>
              <w:pStyle w:val="TAC"/>
              <w:rPr>
                <w:rFonts w:cs="Arial"/>
                <w:lang w:eastAsia="ja-JP"/>
              </w:rPr>
            </w:pPr>
            <w:r w:rsidRPr="00AE4694">
              <w:t>1</w:t>
            </w:r>
          </w:p>
        </w:tc>
        <w:tc>
          <w:tcPr>
            <w:tcW w:w="2952" w:type="dxa"/>
          </w:tcPr>
          <w:p w:rsidR="008F27E3" w:rsidRPr="00AE4694" w:rsidRDefault="008F27E3" w:rsidP="00AD21D3">
            <w:pPr>
              <w:pStyle w:val="TAC"/>
              <w:rPr>
                <w:rFonts w:cs="Arial"/>
                <w:lang w:eastAsia="ja-JP"/>
              </w:rPr>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rFonts w:cs="Arial"/>
                <w:lang w:eastAsia="ja-JP"/>
              </w:rPr>
            </w:pPr>
            <w:r w:rsidRPr="00AE4694">
              <w:t>41</w:t>
            </w:r>
          </w:p>
        </w:tc>
        <w:tc>
          <w:tcPr>
            <w:tcW w:w="2952" w:type="dxa"/>
          </w:tcPr>
          <w:p w:rsidR="008F27E3" w:rsidRPr="00AE4694" w:rsidRDefault="008F27E3" w:rsidP="00AD21D3">
            <w:pPr>
              <w:pStyle w:val="TAC"/>
              <w:rPr>
                <w:rFonts w:cs="Arial"/>
                <w:lang w:eastAsia="ja-JP"/>
              </w:rPr>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rFonts w:cs="Arial"/>
                <w:lang w:eastAsia="ja-JP"/>
              </w:rPr>
            </w:pPr>
            <w:r w:rsidRPr="00AE4694">
              <w:t>42</w:t>
            </w:r>
          </w:p>
        </w:tc>
        <w:tc>
          <w:tcPr>
            <w:tcW w:w="2952" w:type="dxa"/>
          </w:tcPr>
          <w:p w:rsidR="008F27E3" w:rsidRPr="00AE4694" w:rsidRDefault="008F27E3" w:rsidP="00AD21D3">
            <w:pPr>
              <w:pStyle w:val="TAC"/>
              <w:rPr>
                <w:rFonts w:cs="Arial"/>
                <w:lang w:eastAsia="ja-JP"/>
              </w:rPr>
            </w:pPr>
            <w:r w:rsidRPr="00AE4694">
              <w:t>0.8</w:t>
            </w:r>
          </w:p>
        </w:tc>
      </w:tr>
      <w:tr w:rsidR="00675BC4" w:rsidRPr="00AE4694" w:rsidTr="00BD23A5">
        <w:trPr>
          <w:jc w:val="center"/>
          <w:ins w:id="5088" w:author="Suhwan Lim" w:date="2019-05-21T17:47:00Z"/>
        </w:trPr>
        <w:tc>
          <w:tcPr>
            <w:tcW w:w="2336" w:type="dxa"/>
            <w:vMerge w:val="restart"/>
            <w:vAlign w:val="center"/>
          </w:tcPr>
          <w:p w:rsidR="00675BC4" w:rsidRPr="00AE4694" w:rsidRDefault="00675BC4" w:rsidP="00BD23A5">
            <w:pPr>
              <w:pStyle w:val="TAH"/>
              <w:rPr>
                <w:ins w:id="5089" w:author="Suhwan Lim" w:date="2019-05-21T17:47:00Z"/>
                <w:rFonts w:cs="Arial" w:hint="eastAsia"/>
                <w:b w:val="0"/>
                <w:szCs w:val="18"/>
                <w:lang w:eastAsia="ko-KR"/>
              </w:rPr>
            </w:pPr>
            <w:ins w:id="5090" w:author="Suhwan Lim" w:date="2019-05-21T17:47:00Z">
              <w:r>
                <w:rPr>
                  <w:rFonts w:cs="Arial" w:hint="eastAsia"/>
                  <w:b w:val="0"/>
                  <w:szCs w:val="18"/>
                  <w:lang w:eastAsia="ko-KR"/>
                </w:rPr>
                <w:t>DC_1-42_n77-n79</w:t>
              </w:r>
            </w:ins>
          </w:p>
        </w:tc>
        <w:tc>
          <w:tcPr>
            <w:tcW w:w="2952" w:type="dxa"/>
          </w:tcPr>
          <w:p w:rsidR="00675BC4" w:rsidRPr="00AE4694" w:rsidRDefault="00675BC4" w:rsidP="00BD23A5">
            <w:pPr>
              <w:pStyle w:val="TAC"/>
              <w:rPr>
                <w:ins w:id="5091" w:author="Suhwan Lim" w:date="2019-05-21T17:47:00Z"/>
                <w:rFonts w:hint="eastAsia"/>
                <w:lang w:eastAsia="ko-KR"/>
              </w:rPr>
            </w:pPr>
            <w:ins w:id="5092" w:author="Suhwan Lim" w:date="2019-05-21T17:47:00Z">
              <w:r>
                <w:rPr>
                  <w:rFonts w:hint="eastAsia"/>
                  <w:lang w:eastAsia="ko-KR"/>
                </w:rPr>
                <w:t>1</w:t>
              </w:r>
            </w:ins>
          </w:p>
        </w:tc>
        <w:tc>
          <w:tcPr>
            <w:tcW w:w="2952" w:type="dxa"/>
          </w:tcPr>
          <w:p w:rsidR="00675BC4" w:rsidRPr="00AE4694" w:rsidRDefault="00675BC4" w:rsidP="00BD23A5">
            <w:pPr>
              <w:pStyle w:val="TAC"/>
              <w:rPr>
                <w:ins w:id="5093" w:author="Suhwan Lim" w:date="2019-05-21T17:47:00Z"/>
                <w:rFonts w:hint="eastAsia"/>
                <w:lang w:eastAsia="ko-KR"/>
              </w:rPr>
            </w:pPr>
            <w:ins w:id="5094" w:author="Suhwan Lim" w:date="2019-05-21T17:47:00Z">
              <w:r>
                <w:rPr>
                  <w:rFonts w:hint="eastAsia"/>
                  <w:lang w:eastAsia="ko-KR"/>
                </w:rPr>
                <w:t>0.6</w:t>
              </w:r>
            </w:ins>
          </w:p>
        </w:tc>
      </w:tr>
      <w:tr w:rsidR="00675BC4" w:rsidRPr="00AE4694" w:rsidTr="00BD23A5">
        <w:trPr>
          <w:jc w:val="center"/>
          <w:ins w:id="5095" w:author="Suhwan Lim" w:date="2019-05-21T17:47:00Z"/>
        </w:trPr>
        <w:tc>
          <w:tcPr>
            <w:tcW w:w="2336" w:type="dxa"/>
            <w:vMerge/>
          </w:tcPr>
          <w:p w:rsidR="00675BC4" w:rsidRPr="00AE4694" w:rsidRDefault="00675BC4" w:rsidP="00BD23A5">
            <w:pPr>
              <w:pStyle w:val="TAH"/>
              <w:rPr>
                <w:ins w:id="5096" w:author="Suhwan Lim" w:date="2019-05-21T17:47:00Z"/>
                <w:rFonts w:cs="Arial"/>
                <w:b w:val="0"/>
                <w:szCs w:val="18"/>
              </w:rPr>
            </w:pPr>
          </w:p>
        </w:tc>
        <w:tc>
          <w:tcPr>
            <w:tcW w:w="2952" w:type="dxa"/>
          </w:tcPr>
          <w:p w:rsidR="00675BC4" w:rsidRPr="00AE4694" w:rsidRDefault="00675BC4" w:rsidP="00BD23A5">
            <w:pPr>
              <w:pStyle w:val="TAC"/>
              <w:rPr>
                <w:ins w:id="5097" w:author="Suhwan Lim" w:date="2019-05-21T17:47:00Z"/>
                <w:rFonts w:hint="eastAsia"/>
                <w:lang w:eastAsia="ko-KR"/>
              </w:rPr>
            </w:pPr>
            <w:ins w:id="5098" w:author="Suhwan Lim" w:date="2019-05-21T17:47:00Z">
              <w:r>
                <w:rPr>
                  <w:lang w:eastAsia="ko-KR"/>
                </w:rPr>
                <w:t>42</w:t>
              </w:r>
            </w:ins>
          </w:p>
        </w:tc>
        <w:tc>
          <w:tcPr>
            <w:tcW w:w="2952" w:type="dxa"/>
          </w:tcPr>
          <w:p w:rsidR="00675BC4" w:rsidRPr="00AE4694" w:rsidRDefault="00675BC4" w:rsidP="00BD23A5">
            <w:pPr>
              <w:pStyle w:val="TAC"/>
              <w:rPr>
                <w:ins w:id="5099" w:author="Suhwan Lim" w:date="2019-05-21T17:47:00Z"/>
                <w:rFonts w:hint="eastAsia"/>
                <w:lang w:eastAsia="ko-KR"/>
              </w:rPr>
            </w:pPr>
            <w:ins w:id="5100" w:author="Suhwan Lim" w:date="2019-05-21T17:47:00Z">
              <w:r>
                <w:rPr>
                  <w:rFonts w:hint="eastAsia"/>
                  <w:lang w:eastAsia="ko-KR"/>
                </w:rPr>
                <w:t>0.8</w:t>
              </w:r>
            </w:ins>
          </w:p>
        </w:tc>
      </w:tr>
      <w:tr w:rsidR="00675BC4" w:rsidRPr="00AE4694" w:rsidTr="00BD23A5">
        <w:trPr>
          <w:jc w:val="center"/>
          <w:ins w:id="5101" w:author="Suhwan Lim" w:date="2019-05-21T17:47:00Z"/>
        </w:trPr>
        <w:tc>
          <w:tcPr>
            <w:tcW w:w="2336" w:type="dxa"/>
            <w:vMerge/>
          </w:tcPr>
          <w:p w:rsidR="00675BC4" w:rsidRPr="00AE4694" w:rsidRDefault="00675BC4" w:rsidP="00BD23A5">
            <w:pPr>
              <w:pStyle w:val="TAH"/>
              <w:rPr>
                <w:ins w:id="5102" w:author="Suhwan Lim" w:date="2019-05-21T17:47:00Z"/>
                <w:rFonts w:cs="Arial"/>
                <w:b w:val="0"/>
                <w:szCs w:val="18"/>
              </w:rPr>
            </w:pPr>
          </w:p>
        </w:tc>
        <w:tc>
          <w:tcPr>
            <w:tcW w:w="2952" w:type="dxa"/>
          </w:tcPr>
          <w:p w:rsidR="00675BC4" w:rsidRPr="00AE4694" w:rsidRDefault="00675BC4" w:rsidP="00BD23A5">
            <w:pPr>
              <w:pStyle w:val="TAC"/>
              <w:rPr>
                <w:ins w:id="5103" w:author="Suhwan Lim" w:date="2019-05-21T17:47:00Z"/>
                <w:rFonts w:hint="eastAsia"/>
                <w:lang w:eastAsia="ko-KR"/>
              </w:rPr>
            </w:pPr>
            <w:ins w:id="5104" w:author="Suhwan Lim" w:date="2019-05-21T17:47: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105" w:author="Suhwan Lim" w:date="2019-05-21T17:47:00Z"/>
                <w:rFonts w:hint="eastAsia"/>
                <w:lang w:eastAsia="ko-KR"/>
              </w:rPr>
            </w:pPr>
            <w:ins w:id="5106" w:author="Suhwan Lim" w:date="2019-05-21T17:47:00Z">
              <w:r>
                <w:rPr>
                  <w:rFonts w:hint="eastAsia"/>
                  <w:lang w:eastAsia="ko-KR"/>
                </w:rPr>
                <w:t>0.8</w:t>
              </w:r>
            </w:ins>
          </w:p>
        </w:tc>
      </w:tr>
      <w:tr w:rsidR="00675BC4" w:rsidTr="00BD23A5">
        <w:trPr>
          <w:jc w:val="center"/>
          <w:ins w:id="5107" w:author="Suhwan Lim" w:date="2019-05-21T17:47:00Z"/>
        </w:trPr>
        <w:tc>
          <w:tcPr>
            <w:tcW w:w="2336" w:type="dxa"/>
            <w:vMerge w:val="restart"/>
            <w:vAlign w:val="center"/>
          </w:tcPr>
          <w:p w:rsidR="00675BC4" w:rsidRPr="00AE4694" w:rsidRDefault="00675BC4" w:rsidP="00BD23A5">
            <w:pPr>
              <w:pStyle w:val="TAH"/>
              <w:rPr>
                <w:ins w:id="5108" w:author="Suhwan Lim" w:date="2019-05-21T17:47:00Z"/>
                <w:rFonts w:cs="Arial"/>
                <w:b w:val="0"/>
                <w:szCs w:val="18"/>
              </w:rPr>
            </w:pPr>
            <w:ins w:id="5109" w:author="Suhwan Lim" w:date="2019-05-21T17:47:00Z">
              <w:r>
                <w:rPr>
                  <w:rFonts w:cs="Arial" w:hint="eastAsia"/>
                  <w:b w:val="0"/>
                  <w:szCs w:val="18"/>
                  <w:lang w:eastAsia="ko-KR"/>
                </w:rPr>
                <w:t>DC_1-42_n78-n79</w:t>
              </w:r>
            </w:ins>
          </w:p>
        </w:tc>
        <w:tc>
          <w:tcPr>
            <w:tcW w:w="2952" w:type="dxa"/>
          </w:tcPr>
          <w:p w:rsidR="00675BC4" w:rsidRDefault="00675BC4" w:rsidP="00BD23A5">
            <w:pPr>
              <w:pStyle w:val="TAC"/>
              <w:rPr>
                <w:ins w:id="5110" w:author="Suhwan Lim" w:date="2019-05-21T17:47:00Z"/>
                <w:lang w:eastAsia="ko-KR"/>
              </w:rPr>
            </w:pPr>
            <w:ins w:id="5111" w:author="Suhwan Lim" w:date="2019-05-21T17:47:00Z">
              <w:r>
                <w:rPr>
                  <w:rFonts w:hint="eastAsia"/>
                  <w:lang w:eastAsia="ko-KR"/>
                </w:rPr>
                <w:t>1</w:t>
              </w:r>
            </w:ins>
          </w:p>
        </w:tc>
        <w:tc>
          <w:tcPr>
            <w:tcW w:w="2952" w:type="dxa"/>
          </w:tcPr>
          <w:p w:rsidR="00675BC4" w:rsidRDefault="00675BC4" w:rsidP="00BD23A5">
            <w:pPr>
              <w:pStyle w:val="TAC"/>
              <w:rPr>
                <w:ins w:id="5112" w:author="Suhwan Lim" w:date="2019-05-21T17:47:00Z"/>
                <w:rFonts w:hint="eastAsia"/>
                <w:lang w:eastAsia="ko-KR"/>
              </w:rPr>
            </w:pPr>
            <w:ins w:id="5113" w:author="Suhwan Lim" w:date="2019-05-21T17:47:00Z">
              <w:r>
                <w:rPr>
                  <w:rFonts w:hint="eastAsia"/>
                  <w:lang w:eastAsia="ko-KR"/>
                </w:rPr>
                <w:t>0.3</w:t>
              </w:r>
            </w:ins>
          </w:p>
        </w:tc>
      </w:tr>
      <w:tr w:rsidR="00675BC4" w:rsidTr="00BD23A5">
        <w:trPr>
          <w:jc w:val="center"/>
          <w:ins w:id="5114" w:author="Suhwan Lim" w:date="2019-05-21T17:47:00Z"/>
        </w:trPr>
        <w:tc>
          <w:tcPr>
            <w:tcW w:w="2336" w:type="dxa"/>
            <w:vMerge/>
          </w:tcPr>
          <w:p w:rsidR="00675BC4" w:rsidRPr="00AE4694" w:rsidRDefault="00675BC4" w:rsidP="00BD23A5">
            <w:pPr>
              <w:pStyle w:val="TAH"/>
              <w:rPr>
                <w:ins w:id="5115" w:author="Suhwan Lim" w:date="2019-05-21T17:47:00Z"/>
                <w:rFonts w:cs="Arial"/>
                <w:b w:val="0"/>
                <w:szCs w:val="18"/>
              </w:rPr>
            </w:pPr>
          </w:p>
        </w:tc>
        <w:tc>
          <w:tcPr>
            <w:tcW w:w="2952" w:type="dxa"/>
          </w:tcPr>
          <w:p w:rsidR="00675BC4" w:rsidRDefault="00675BC4" w:rsidP="00BD23A5">
            <w:pPr>
              <w:pStyle w:val="TAC"/>
              <w:rPr>
                <w:ins w:id="5116" w:author="Suhwan Lim" w:date="2019-05-21T17:47:00Z"/>
                <w:lang w:eastAsia="ko-KR"/>
              </w:rPr>
            </w:pPr>
            <w:ins w:id="5117" w:author="Suhwan Lim" w:date="2019-05-21T17:47:00Z">
              <w:r>
                <w:rPr>
                  <w:lang w:eastAsia="ko-KR"/>
                </w:rPr>
                <w:t>42</w:t>
              </w:r>
            </w:ins>
          </w:p>
        </w:tc>
        <w:tc>
          <w:tcPr>
            <w:tcW w:w="2952" w:type="dxa"/>
          </w:tcPr>
          <w:p w:rsidR="00675BC4" w:rsidRDefault="00675BC4" w:rsidP="00BD23A5">
            <w:pPr>
              <w:pStyle w:val="TAC"/>
              <w:rPr>
                <w:ins w:id="5118" w:author="Suhwan Lim" w:date="2019-05-21T17:47:00Z"/>
                <w:rFonts w:hint="eastAsia"/>
                <w:lang w:eastAsia="ko-KR"/>
              </w:rPr>
            </w:pPr>
            <w:ins w:id="5119" w:author="Suhwan Lim" w:date="2019-05-21T17:47:00Z">
              <w:r>
                <w:rPr>
                  <w:rFonts w:hint="eastAsia"/>
                  <w:lang w:eastAsia="ko-KR"/>
                </w:rPr>
                <w:t>0.8</w:t>
              </w:r>
            </w:ins>
          </w:p>
        </w:tc>
      </w:tr>
      <w:tr w:rsidR="00675BC4" w:rsidTr="00BD23A5">
        <w:trPr>
          <w:jc w:val="center"/>
          <w:ins w:id="5120" w:author="Suhwan Lim" w:date="2019-05-21T17:47:00Z"/>
        </w:trPr>
        <w:tc>
          <w:tcPr>
            <w:tcW w:w="2336" w:type="dxa"/>
            <w:vMerge/>
          </w:tcPr>
          <w:p w:rsidR="00675BC4" w:rsidRPr="00AE4694" w:rsidRDefault="00675BC4" w:rsidP="00BD23A5">
            <w:pPr>
              <w:pStyle w:val="TAH"/>
              <w:rPr>
                <w:ins w:id="5121" w:author="Suhwan Lim" w:date="2019-05-21T17:47:00Z"/>
                <w:rFonts w:cs="Arial"/>
                <w:b w:val="0"/>
                <w:szCs w:val="18"/>
              </w:rPr>
            </w:pPr>
          </w:p>
        </w:tc>
        <w:tc>
          <w:tcPr>
            <w:tcW w:w="2952" w:type="dxa"/>
          </w:tcPr>
          <w:p w:rsidR="00675BC4" w:rsidRDefault="00675BC4" w:rsidP="00BD23A5">
            <w:pPr>
              <w:pStyle w:val="TAC"/>
              <w:rPr>
                <w:ins w:id="5122" w:author="Suhwan Lim" w:date="2019-05-21T17:47:00Z"/>
                <w:lang w:eastAsia="ko-KR"/>
              </w:rPr>
            </w:pPr>
            <w:ins w:id="5123" w:author="Suhwan Lim" w:date="2019-05-21T17:47: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124" w:author="Suhwan Lim" w:date="2019-05-21T17:47:00Z"/>
                <w:rFonts w:hint="eastAsia"/>
                <w:lang w:eastAsia="ko-KR"/>
              </w:rPr>
            </w:pPr>
            <w:ins w:id="5125" w:author="Suhwan Lim" w:date="2019-05-21T17:47: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b/>
                <w:szCs w:val="18"/>
              </w:rPr>
            </w:pPr>
            <w:r w:rsidRPr="00AE4694">
              <w:t>DC_2-66-(n)71</w:t>
            </w:r>
          </w:p>
        </w:tc>
        <w:tc>
          <w:tcPr>
            <w:tcW w:w="2952" w:type="dxa"/>
          </w:tcPr>
          <w:p w:rsidR="008F27E3" w:rsidRPr="00AE4694" w:rsidRDefault="008F27E3" w:rsidP="00AD21D3">
            <w:pPr>
              <w:pStyle w:val="TAC"/>
            </w:pPr>
            <w:r w:rsidRPr="00AE4694">
              <w:t>2</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b/>
                <w:szCs w:val="18"/>
              </w:rPr>
            </w:pPr>
          </w:p>
        </w:tc>
        <w:tc>
          <w:tcPr>
            <w:tcW w:w="2952" w:type="dxa"/>
          </w:tcPr>
          <w:p w:rsidR="008F27E3" w:rsidRPr="00AE4694" w:rsidRDefault="008F27E3" w:rsidP="00AD21D3">
            <w:pPr>
              <w:pStyle w:val="TAC"/>
            </w:pPr>
            <w:r w:rsidRPr="00AE4694">
              <w:t>66</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b/>
                <w:szCs w:val="18"/>
              </w:rPr>
            </w:pPr>
          </w:p>
        </w:tc>
        <w:tc>
          <w:tcPr>
            <w:tcW w:w="2952" w:type="dxa"/>
          </w:tcPr>
          <w:p w:rsidR="008F27E3" w:rsidRPr="00AE4694" w:rsidRDefault="008F27E3" w:rsidP="00AD21D3">
            <w:pPr>
              <w:pStyle w:val="TAC"/>
            </w:pPr>
            <w:r w:rsidRPr="00AE4694">
              <w:t>71</w:t>
            </w:r>
          </w:p>
        </w:tc>
        <w:tc>
          <w:tcPr>
            <w:tcW w:w="2952" w:type="dxa"/>
            <w:vMerge w:val="restart"/>
            <w:vAlign w:val="center"/>
          </w:tcPr>
          <w:p w:rsidR="008F27E3" w:rsidRPr="00AE4694" w:rsidRDefault="008F27E3" w:rsidP="00AD21D3">
            <w:pPr>
              <w:pStyle w:val="TAC"/>
            </w:pPr>
            <w:r w:rsidRPr="00AE4694">
              <w:t>0.3</w:t>
            </w:r>
          </w:p>
        </w:tc>
      </w:tr>
      <w:tr w:rsidR="008F27E3" w:rsidRPr="00AE4694" w:rsidTr="00AD21D3">
        <w:trPr>
          <w:jc w:val="center"/>
        </w:trPr>
        <w:tc>
          <w:tcPr>
            <w:tcW w:w="2336" w:type="dxa"/>
            <w:vMerge/>
          </w:tcPr>
          <w:p w:rsidR="008F27E3" w:rsidRPr="00AE4694" w:rsidRDefault="008F27E3" w:rsidP="00AD21D3">
            <w:pPr>
              <w:pStyle w:val="TAC"/>
              <w:rPr>
                <w:rFonts w:cs="Arial"/>
                <w:b/>
                <w:szCs w:val="18"/>
              </w:rPr>
            </w:pPr>
          </w:p>
        </w:tc>
        <w:tc>
          <w:tcPr>
            <w:tcW w:w="2952" w:type="dxa"/>
          </w:tcPr>
          <w:p w:rsidR="008F27E3" w:rsidRPr="00AE4694" w:rsidRDefault="008F27E3" w:rsidP="00AD21D3">
            <w:pPr>
              <w:pStyle w:val="TAC"/>
            </w:pPr>
            <w:r w:rsidRPr="00AE4694">
              <w:t>n71</w:t>
            </w:r>
          </w:p>
        </w:tc>
        <w:tc>
          <w:tcPr>
            <w:tcW w:w="2952" w:type="dxa"/>
            <w:vMerge/>
          </w:tcPr>
          <w:p w:rsidR="008F27E3" w:rsidRPr="00AE4694" w:rsidRDefault="008F27E3" w:rsidP="00AD21D3">
            <w:pPr>
              <w:pStyle w:val="TAC"/>
            </w:pP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맑은 고딕"/>
                <w:lang w:eastAsia="ko-KR"/>
              </w:rPr>
              <w:t>3</w:t>
            </w:r>
            <w:r w:rsidRPr="00AE4694">
              <w:t>-</w:t>
            </w:r>
            <w:r w:rsidRPr="00AE4694">
              <w:rPr>
                <w:rFonts w:eastAsia="맑은 고딕"/>
                <w:lang w:eastAsia="ko-KR"/>
              </w:rPr>
              <w:t>5-7</w:t>
            </w:r>
            <w:r w:rsidRPr="00AE4694">
              <w:rPr>
                <w:rFonts w:eastAsia="맑은 고딕"/>
                <w:lang w:val="sv-SE" w:eastAsia="ko-KR"/>
              </w:rPr>
              <w:t>_</w:t>
            </w:r>
            <w:r w:rsidRPr="00AE4694">
              <w:rPr>
                <w:lang w:eastAsia="ja-JP"/>
              </w:rPr>
              <w:t>n</w:t>
            </w:r>
            <w:r w:rsidRPr="00AE4694">
              <w:rPr>
                <w:rFonts w:eastAsia="맑은 고딕"/>
                <w:lang w:eastAsia="ko-KR"/>
              </w:rPr>
              <w:t>78</w:t>
            </w:r>
            <w:r w:rsidRPr="00AE4694">
              <w:t>, DC_3-5-7-7_n78</w:t>
            </w:r>
          </w:p>
        </w:tc>
        <w:tc>
          <w:tcPr>
            <w:tcW w:w="2952" w:type="dxa"/>
          </w:tcPr>
          <w:p w:rsidR="008F27E3" w:rsidRPr="00AE4694" w:rsidRDefault="008F27E3" w:rsidP="00AD21D3">
            <w:pPr>
              <w:pStyle w:val="TAC"/>
              <w:rPr>
                <w:lang w:eastAsia="ja-JP"/>
              </w:rPr>
            </w:pPr>
            <w:r w:rsidRPr="00AE4694">
              <w:rPr>
                <w:rFonts w:eastAsia="맑은 고딕"/>
                <w:lang w:eastAsia="ko-KR"/>
              </w:rPr>
              <w:t>3</w:t>
            </w:r>
          </w:p>
        </w:tc>
        <w:tc>
          <w:tcPr>
            <w:tcW w:w="2952" w:type="dxa"/>
            <w:vAlign w:val="center"/>
          </w:tcPr>
          <w:p w:rsidR="008F27E3" w:rsidRPr="00AE4694" w:rsidRDefault="008F27E3" w:rsidP="00AD21D3">
            <w:pPr>
              <w:pStyle w:val="TAC"/>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5</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w:t>
            </w:r>
            <w:r w:rsidRPr="00AE4694">
              <w:rPr>
                <w:rFonts w:eastAsia="맑은 고딕"/>
                <w:lang w:eastAsia="ko-KR"/>
              </w:rPr>
              <w:t>78</w:t>
            </w:r>
          </w:p>
        </w:tc>
        <w:tc>
          <w:tcPr>
            <w:tcW w:w="2952" w:type="dxa"/>
            <w:vAlign w:val="center"/>
          </w:tcPr>
          <w:p w:rsidR="008F27E3" w:rsidRPr="00AE4694" w:rsidRDefault="008F27E3" w:rsidP="00AD21D3">
            <w:pPr>
              <w:pStyle w:val="TAC"/>
            </w:pPr>
            <w:r w:rsidRPr="00AE4694">
              <w:rPr>
                <w:rFonts w:eastAsia="맑은 고딕"/>
                <w:lang w:eastAsia="ko-KR"/>
              </w:rPr>
              <w:t>0.8</w:t>
            </w:r>
          </w:p>
        </w:tc>
      </w:tr>
      <w:tr w:rsidR="00675BC4" w:rsidRPr="00AE4694" w:rsidTr="00AD21D3">
        <w:trPr>
          <w:jc w:val="center"/>
          <w:ins w:id="5126" w:author="Suhwan Lim" w:date="2019-05-21T17:48:00Z"/>
        </w:trPr>
        <w:tc>
          <w:tcPr>
            <w:tcW w:w="2336" w:type="dxa"/>
            <w:vMerge w:val="restart"/>
            <w:vAlign w:val="center"/>
          </w:tcPr>
          <w:p w:rsidR="00675BC4" w:rsidRPr="00AE4694" w:rsidRDefault="00675BC4" w:rsidP="00AD21D3">
            <w:pPr>
              <w:pStyle w:val="TAH"/>
              <w:rPr>
                <w:ins w:id="5127" w:author="Suhwan Lim" w:date="2019-05-21T17:48:00Z"/>
                <w:rFonts w:cs="Arial" w:hint="eastAsia"/>
                <w:b w:val="0"/>
                <w:szCs w:val="18"/>
                <w:lang w:eastAsia="ko-KR"/>
              </w:rPr>
            </w:pPr>
            <w:ins w:id="5128" w:author="Suhwan Lim" w:date="2019-05-21T17:49:00Z">
              <w:r>
                <w:rPr>
                  <w:rFonts w:cs="Arial" w:hint="eastAsia"/>
                  <w:b w:val="0"/>
                  <w:szCs w:val="18"/>
                  <w:lang w:eastAsia="ko-KR"/>
                </w:rPr>
                <w:t>DC_3-7_n1-n78</w:t>
              </w:r>
            </w:ins>
          </w:p>
        </w:tc>
        <w:tc>
          <w:tcPr>
            <w:tcW w:w="2952" w:type="dxa"/>
          </w:tcPr>
          <w:p w:rsidR="00675BC4" w:rsidRPr="00AE4694" w:rsidRDefault="00675BC4" w:rsidP="00AD21D3">
            <w:pPr>
              <w:pStyle w:val="TAC"/>
              <w:rPr>
                <w:ins w:id="5129" w:author="Suhwan Lim" w:date="2019-05-21T17:48:00Z"/>
                <w:rFonts w:hint="eastAsia"/>
                <w:lang w:eastAsia="ko-KR"/>
              </w:rPr>
            </w:pPr>
            <w:ins w:id="5130" w:author="Suhwan Lim" w:date="2019-05-21T17:49:00Z">
              <w:r>
                <w:rPr>
                  <w:rFonts w:hint="eastAsia"/>
                  <w:lang w:eastAsia="ko-KR"/>
                </w:rPr>
                <w:t>3</w:t>
              </w:r>
            </w:ins>
          </w:p>
        </w:tc>
        <w:tc>
          <w:tcPr>
            <w:tcW w:w="2952" w:type="dxa"/>
            <w:vAlign w:val="center"/>
          </w:tcPr>
          <w:p w:rsidR="00675BC4" w:rsidRPr="00AE4694" w:rsidRDefault="00675BC4" w:rsidP="00AD21D3">
            <w:pPr>
              <w:pStyle w:val="TAC"/>
              <w:rPr>
                <w:ins w:id="5131" w:author="Suhwan Lim" w:date="2019-05-21T17:48:00Z"/>
                <w:rFonts w:eastAsia="맑은 고딕"/>
                <w:lang w:eastAsia="ko-KR"/>
              </w:rPr>
            </w:pPr>
            <w:ins w:id="5132" w:author="Suhwan Lim" w:date="2019-05-21T17:49:00Z">
              <w:r>
                <w:rPr>
                  <w:rFonts w:eastAsia="맑은 고딕" w:hint="eastAsia"/>
                  <w:lang w:eastAsia="ko-KR"/>
                </w:rPr>
                <w:t>0.7</w:t>
              </w:r>
            </w:ins>
          </w:p>
        </w:tc>
      </w:tr>
      <w:tr w:rsidR="00675BC4" w:rsidRPr="00AE4694" w:rsidTr="00AD21D3">
        <w:trPr>
          <w:jc w:val="center"/>
          <w:ins w:id="5133" w:author="Suhwan Lim" w:date="2019-05-21T17:48:00Z"/>
        </w:trPr>
        <w:tc>
          <w:tcPr>
            <w:tcW w:w="2336" w:type="dxa"/>
            <w:vMerge/>
            <w:vAlign w:val="center"/>
          </w:tcPr>
          <w:p w:rsidR="00675BC4" w:rsidRPr="00AE4694" w:rsidRDefault="00675BC4" w:rsidP="00AD21D3">
            <w:pPr>
              <w:pStyle w:val="TAH"/>
              <w:rPr>
                <w:ins w:id="5134" w:author="Suhwan Lim" w:date="2019-05-21T17:48:00Z"/>
                <w:rFonts w:cs="Arial"/>
                <w:b w:val="0"/>
                <w:szCs w:val="18"/>
              </w:rPr>
            </w:pPr>
          </w:p>
        </w:tc>
        <w:tc>
          <w:tcPr>
            <w:tcW w:w="2952" w:type="dxa"/>
          </w:tcPr>
          <w:p w:rsidR="00675BC4" w:rsidRPr="00AE4694" w:rsidRDefault="00675BC4" w:rsidP="00AD21D3">
            <w:pPr>
              <w:pStyle w:val="TAC"/>
              <w:rPr>
                <w:ins w:id="5135" w:author="Suhwan Lim" w:date="2019-05-21T17:48:00Z"/>
                <w:rFonts w:hint="eastAsia"/>
                <w:lang w:eastAsia="ko-KR"/>
              </w:rPr>
            </w:pPr>
            <w:ins w:id="5136" w:author="Suhwan Lim" w:date="2019-05-21T17:49:00Z">
              <w:r>
                <w:rPr>
                  <w:rFonts w:hint="eastAsia"/>
                  <w:lang w:eastAsia="ko-KR"/>
                </w:rPr>
                <w:t>7</w:t>
              </w:r>
            </w:ins>
          </w:p>
        </w:tc>
        <w:tc>
          <w:tcPr>
            <w:tcW w:w="2952" w:type="dxa"/>
            <w:vAlign w:val="center"/>
          </w:tcPr>
          <w:p w:rsidR="00675BC4" w:rsidRPr="00AE4694" w:rsidRDefault="00675BC4" w:rsidP="00AD21D3">
            <w:pPr>
              <w:pStyle w:val="TAC"/>
              <w:rPr>
                <w:ins w:id="5137" w:author="Suhwan Lim" w:date="2019-05-21T17:48:00Z"/>
                <w:rFonts w:eastAsia="맑은 고딕"/>
                <w:lang w:eastAsia="ko-KR"/>
              </w:rPr>
            </w:pPr>
            <w:ins w:id="5138" w:author="Suhwan Lim" w:date="2019-05-21T17:49:00Z">
              <w:r>
                <w:rPr>
                  <w:rFonts w:eastAsia="맑은 고딕" w:hint="eastAsia"/>
                  <w:lang w:eastAsia="ko-KR"/>
                </w:rPr>
                <w:t>0</w:t>
              </w:r>
              <w:r>
                <w:rPr>
                  <w:rFonts w:eastAsia="맑은 고딕"/>
                  <w:lang w:eastAsia="ko-KR"/>
                </w:rPr>
                <w:t>.7</w:t>
              </w:r>
            </w:ins>
          </w:p>
        </w:tc>
      </w:tr>
      <w:tr w:rsidR="00675BC4" w:rsidRPr="00AE4694" w:rsidTr="00AD21D3">
        <w:trPr>
          <w:jc w:val="center"/>
          <w:ins w:id="5139" w:author="Suhwan Lim" w:date="2019-05-21T17:48:00Z"/>
        </w:trPr>
        <w:tc>
          <w:tcPr>
            <w:tcW w:w="2336" w:type="dxa"/>
            <w:vMerge/>
            <w:vAlign w:val="center"/>
          </w:tcPr>
          <w:p w:rsidR="00675BC4" w:rsidRPr="00AE4694" w:rsidRDefault="00675BC4" w:rsidP="00AD21D3">
            <w:pPr>
              <w:pStyle w:val="TAH"/>
              <w:rPr>
                <w:ins w:id="5140" w:author="Suhwan Lim" w:date="2019-05-21T17:48:00Z"/>
                <w:rFonts w:cs="Arial"/>
                <w:b w:val="0"/>
                <w:szCs w:val="18"/>
              </w:rPr>
            </w:pPr>
          </w:p>
        </w:tc>
        <w:tc>
          <w:tcPr>
            <w:tcW w:w="2952" w:type="dxa"/>
          </w:tcPr>
          <w:p w:rsidR="00675BC4" w:rsidRPr="00AE4694" w:rsidRDefault="00675BC4" w:rsidP="00AD21D3">
            <w:pPr>
              <w:pStyle w:val="TAC"/>
              <w:rPr>
                <w:ins w:id="5141" w:author="Suhwan Lim" w:date="2019-05-21T17:48:00Z"/>
                <w:rFonts w:hint="eastAsia"/>
                <w:lang w:eastAsia="ko-KR"/>
              </w:rPr>
            </w:pPr>
            <w:ins w:id="5142" w:author="Suhwan Lim" w:date="2019-05-21T17:49:00Z">
              <w:r>
                <w:rPr>
                  <w:lang w:eastAsia="ko-KR"/>
                </w:rPr>
                <w:t>n</w:t>
              </w:r>
              <w:r>
                <w:rPr>
                  <w:rFonts w:hint="eastAsia"/>
                  <w:lang w:eastAsia="ko-KR"/>
                </w:rPr>
                <w:t>1</w:t>
              </w:r>
            </w:ins>
          </w:p>
        </w:tc>
        <w:tc>
          <w:tcPr>
            <w:tcW w:w="2952" w:type="dxa"/>
            <w:vAlign w:val="center"/>
          </w:tcPr>
          <w:p w:rsidR="00675BC4" w:rsidRPr="00AE4694" w:rsidRDefault="00675BC4" w:rsidP="00AD21D3">
            <w:pPr>
              <w:pStyle w:val="TAC"/>
              <w:rPr>
                <w:ins w:id="5143" w:author="Suhwan Lim" w:date="2019-05-21T17:48:00Z"/>
                <w:rFonts w:eastAsia="맑은 고딕"/>
                <w:lang w:eastAsia="ko-KR"/>
              </w:rPr>
            </w:pPr>
            <w:ins w:id="5144" w:author="Suhwan Lim" w:date="2019-05-21T17:50:00Z">
              <w:r>
                <w:rPr>
                  <w:rFonts w:eastAsia="맑은 고딕" w:hint="eastAsia"/>
                  <w:lang w:eastAsia="ko-KR"/>
                </w:rPr>
                <w:t>0.7</w:t>
              </w:r>
            </w:ins>
          </w:p>
        </w:tc>
      </w:tr>
      <w:tr w:rsidR="00675BC4" w:rsidRPr="00AE4694" w:rsidTr="00AD21D3">
        <w:trPr>
          <w:jc w:val="center"/>
          <w:ins w:id="5145" w:author="Suhwan Lim" w:date="2019-05-21T17:49:00Z"/>
        </w:trPr>
        <w:tc>
          <w:tcPr>
            <w:tcW w:w="2336" w:type="dxa"/>
            <w:vMerge/>
            <w:vAlign w:val="center"/>
          </w:tcPr>
          <w:p w:rsidR="00675BC4" w:rsidRPr="00AE4694" w:rsidRDefault="00675BC4" w:rsidP="00AD21D3">
            <w:pPr>
              <w:pStyle w:val="TAH"/>
              <w:rPr>
                <w:ins w:id="5146" w:author="Suhwan Lim" w:date="2019-05-21T17:49:00Z"/>
                <w:rFonts w:cs="Arial"/>
                <w:b w:val="0"/>
                <w:szCs w:val="18"/>
              </w:rPr>
            </w:pPr>
          </w:p>
        </w:tc>
        <w:tc>
          <w:tcPr>
            <w:tcW w:w="2952" w:type="dxa"/>
          </w:tcPr>
          <w:p w:rsidR="00675BC4" w:rsidRPr="00AE4694" w:rsidRDefault="00675BC4" w:rsidP="00AD21D3">
            <w:pPr>
              <w:pStyle w:val="TAC"/>
              <w:rPr>
                <w:ins w:id="5147" w:author="Suhwan Lim" w:date="2019-05-21T17:49:00Z"/>
                <w:rFonts w:hint="eastAsia"/>
                <w:lang w:eastAsia="ko-KR"/>
              </w:rPr>
            </w:pPr>
            <w:ins w:id="5148" w:author="Suhwan Lim" w:date="2019-05-21T17:49:00Z">
              <w:r>
                <w:rPr>
                  <w:lang w:eastAsia="ko-KR"/>
                </w:rPr>
                <w:t>n</w:t>
              </w:r>
              <w:r>
                <w:rPr>
                  <w:rFonts w:hint="eastAsia"/>
                  <w:lang w:eastAsia="ko-KR"/>
                </w:rPr>
                <w:t>7</w:t>
              </w:r>
              <w:r>
                <w:rPr>
                  <w:lang w:eastAsia="ko-KR"/>
                </w:rPr>
                <w:t>8</w:t>
              </w:r>
            </w:ins>
          </w:p>
        </w:tc>
        <w:tc>
          <w:tcPr>
            <w:tcW w:w="2952" w:type="dxa"/>
            <w:vAlign w:val="center"/>
          </w:tcPr>
          <w:p w:rsidR="00675BC4" w:rsidRPr="00AE4694" w:rsidRDefault="00675BC4" w:rsidP="00AD21D3">
            <w:pPr>
              <w:pStyle w:val="TAC"/>
              <w:rPr>
                <w:ins w:id="5149" w:author="Suhwan Lim" w:date="2019-05-21T17:49:00Z"/>
                <w:rFonts w:eastAsia="맑은 고딕"/>
                <w:lang w:eastAsia="ko-KR"/>
              </w:rPr>
            </w:pPr>
            <w:ins w:id="5150" w:author="Suhwan Lim" w:date="2019-05-21T17:50:00Z">
              <w:r>
                <w:rPr>
                  <w:rFonts w:eastAsia="맑은 고딕"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DC_3-7-20_n28</w:t>
            </w:r>
          </w:p>
        </w:tc>
        <w:tc>
          <w:tcPr>
            <w:tcW w:w="2952" w:type="dxa"/>
          </w:tcPr>
          <w:p w:rsidR="008F27E3" w:rsidRPr="00AE4694" w:rsidRDefault="008F27E3" w:rsidP="00AD21D3">
            <w:pPr>
              <w:pStyle w:val="TAC"/>
              <w:rPr>
                <w:lang w:eastAsia="ja-JP"/>
              </w:rPr>
            </w:pPr>
            <w:r w:rsidRPr="00AE4694">
              <w:rPr>
                <w:rFonts w:cs="Arial"/>
                <w:lang w:val="fr-FR" w:eastAsia="zh-TW"/>
              </w:rPr>
              <w:t>3</w:t>
            </w:r>
          </w:p>
        </w:tc>
        <w:tc>
          <w:tcPr>
            <w:tcW w:w="2952" w:type="dxa"/>
            <w:vAlign w:val="center"/>
          </w:tcPr>
          <w:p w:rsidR="008F27E3" w:rsidRPr="00AE4694" w:rsidRDefault="008F27E3" w:rsidP="00AD21D3">
            <w:pPr>
              <w:pStyle w:val="TAC"/>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Del="00784360" w:rsidRDefault="008F27E3" w:rsidP="00AD21D3">
            <w:pPr>
              <w:pStyle w:val="TAC"/>
              <w:rPr>
                <w:lang w:eastAsia="ja-JP"/>
              </w:rPr>
            </w:pPr>
            <w:r w:rsidRPr="00AE4694">
              <w:rPr>
                <w:rFonts w:cs="Arial"/>
                <w:lang w:val="fr-FR" w:eastAsia="zh-TW"/>
              </w:rPr>
              <w:t>20</w:t>
            </w:r>
          </w:p>
        </w:tc>
        <w:tc>
          <w:tcPr>
            <w:tcW w:w="2952" w:type="dxa"/>
            <w:vAlign w:val="center"/>
          </w:tcPr>
          <w:p w:rsidR="008F27E3" w:rsidRPr="00AE4694" w:rsidDel="00784360" w:rsidRDefault="008F27E3" w:rsidP="00AD21D3">
            <w:pPr>
              <w:pStyle w:val="TAC"/>
              <w:rPr>
                <w:rFonts w:eastAsia="맑은 고딕"/>
                <w:lang w:eastAsia="ko-KR"/>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0.5</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7</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20</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lang w:eastAsia="ja-JP"/>
              </w:rPr>
            </w:pPr>
            <w:r w:rsidRPr="00AE4694">
              <w:rPr>
                <w:rFonts w:cs="Arial"/>
                <w:lang w:eastAsia="ja-JP"/>
              </w:rPr>
              <w:t>3</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lang w:eastAsia="ja-JP"/>
              </w:rPr>
              <w:t>7</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hint="eastAsia"/>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lang w:eastAsia="ja-JP"/>
              </w:rPr>
              <w:t>28</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hint="eastAsia"/>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lang w:eastAsia="ja-JP"/>
              </w:rPr>
              <w:t>n78</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맑은 고딕" w:cs="Arial"/>
                <w:szCs w:val="18"/>
                <w:lang w:eastAsia="ko-KR"/>
              </w:rPr>
              <w:t>DC_3-7_n28-n78</w:t>
            </w:r>
          </w:p>
        </w:tc>
        <w:tc>
          <w:tcPr>
            <w:tcW w:w="2952" w:type="dxa"/>
          </w:tcPr>
          <w:p w:rsidR="008F27E3" w:rsidRPr="00AE4694" w:rsidRDefault="008F27E3" w:rsidP="00AD21D3">
            <w:pPr>
              <w:pStyle w:val="TAC"/>
              <w:rPr>
                <w:lang w:eastAsia="ja-JP"/>
              </w:rPr>
            </w:pPr>
            <w:r w:rsidRPr="00AE4694">
              <w:rPr>
                <w:rFonts w:eastAsia="맑은 고딕" w:cs="Arial" w:hint="eastAsia"/>
                <w:szCs w:val="18"/>
                <w:lang w:eastAsia="ko-KR"/>
              </w:rPr>
              <w:t>3</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lang w:eastAsia="ja-JP"/>
              </w:rPr>
            </w:pPr>
            <w:r w:rsidRPr="00AE4694">
              <w:rPr>
                <w:rFonts w:eastAsia="맑은 고딕" w:cs="Arial" w:hint="eastAsia"/>
                <w:szCs w:val="18"/>
                <w:lang w:eastAsia="ko-KR"/>
              </w:rPr>
              <w:t>7</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n77</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n78</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3-19-42</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675BC4" w:rsidRPr="00AE4694" w:rsidTr="00BD23A5">
        <w:trPr>
          <w:jc w:val="center"/>
          <w:ins w:id="5151" w:author="Suhwan Lim" w:date="2019-05-21T17:50:00Z"/>
        </w:trPr>
        <w:tc>
          <w:tcPr>
            <w:tcW w:w="2336" w:type="dxa"/>
            <w:vMerge w:val="restart"/>
            <w:vAlign w:val="center"/>
          </w:tcPr>
          <w:p w:rsidR="00675BC4" w:rsidRPr="00AE4694" w:rsidRDefault="00675BC4" w:rsidP="00BD23A5">
            <w:pPr>
              <w:pStyle w:val="TAH"/>
              <w:rPr>
                <w:ins w:id="5152" w:author="Suhwan Lim" w:date="2019-05-21T17:50:00Z"/>
                <w:rFonts w:cs="Arial" w:hint="eastAsia"/>
                <w:b w:val="0"/>
                <w:szCs w:val="18"/>
                <w:lang w:eastAsia="ko-KR"/>
              </w:rPr>
            </w:pPr>
            <w:ins w:id="5153" w:author="Suhwan Lim" w:date="2019-05-21T17:50:00Z">
              <w:r>
                <w:rPr>
                  <w:rFonts w:cs="Arial" w:hint="eastAsia"/>
                  <w:b w:val="0"/>
                  <w:szCs w:val="18"/>
                  <w:lang w:eastAsia="ko-KR"/>
                </w:rPr>
                <w:t>DC_3-19_n77-n79</w:t>
              </w:r>
            </w:ins>
          </w:p>
        </w:tc>
        <w:tc>
          <w:tcPr>
            <w:tcW w:w="2952" w:type="dxa"/>
          </w:tcPr>
          <w:p w:rsidR="00675BC4" w:rsidRPr="00AE4694" w:rsidRDefault="00675BC4" w:rsidP="00BD23A5">
            <w:pPr>
              <w:pStyle w:val="TAC"/>
              <w:rPr>
                <w:ins w:id="5154" w:author="Suhwan Lim" w:date="2019-05-21T17:50:00Z"/>
                <w:rFonts w:hint="eastAsia"/>
                <w:lang w:eastAsia="ko-KR"/>
              </w:rPr>
            </w:pPr>
            <w:ins w:id="5155" w:author="Suhwan Lim" w:date="2019-05-21T17:50:00Z">
              <w:r>
                <w:rPr>
                  <w:rFonts w:hint="eastAsia"/>
                  <w:lang w:eastAsia="ko-KR"/>
                </w:rPr>
                <w:t>3</w:t>
              </w:r>
            </w:ins>
          </w:p>
        </w:tc>
        <w:tc>
          <w:tcPr>
            <w:tcW w:w="2952" w:type="dxa"/>
          </w:tcPr>
          <w:p w:rsidR="00675BC4" w:rsidRPr="00AE4694" w:rsidRDefault="00675BC4" w:rsidP="00BD23A5">
            <w:pPr>
              <w:pStyle w:val="TAC"/>
              <w:rPr>
                <w:ins w:id="5156" w:author="Suhwan Lim" w:date="2019-05-21T17:50:00Z"/>
                <w:rFonts w:hint="eastAsia"/>
                <w:lang w:eastAsia="ko-KR"/>
              </w:rPr>
            </w:pPr>
            <w:ins w:id="5157" w:author="Suhwan Lim" w:date="2019-05-21T17:50:00Z">
              <w:r>
                <w:rPr>
                  <w:rFonts w:hint="eastAsia"/>
                  <w:lang w:eastAsia="ko-KR"/>
                </w:rPr>
                <w:t>0.6</w:t>
              </w:r>
            </w:ins>
          </w:p>
        </w:tc>
      </w:tr>
      <w:tr w:rsidR="00675BC4" w:rsidRPr="00AE4694" w:rsidTr="00BD23A5">
        <w:trPr>
          <w:jc w:val="center"/>
          <w:ins w:id="5158" w:author="Suhwan Lim" w:date="2019-05-21T17:50:00Z"/>
        </w:trPr>
        <w:tc>
          <w:tcPr>
            <w:tcW w:w="2336" w:type="dxa"/>
            <w:vMerge/>
          </w:tcPr>
          <w:p w:rsidR="00675BC4" w:rsidRPr="00AE4694" w:rsidRDefault="00675BC4" w:rsidP="00BD23A5">
            <w:pPr>
              <w:pStyle w:val="TAH"/>
              <w:rPr>
                <w:ins w:id="5159" w:author="Suhwan Lim" w:date="2019-05-21T17:50:00Z"/>
                <w:rFonts w:cs="Arial"/>
                <w:b w:val="0"/>
                <w:szCs w:val="18"/>
              </w:rPr>
            </w:pPr>
          </w:p>
        </w:tc>
        <w:tc>
          <w:tcPr>
            <w:tcW w:w="2952" w:type="dxa"/>
          </w:tcPr>
          <w:p w:rsidR="00675BC4" w:rsidRPr="00AE4694" w:rsidRDefault="00675BC4" w:rsidP="00BD23A5">
            <w:pPr>
              <w:pStyle w:val="TAC"/>
              <w:rPr>
                <w:ins w:id="5160" w:author="Suhwan Lim" w:date="2019-05-21T17:50:00Z"/>
                <w:rFonts w:hint="eastAsia"/>
                <w:lang w:eastAsia="ko-KR"/>
              </w:rPr>
            </w:pPr>
            <w:ins w:id="5161" w:author="Suhwan Lim" w:date="2019-05-21T17:50:00Z">
              <w:r>
                <w:rPr>
                  <w:rFonts w:hint="eastAsia"/>
                  <w:lang w:eastAsia="ko-KR"/>
                </w:rPr>
                <w:t>19</w:t>
              </w:r>
            </w:ins>
          </w:p>
        </w:tc>
        <w:tc>
          <w:tcPr>
            <w:tcW w:w="2952" w:type="dxa"/>
          </w:tcPr>
          <w:p w:rsidR="00675BC4" w:rsidRPr="00AE4694" w:rsidRDefault="00675BC4" w:rsidP="00BD23A5">
            <w:pPr>
              <w:pStyle w:val="TAC"/>
              <w:rPr>
                <w:ins w:id="5162" w:author="Suhwan Lim" w:date="2019-05-21T17:50:00Z"/>
                <w:rFonts w:hint="eastAsia"/>
                <w:lang w:eastAsia="ko-KR"/>
              </w:rPr>
            </w:pPr>
            <w:ins w:id="5163" w:author="Suhwan Lim" w:date="2019-05-21T17:50:00Z">
              <w:r>
                <w:rPr>
                  <w:rFonts w:hint="eastAsia"/>
                  <w:lang w:eastAsia="ko-KR"/>
                </w:rPr>
                <w:t>0.3</w:t>
              </w:r>
            </w:ins>
          </w:p>
        </w:tc>
      </w:tr>
      <w:tr w:rsidR="00675BC4" w:rsidRPr="00AE4694" w:rsidTr="00BD23A5">
        <w:trPr>
          <w:jc w:val="center"/>
          <w:ins w:id="5164" w:author="Suhwan Lim" w:date="2019-05-21T17:50:00Z"/>
        </w:trPr>
        <w:tc>
          <w:tcPr>
            <w:tcW w:w="2336" w:type="dxa"/>
            <w:vMerge/>
          </w:tcPr>
          <w:p w:rsidR="00675BC4" w:rsidRPr="00AE4694" w:rsidRDefault="00675BC4" w:rsidP="00BD23A5">
            <w:pPr>
              <w:pStyle w:val="TAH"/>
              <w:rPr>
                <w:ins w:id="5165" w:author="Suhwan Lim" w:date="2019-05-21T17:50:00Z"/>
                <w:rFonts w:cs="Arial"/>
                <w:b w:val="0"/>
                <w:szCs w:val="18"/>
              </w:rPr>
            </w:pPr>
          </w:p>
        </w:tc>
        <w:tc>
          <w:tcPr>
            <w:tcW w:w="2952" w:type="dxa"/>
          </w:tcPr>
          <w:p w:rsidR="00675BC4" w:rsidRPr="00AE4694" w:rsidRDefault="00675BC4" w:rsidP="00BD23A5">
            <w:pPr>
              <w:pStyle w:val="TAC"/>
              <w:rPr>
                <w:ins w:id="5166" w:author="Suhwan Lim" w:date="2019-05-21T17:50:00Z"/>
                <w:rFonts w:hint="eastAsia"/>
                <w:lang w:eastAsia="ko-KR"/>
              </w:rPr>
            </w:pPr>
            <w:ins w:id="5167" w:author="Suhwan Lim" w:date="2019-05-21T17:50: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168" w:author="Suhwan Lim" w:date="2019-05-21T17:50:00Z"/>
                <w:rFonts w:hint="eastAsia"/>
                <w:lang w:eastAsia="ko-KR"/>
              </w:rPr>
            </w:pPr>
            <w:ins w:id="5169" w:author="Suhwan Lim" w:date="2019-05-21T17:50:00Z">
              <w:r>
                <w:rPr>
                  <w:rFonts w:hint="eastAsia"/>
                  <w:lang w:eastAsia="ko-KR"/>
                </w:rPr>
                <w:t>0.8</w:t>
              </w:r>
            </w:ins>
          </w:p>
        </w:tc>
      </w:tr>
      <w:tr w:rsidR="00675BC4" w:rsidTr="00BD23A5">
        <w:trPr>
          <w:jc w:val="center"/>
          <w:ins w:id="5170" w:author="Suhwan Lim" w:date="2019-05-21T17:50:00Z"/>
        </w:trPr>
        <w:tc>
          <w:tcPr>
            <w:tcW w:w="2336" w:type="dxa"/>
            <w:vMerge w:val="restart"/>
            <w:vAlign w:val="center"/>
          </w:tcPr>
          <w:p w:rsidR="00675BC4" w:rsidRPr="00AE4694" w:rsidRDefault="00675BC4" w:rsidP="00BD23A5">
            <w:pPr>
              <w:pStyle w:val="TAH"/>
              <w:rPr>
                <w:ins w:id="5171" w:author="Suhwan Lim" w:date="2019-05-21T17:50:00Z"/>
                <w:rFonts w:cs="Arial"/>
                <w:b w:val="0"/>
                <w:szCs w:val="18"/>
              </w:rPr>
            </w:pPr>
            <w:ins w:id="5172" w:author="Suhwan Lim" w:date="2019-05-21T17:50:00Z">
              <w:r>
                <w:rPr>
                  <w:rFonts w:cs="Arial" w:hint="eastAsia"/>
                  <w:b w:val="0"/>
                  <w:szCs w:val="18"/>
                  <w:lang w:eastAsia="ko-KR"/>
                </w:rPr>
                <w:t>DC_3-19_n78-n79</w:t>
              </w:r>
            </w:ins>
          </w:p>
        </w:tc>
        <w:tc>
          <w:tcPr>
            <w:tcW w:w="2952" w:type="dxa"/>
          </w:tcPr>
          <w:p w:rsidR="00675BC4" w:rsidRDefault="00675BC4" w:rsidP="00BD23A5">
            <w:pPr>
              <w:pStyle w:val="TAC"/>
              <w:rPr>
                <w:ins w:id="5173" w:author="Suhwan Lim" w:date="2019-05-21T17:50:00Z"/>
                <w:lang w:eastAsia="ko-KR"/>
              </w:rPr>
            </w:pPr>
            <w:ins w:id="5174" w:author="Suhwan Lim" w:date="2019-05-21T17:50:00Z">
              <w:r>
                <w:rPr>
                  <w:rFonts w:hint="eastAsia"/>
                  <w:lang w:eastAsia="ko-KR"/>
                </w:rPr>
                <w:t>3</w:t>
              </w:r>
            </w:ins>
          </w:p>
        </w:tc>
        <w:tc>
          <w:tcPr>
            <w:tcW w:w="2952" w:type="dxa"/>
          </w:tcPr>
          <w:p w:rsidR="00675BC4" w:rsidRDefault="00675BC4" w:rsidP="00BD23A5">
            <w:pPr>
              <w:pStyle w:val="TAC"/>
              <w:rPr>
                <w:ins w:id="5175" w:author="Suhwan Lim" w:date="2019-05-21T17:50:00Z"/>
                <w:rFonts w:hint="eastAsia"/>
                <w:lang w:eastAsia="ko-KR"/>
              </w:rPr>
            </w:pPr>
            <w:ins w:id="5176" w:author="Suhwan Lim" w:date="2019-05-21T17:50:00Z">
              <w:r>
                <w:rPr>
                  <w:rFonts w:hint="eastAsia"/>
                  <w:lang w:eastAsia="ko-KR"/>
                </w:rPr>
                <w:t>0.6</w:t>
              </w:r>
            </w:ins>
          </w:p>
        </w:tc>
      </w:tr>
      <w:tr w:rsidR="00675BC4" w:rsidTr="00BD23A5">
        <w:trPr>
          <w:jc w:val="center"/>
          <w:ins w:id="5177" w:author="Suhwan Lim" w:date="2019-05-21T17:50:00Z"/>
        </w:trPr>
        <w:tc>
          <w:tcPr>
            <w:tcW w:w="2336" w:type="dxa"/>
            <w:vMerge/>
          </w:tcPr>
          <w:p w:rsidR="00675BC4" w:rsidRPr="00AE4694" w:rsidRDefault="00675BC4" w:rsidP="00BD23A5">
            <w:pPr>
              <w:pStyle w:val="TAH"/>
              <w:rPr>
                <w:ins w:id="5178" w:author="Suhwan Lim" w:date="2019-05-21T17:50:00Z"/>
                <w:rFonts w:cs="Arial"/>
                <w:b w:val="0"/>
                <w:szCs w:val="18"/>
              </w:rPr>
            </w:pPr>
          </w:p>
        </w:tc>
        <w:tc>
          <w:tcPr>
            <w:tcW w:w="2952" w:type="dxa"/>
          </w:tcPr>
          <w:p w:rsidR="00675BC4" w:rsidRDefault="00675BC4" w:rsidP="00BD23A5">
            <w:pPr>
              <w:pStyle w:val="TAC"/>
              <w:rPr>
                <w:ins w:id="5179" w:author="Suhwan Lim" w:date="2019-05-21T17:50:00Z"/>
                <w:lang w:eastAsia="ko-KR"/>
              </w:rPr>
            </w:pPr>
            <w:ins w:id="5180" w:author="Suhwan Lim" w:date="2019-05-21T17:50:00Z">
              <w:r>
                <w:rPr>
                  <w:rFonts w:hint="eastAsia"/>
                  <w:lang w:eastAsia="ko-KR"/>
                </w:rPr>
                <w:t>19</w:t>
              </w:r>
            </w:ins>
          </w:p>
        </w:tc>
        <w:tc>
          <w:tcPr>
            <w:tcW w:w="2952" w:type="dxa"/>
          </w:tcPr>
          <w:p w:rsidR="00675BC4" w:rsidRDefault="00675BC4" w:rsidP="00BD23A5">
            <w:pPr>
              <w:pStyle w:val="TAC"/>
              <w:rPr>
                <w:ins w:id="5181" w:author="Suhwan Lim" w:date="2019-05-21T17:50:00Z"/>
                <w:rFonts w:hint="eastAsia"/>
                <w:lang w:eastAsia="ko-KR"/>
              </w:rPr>
            </w:pPr>
            <w:ins w:id="5182" w:author="Suhwan Lim" w:date="2019-05-21T17:50:00Z">
              <w:r>
                <w:rPr>
                  <w:rFonts w:hint="eastAsia"/>
                  <w:lang w:eastAsia="ko-KR"/>
                </w:rPr>
                <w:t>0.3</w:t>
              </w:r>
            </w:ins>
          </w:p>
        </w:tc>
      </w:tr>
      <w:tr w:rsidR="00675BC4" w:rsidTr="00BD23A5">
        <w:trPr>
          <w:jc w:val="center"/>
          <w:ins w:id="5183" w:author="Suhwan Lim" w:date="2019-05-21T17:50:00Z"/>
        </w:trPr>
        <w:tc>
          <w:tcPr>
            <w:tcW w:w="2336" w:type="dxa"/>
            <w:vMerge/>
          </w:tcPr>
          <w:p w:rsidR="00675BC4" w:rsidRPr="00AE4694" w:rsidRDefault="00675BC4" w:rsidP="00BD23A5">
            <w:pPr>
              <w:pStyle w:val="TAH"/>
              <w:rPr>
                <w:ins w:id="5184" w:author="Suhwan Lim" w:date="2019-05-21T17:50:00Z"/>
                <w:rFonts w:cs="Arial"/>
                <w:b w:val="0"/>
                <w:szCs w:val="18"/>
              </w:rPr>
            </w:pPr>
          </w:p>
        </w:tc>
        <w:tc>
          <w:tcPr>
            <w:tcW w:w="2952" w:type="dxa"/>
          </w:tcPr>
          <w:p w:rsidR="00675BC4" w:rsidRDefault="00675BC4" w:rsidP="00BD23A5">
            <w:pPr>
              <w:pStyle w:val="TAC"/>
              <w:rPr>
                <w:ins w:id="5185" w:author="Suhwan Lim" w:date="2019-05-21T17:50:00Z"/>
                <w:lang w:eastAsia="ko-KR"/>
              </w:rPr>
            </w:pPr>
            <w:ins w:id="5186" w:author="Suhwan Lim" w:date="2019-05-21T17:50: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187" w:author="Suhwan Lim" w:date="2019-05-21T17:50:00Z"/>
                <w:rFonts w:hint="eastAsia"/>
                <w:lang w:eastAsia="ko-KR"/>
              </w:rPr>
            </w:pPr>
            <w:ins w:id="5188" w:author="Suhwan Lim" w:date="2019-05-21T17:50: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맑은 고딕" w:cs="Arial"/>
                <w:szCs w:val="18"/>
                <w:lang w:eastAsia="ko-KR"/>
              </w:rPr>
              <w:t>DC_3-20_n28-n78</w:t>
            </w:r>
          </w:p>
        </w:tc>
        <w:tc>
          <w:tcPr>
            <w:tcW w:w="2952" w:type="dxa"/>
          </w:tcPr>
          <w:p w:rsidR="008F27E3" w:rsidRPr="00AE4694" w:rsidRDefault="008F27E3" w:rsidP="00AD21D3">
            <w:pPr>
              <w:pStyle w:val="TAC"/>
              <w:rPr>
                <w:rFonts w:cs="Arial"/>
                <w:szCs w:val="18"/>
                <w:lang w:eastAsia="ja-JP"/>
              </w:rPr>
            </w:pPr>
            <w:r w:rsidRPr="00AE4694">
              <w:rPr>
                <w:rFonts w:eastAsia="맑은 고딕" w:cs="Arial" w:hint="eastAsia"/>
                <w:szCs w:val="18"/>
                <w:lang w:eastAsia="ko-KR"/>
              </w:rPr>
              <w:t>3</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rFonts w:cs="Arial"/>
                <w:szCs w:val="18"/>
                <w:lang w:eastAsia="ja-JP"/>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rFonts w:cs="Arial"/>
                <w:szCs w:val="18"/>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rFonts w:cs="Arial"/>
                <w:szCs w:val="18"/>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0.8</w:t>
            </w:r>
          </w:p>
        </w:tc>
      </w:tr>
      <w:tr w:rsidR="00675BC4" w:rsidRPr="00AE4694" w:rsidTr="00BD23A5">
        <w:trPr>
          <w:jc w:val="center"/>
          <w:ins w:id="5189" w:author="Suhwan Lim" w:date="2019-05-21T17:51:00Z"/>
        </w:trPr>
        <w:tc>
          <w:tcPr>
            <w:tcW w:w="2336" w:type="dxa"/>
            <w:vMerge w:val="restart"/>
            <w:vAlign w:val="center"/>
          </w:tcPr>
          <w:p w:rsidR="00675BC4" w:rsidRPr="00AE4694" w:rsidRDefault="00675BC4" w:rsidP="00BD23A5">
            <w:pPr>
              <w:pStyle w:val="TAH"/>
              <w:rPr>
                <w:ins w:id="5190" w:author="Suhwan Lim" w:date="2019-05-21T17:51:00Z"/>
                <w:rFonts w:cs="Arial" w:hint="eastAsia"/>
                <w:b w:val="0"/>
                <w:szCs w:val="18"/>
                <w:lang w:eastAsia="ko-KR"/>
              </w:rPr>
            </w:pPr>
            <w:ins w:id="5191" w:author="Suhwan Lim" w:date="2019-05-21T17:51:00Z">
              <w:r>
                <w:rPr>
                  <w:rFonts w:cs="Arial" w:hint="eastAsia"/>
                  <w:b w:val="0"/>
                  <w:szCs w:val="18"/>
                  <w:lang w:eastAsia="ko-KR"/>
                </w:rPr>
                <w:t>DC_3-21_n77-n79</w:t>
              </w:r>
            </w:ins>
          </w:p>
        </w:tc>
        <w:tc>
          <w:tcPr>
            <w:tcW w:w="2952" w:type="dxa"/>
          </w:tcPr>
          <w:p w:rsidR="00675BC4" w:rsidRPr="00AE4694" w:rsidRDefault="00675BC4" w:rsidP="00BD23A5">
            <w:pPr>
              <w:pStyle w:val="TAC"/>
              <w:rPr>
                <w:ins w:id="5192" w:author="Suhwan Lim" w:date="2019-05-21T17:51:00Z"/>
                <w:rFonts w:hint="eastAsia"/>
                <w:lang w:eastAsia="ko-KR"/>
              </w:rPr>
            </w:pPr>
            <w:ins w:id="5193" w:author="Suhwan Lim" w:date="2019-05-21T17:51:00Z">
              <w:r>
                <w:rPr>
                  <w:rFonts w:hint="eastAsia"/>
                  <w:lang w:eastAsia="ko-KR"/>
                </w:rPr>
                <w:t>3</w:t>
              </w:r>
            </w:ins>
          </w:p>
        </w:tc>
        <w:tc>
          <w:tcPr>
            <w:tcW w:w="2952" w:type="dxa"/>
          </w:tcPr>
          <w:p w:rsidR="00675BC4" w:rsidRPr="00AE4694" w:rsidRDefault="00675BC4" w:rsidP="00BD23A5">
            <w:pPr>
              <w:pStyle w:val="TAC"/>
              <w:rPr>
                <w:ins w:id="5194" w:author="Suhwan Lim" w:date="2019-05-21T17:51:00Z"/>
                <w:rFonts w:hint="eastAsia"/>
                <w:lang w:eastAsia="ko-KR"/>
              </w:rPr>
            </w:pPr>
            <w:ins w:id="5195" w:author="Suhwan Lim" w:date="2019-05-21T17:51:00Z">
              <w:r>
                <w:rPr>
                  <w:rFonts w:hint="eastAsia"/>
                  <w:lang w:eastAsia="ko-KR"/>
                </w:rPr>
                <w:t>0.8</w:t>
              </w:r>
            </w:ins>
          </w:p>
        </w:tc>
      </w:tr>
      <w:tr w:rsidR="00675BC4" w:rsidRPr="00AE4694" w:rsidTr="00BD23A5">
        <w:trPr>
          <w:jc w:val="center"/>
          <w:ins w:id="5196" w:author="Suhwan Lim" w:date="2019-05-21T17:51:00Z"/>
        </w:trPr>
        <w:tc>
          <w:tcPr>
            <w:tcW w:w="2336" w:type="dxa"/>
            <w:vMerge/>
          </w:tcPr>
          <w:p w:rsidR="00675BC4" w:rsidRPr="00AE4694" w:rsidRDefault="00675BC4" w:rsidP="00BD23A5">
            <w:pPr>
              <w:pStyle w:val="TAH"/>
              <w:rPr>
                <w:ins w:id="5197" w:author="Suhwan Lim" w:date="2019-05-21T17:51:00Z"/>
                <w:rFonts w:cs="Arial"/>
                <w:b w:val="0"/>
                <w:szCs w:val="18"/>
              </w:rPr>
            </w:pPr>
          </w:p>
        </w:tc>
        <w:tc>
          <w:tcPr>
            <w:tcW w:w="2952" w:type="dxa"/>
          </w:tcPr>
          <w:p w:rsidR="00675BC4" w:rsidRPr="00AE4694" w:rsidRDefault="00675BC4" w:rsidP="00BD23A5">
            <w:pPr>
              <w:pStyle w:val="TAC"/>
              <w:rPr>
                <w:ins w:id="5198" w:author="Suhwan Lim" w:date="2019-05-21T17:51:00Z"/>
                <w:rFonts w:hint="eastAsia"/>
                <w:lang w:eastAsia="ko-KR"/>
              </w:rPr>
            </w:pPr>
            <w:ins w:id="5199" w:author="Suhwan Lim" w:date="2019-05-21T17:51:00Z">
              <w:r>
                <w:rPr>
                  <w:lang w:eastAsia="ko-KR"/>
                </w:rPr>
                <w:t>2</w:t>
              </w:r>
              <w:r>
                <w:rPr>
                  <w:rFonts w:hint="eastAsia"/>
                  <w:lang w:eastAsia="ko-KR"/>
                </w:rPr>
                <w:t>1</w:t>
              </w:r>
            </w:ins>
          </w:p>
        </w:tc>
        <w:tc>
          <w:tcPr>
            <w:tcW w:w="2952" w:type="dxa"/>
          </w:tcPr>
          <w:p w:rsidR="00675BC4" w:rsidRPr="00AE4694" w:rsidRDefault="00675BC4" w:rsidP="00BD23A5">
            <w:pPr>
              <w:pStyle w:val="TAC"/>
              <w:rPr>
                <w:ins w:id="5200" w:author="Suhwan Lim" w:date="2019-05-21T17:51:00Z"/>
                <w:rFonts w:hint="eastAsia"/>
                <w:lang w:eastAsia="ko-KR"/>
              </w:rPr>
            </w:pPr>
            <w:ins w:id="5201" w:author="Suhwan Lim" w:date="2019-05-21T17:51:00Z">
              <w:r>
                <w:rPr>
                  <w:rFonts w:hint="eastAsia"/>
                  <w:lang w:eastAsia="ko-KR"/>
                </w:rPr>
                <w:t>0.9</w:t>
              </w:r>
            </w:ins>
          </w:p>
        </w:tc>
      </w:tr>
      <w:tr w:rsidR="00675BC4" w:rsidRPr="00AE4694" w:rsidTr="00BD23A5">
        <w:trPr>
          <w:jc w:val="center"/>
          <w:ins w:id="5202" w:author="Suhwan Lim" w:date="2019-05-21T17:51:00Z"/>
        </w:trPr>
        <w:tc>
          <w:tcPr>
            <w:tcW w:w="2336" w:type="dxa"/>
            <w:vMerge/>
          </w:tcPr>
          <w:p w:rsidR="00675BC4" w:rsidRPr="00AE4694" w:rsidRDefault="00675BC4" w:rsidP="00BD23A5">
            <w:pPr>
              <w:pStyle w:val="TAH"/>
              <w:rPr>
                <w:ins w:id="5203" w:author="Suhwan Lim" w:date="2019-05-21T17:51:00Z"/>
                <w:rFonts w:cs="Arial"/>
                <w:b w:val="0"/>
                <w:szCs w:val="18"/>
              </w:rPr>
            </w:pPr>
          </w:p>
        </w:tc>
        <w:tc>
          <w:tcPr>
            <w:tcW w:w="2952" w:type="dxa"/>
          </w:tcPr>
          <w:p w:rsidR="00675BC4" w:rsidRPr="00AE4694" w:rsidRDefault="00675BC4" w:rsidP="00BD23A5">
            <w:pPr>
              <w:pStyle w:val="TAC"/>
              <w:rPr>
                <w:ins w:id="5204" w:author="Suhwan Lim" w:date="2019-05-21T17:51:00Z"/>
                <w:rFonts w:hint="eastAsia"/>
                <w:lang w:eastAsia="ko-KR"/>
              </w:rPr>
            </w:pPr>
            <w:ins w:id="5205" w:author="Suhwan Lim" w:date="2019-05-21T17:51: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206" w:author="Suhwan Lim" w:date="2019-05-21T17:51:00Z"/>
                <w:rFonts w:hint="eastAsia"/>
                <w:lang w:eastAsia="ko-KR"/>
              </w:rPr>
            </w:pPr>
            <w:ins w:id="5207" w:author="Suhwan Lim" w:date="2019-05-21T17:51:00Z">
              <w:r>
                <w:rPr>
                  <w:rFonts w:hint="eastAsia"/>
                  <w:lang w:eastAsia="ko-KR"/>
                </w:rPr>
                <w:t>0.8</w:t>
              </w:r>
            </w:ins>
          </w:p>
        </w:tc>
      </w:tr>
      <w:tr w:rsidR="00675BC4" w:rsidTr="00BD23A5">
        <w:trPr>
          <w:jc w:val="center"/>
          <w:ins w:id="5208" w:author="Suhwan Lim" w:date="2019-05-21T17:51:00Z"/>
        </w:trPr>
        <w:tc>
          <w:tcPr>
            <w:tcW w:w="2336" w:type="dxa"/>
            <w:vMerge w:val="restart"/>
            <w:vAlign w:val="center"/>
          </w:tcPr>
          <w:p w:rsidR="00675BC4" w:rsidRPr="00AE4694" w:rsidRDefault="00675BC4" w:rsidP="00BD23A5">
            <w:pPr>
              <w:pStyle w:val="TAH"/>
              <w:rPr>
                <w:ins w:id="5209" w:author="Suhwan Lim" w:date="2019-05-21T17:51:00Z"/>
                <w:rFonts w:cs="Arial"/>
                <w:b w:val="0"/>
                <w:szCs w:val="18"/>
              </w:rPr>
            </w:pPr>
            <w:ins w:id="5210" w:author="Suhwan Lim" w:date="2019-05-21T17:51:00Z">
              <w:r>
                <w:rPr>
                  <w:rFonts w:cs="Arial" w:hint="eastAsia"/>
                  <w:b w:val="0"/>
                  <w:szCs w:val="18"/>
                  <w:lang w:eastAsia="ko-KR"/>
                </w:rPr>
                <w:t>DC_3-21_n78-n79</w:t>
              </w:r>
            </w:ins>
          </w:p>
        </w:tc>
        <w:tc>
          <w:tcPr>
            <w:tcW w:w="2952" w:type="dxa"/>
          </w:tcPr>
          <w:p w:rsidR="00675BC4" w:rsidRDefault="00675BC4" w:rsidP="00BD23A5">
            <w:pPr>
              <w:pStyle w:val="TAC"/>
              <w:rPr>
                <w:ins w:id="5211" w:author="Suhwan Lim" w:date="2019-05-21T17:51:00Z"/>
                <w:lang w:eastAsia="ko-KR"/>
              </w:rPr>
            </w:pPr>
            <w:ins w:id="5212" w:author="Suhwan Lim" w:date="2019-05-21T17:51:00Z">
              <w:r>
                <w:rPr>
                  <w:rFonts w:hint="eastAsia"/>
                  <w:lang w:eastAsia="ko-KR"/>
                </w:rPr>
                <w:t>3</w:t>
              </w:r>
            </w:ins>
          </w:p>
        </w:tc>
        <w:tc>
          <w:tcPr>
            <w:tcW w:w="2952" w:type="dxa"/>
          </w:tcPr>
          <w:p w:rsidR="00675BC4" w:rsidRDefault="00675BC4" w:rsidP="00BD23A5">
            <w:pPr>
              <w:pStyle w:val="TAC"/>
              <w:rPr>
                <w:ins w:id="5213" w:author="Suhwan Lim" w:date="2019-05-21T17:51:00Z"/>
                <w:rFonts w:hint="eastAsia"/>
                <w:lang w:eastAsia="ko-KR"/>
              </w:rPr>
            </w:pPr>
            <w:ins w:id="5214" w:author="Suhwan Lim" w:date="2019-05-21T17:51:00Z">
              <w:r>
                <w:rPr>
                  <w:rFonts w:hint="eastAsia"/>
                  <w:lang w:eastAsia="ko-KR"/>
                </w:rPr>
                <w:t>0.8</w:t>
              </w:r>
            </w:ins>
          </w:p>
        </w:tc>
      </w:tr>
      <w:tr w:rsidR="00675BC4" w:rsidTr="00BD23A5">
        <w:trPr>
          <w:jc w:val="center"/>
          <w:ins w:id="5215" w:author="Suhwan Lim" w:date="2019-05-21T17:51:00Z"/>
        </w:trPr>
        <w:tc>
          <w:tcPr>
            <w:tcW w:w="2336" w:type="dxa"/>
            <w:vMerge/>
          </w:tcPr>
          <w:p w:rsidR="00675BC4" w:rsidRPr="00AE4694" w:rsidRDefault="00675BC4" w:rsidP="00BD23A5">
            <w:pPr>
              <w:pStyle w:val="TAH"/>
              <w:rPr>
                <w:ins w:id="5216" w:author="Suhwan Lim" w:date="2019-05-21T17:51:00Z"/>
                <w:rFonts w:cs="Arial"/>
                <w:b w:val="0"/>
                <w:szCs w:val="18"/>
              </w:rPr>
            </w:pPr>
          </w:p>
        </w:tc>
        <w:tc>
          <w:tcPr>
            <w:tcW w:w="2952" w:type="dxa"/>
          </w:tcPr>
          <w:p w:rsidR="00675BC4" w:rsidRDefault="00675BC4" w:rsidP="00BD23A5">
            <w:pPr>
              <w:pStyle w:val="TAC"/>
              <w:rPr>
                <w:ins w:id="5217" w:author="Suhwan Lim" w:date="2019-05-21T17:51:00Z"/>
                <w:lang w:eastAsia="ko-KR"/>
              </w:rPr>
            </w:pPr>
            <w:ins w:id="5218" w:author="Suhwan Lim" w:date="2019-05-21T17:51:00Z">
              <w:r>
                <w:rPr>
                  <w:lang w:eastAsia="ko-KR"/>
                </w:rPr>
                <w:t>2</w:t>
              </w:r>
              <w:r>
                <w:rPr>
                  <w:rFonts w:hint="eastAsia"/>
                  <w:lang w:eastAsia="ko-KR"/>
                </w:rPr>
                <w:t>1</w:t>
              </w:r>
            </w:ins>
          </w:p>
        </w:tc>
        <w:tc>
          <w:tcPr>
            <w:tcW w:w="2952" w:type="dxa"/>
          </w:tcPr>
          <w:p w:rsidR="00675BC4" w:rsidRDefault="00675BC4" w:rsidP="00BD23A5">
            <w:pPr>
              <w:pStyle w:val="TAC"/>
              <w:rPr>
                <w:ins w:id="5219" w:author="Suhwan Lim" w:date="2019-05-21T17:51:00Z"/>
                <w:rFonts w:hint="eastAsia"/>
                <w:lang w:eastAsia="ko-KR"/>
              </w:rPr>
            </w:pPr>
            <w:ins w:id="5220" w:author="Suhwan Lim" w:date="2019-05-21T17:51:00Z">
              <w:r>
                <w:rPr>
                  <w:rFonts w:hint="eastAsia"/>
                  <w:lang w:eastAsia="ko-KR"/>
                </w:rPr>
                <w:t>0.9</w:t>
              </w:r>
            </w:ins>
          </w:p>
        </w:tc>
      </w:tr>
      <w:tr w:rsidR="00675BC4" w:rsidTr="00BD23A5">
        <w:trPr>
          <w:jc w:val="center"/>
          <w:ins w:id="5221" w:author="Suhwan Lim" w:date="2019-05-21T17:51:00Z"/>
        </w:trPr>
        <w:tc>
          <w:tcPr>
            <w:tcW w:w="2336" w:type="dxa"/>
            <w:vMerge/>
          </w:tcPr>
          <w:p w:rsidR="00675BC4" w:rsidRPr="00AE4694" w:rsidRDefault="00675BC4" w:rsidP="00BD23A5">
            <w:pPr>
              <w:pStyle w:val="TAH"/>
              <w:rPr>
                <w:ins w:id="5222" w:author="Suhwan Lim" w:date="2019-05-21T17:51:00Z"/>
                <w:rFonts w:cs="Arial"/>
                <w:b w:val="0"/>
                <w:szCs w:val="18"/>
              </w:rPr>
            </w:pPr>
          </w:p>
        </w:tc>
        <w:tc>
          <w:tcPr>
            <w:tcW w:w="2952" w:type="dxa"/>
          </w:tcPr>
          <w:p w:rsidR="00675BC4" w:rsidRDefault="00675BC4" w:rsidP="00BD23A5">
            <w:pPr>
              <w:pStyle w:val="TAC"/>
              <w:rPr>
                <w:ins w:id="5223" w:author="Suhwan Lim" w:date="2019-05-21T17:51:00Z"/>
                <w:lang w:eastAsia="ko-KR"/>
              </w:rPr>
            </w:pPr>
            <w:ins w:id="5224" w:author="Suhwan Lim" w:date="2019-05-21T17:51: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225" w:author="Suhwan Lim" w:date="2019-05-21T17:51:00Z"/>
                <w:rFonts w:hint="eastAsia"/>
                <w:lang w:eastAsia="ko-KR"/>
              </w:rPr>
            </w:pPr>
            <w:ins w:id="5226" w:author="Suhwan Lim" w:date="2019-05-21T17:51: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lastRenderedPageBreak/>
              <w:t>DC_</w:t>
            </w:r>
            <w:r w:rsidRPr="00AE4694">
              <w:rPr>
                <w:lang w:eastAsia="ja-JP"/>
              </w:rPr>
              <w:t>3-28-42</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DC_3-21-42_n77</w:t>
            </w: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21</w:t>
            </w:r>
          </w:p>
        </w:tc>
        <w:tc>
          <w:tcPr>
            <w:tcW w:w="2952" w:type="dxa"/>
          </w:tcPr>
          <w:p w:rsidR="008F27E3" w:rsidRPr="00AE4694" w:rsidRDefault="008F27E3" w:rsidP="00AD21D3">
            <w:pPr>
              <w:pStyle w:val="TAC"/>
            </w:pPr>
            <w:r w:rsidRPr="00AE4694">
              <w:t>0.9</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n77</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DC_3-21-42_n78</w:t>
            </w: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21</w:t>
            </w:r>
          </w:p>
        </w:tc>
        <w:tc>
          <w:tcPr>
            <w:tcW w:w="2952" w:type="dxa"/>
          </w:tcPr>
          <w:p w:rsidR="008F27E3" w:rsidRPr="00AE4694" w:rsidRDefault="008F27E3" w:rsidP="00AD21D3">
            <w:pPr>
              <w:pStyle w:val="TAC"/>
            </w:pPr>
            <w:r w:rsidRPr="00AE4694">
              <w:t>0.9</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n78</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DC_3-21-42_n79</w:t>
            </w: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21</w:t>
            </w:r>
          </w:p>
        </w:tc>
        <w:tc>
          <w:tcPr>
            <w:tcW w:w="2952" w:type="dxa"/>
          </w:tcPr>
          <w:p w:rsidR="008F27E3" w:rsidRPr="00AE4694" w:rsidRDefault="008F27E3" w:rsidP="00AD21D3">
            <w:pPr>
              <w:pStyle w:val="TAC"/>
            </w:pPr>
            <w:r w:rsidRPr="00AE4694">
              <w:t>0.9</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675BC4" w:rsidRPr="00AE4694" w:rsidTr="00BD23A5">
        <w:trPr>
          <w:jc w:val="center"/>
          <w:ins w:id="5227" w:author="Suhwan Lim" w:date="2019-05-21T17:52:00Z"/>
        </w:trPr>
        <w:tc>
          <w:tcPr>
            <w:tcW w:w="2336" w:type="dxa"/>
            <w:vMerge w:val="restart"/>
            <w:vAlign w:val="center"/>
          </w:tcPr>
          <w:p w:rsidR="00675BC4" w:rsidRPr="00AE4694" w:rsidRDefault="00675BC4" w:rsidP="00BD23A5">
            <w:pPr>
              <w:pStyle w:val="TAH"/>
              <w:rPr>
                <w:ins w:id="5228" w:author="Suhwan Lim" w:date="2019-05-21T17:52:00Z"/>
                <w:rFonts w:cs="Arial" w:hint="eastAsia"/>
                <w:b w:val="0"/>
                <w:szCs w:val="18"/>
                <w:lang w:eastAsia="ko-KR"/>
              </w:rPr>
            </w:pPr>
            <w:ins w:id="5229" w:author="Suhwan Lim" w:date="2019-05-21T17:52:00Z">
              <w:r>
                <w:rPr>
                  <w:rFonts w:cs="Arial" w:hint="eastAsia"/>
                  <w:b w:val="0"/>
                  <w:szCs w:val="18"/>
                  <w:lang w:eastAsia="ko-KR"/>
                </w:rPr>
                <w:t>DC_3-42_n77-n79</w:t>
              </w:r>
            </w:ins>
          </w:p>
        </w:tc>
        <w:tc>
          <w:tcPr>
            <w:tcW w:w="2952" w:type="dxa"/>
          </w:tcPr>
          <w:p w:rsidR="00675BC4" w:rsidRPr="00AE4694" w:rsidRDefault="00675BC4" w:rsidP="00BD23A5">
            <w:pPr>
              <w:pStyle w:val="TAC"/>
              <w:rPr>
                <w:ins w:id="5230" w:author="Suhwan Lim" w:date="2019-05-21T17:52:00Z"/>
                <w:rFonts w:hint="eastAsia"/>
                <w:lang w:eastAsia="ko-KR"/>
              </w:rPr>
            </w:pPr>
            <w:ins w:id="5231" w:author="Suhwan Lim" w:date="2019-05-21T17:52:00Z">
              <w:r>
                <w:rPr>
                  <w:rFonts w:hint="eastAsia"/>
                  <w:lang w:eastAsia="ko-KR"/>
                </w:rPr>
                <w:t>3</w:t>
              </w:r>
            </w:ins>
          </w:p>
        </w:tc>
        <w:tc>
          <w:tcPr>
            <w:tcW w:w="2952" w:type="dxa"/>
          </w:tcPr>
          <w:p w:rsidR="00675BC4" w:rsidRPr="00AE4694" w:rsidRDefault="00675BC4" w:rsidP="00BD23A5">
            <w:pPr>
              <w:pStyle w:val="TAC"/>
              <w:rPr>
                <w:ins w:id="5232" w:author="Suhwan Lim" w:date="2019-05-21T17:52:00Z"/>
                <w:rFonts w:hint="eastAsia"/>
                <w:lang w:eastAsia="ko-KR"/>
              </w:rPr>
            </w:pPr>
            <w:ins w:id="5233" w:author="Suhwan Lim" w:date="2019-05-21T17:52:00Z">
              <w:r>
                <w:rPr>
                  <w:rFonts w:hint="eastAsia"/>
                  <w:lang w:eastAsia="ko-KR"/>
                </w:rPr>
                <w:t>0.6</w:t>
              </w:r>
            </w:ins>
          </w:p>
        </w:tc>
      </w:tr>
      <w:tr w:rsidR="00675BC4" w:rsidRPr="00AE4694" w:rsidTr="00BD23A5">
        <w:trPr>
          <w:jc w:val="center"/>
          <w:ins w:id="5234" w:author="Suhwan Lim" w:date="2019-05-21T17:52:00Z"/>
        </w:trPr>
        <w:tc>
          <w:tcPr>
            <w:tcW w:w="2336" w:type="dxa"/>
            <w:vMerge/>
          </w:tcPr>
          <w:p w:rsidR="00675BC4" w:rsidRPr="00AE4694" w:rsidRDefault="00675BC4" w:rsidP="00BD23A5">
            <w:pPr>
              <w:pStyle w:val="TAH"/>
              <w:rPr>
                <w:ins w:id="5235" w:author="Suhwan Lim" w:date="2019-05-21T17:52:00Z"/>
                <w:rFonts w:cs="Arial"/>
                <w:b w:val="0"/>
                <w:szCs w:val="18"/>
              </w:rPr>
            </w:pPr>
          </w:p>
        </w:tc>
        <w:tc>
          <w:tcPr>
            <w:tcW w:w="2952" w:type="dxa"/>
          </w:tcPr>
          <w:p w:rsidR="00675BC4" w:rsidRPr="00AE4694" w:rsidRDefault="00675BC4" w:rsidP="00BD23A5">
            <w:pPr>
              <w:pStyle w:val="TAC"/>
              <w:rPr>
                <w:ins w:id="5236" w:author="Suhwan Lim" w:date="2019-05-21T17:52:00Z"/>
                <w:rFonts w:hint="eastAsia"/>
                <w:lang w:eastAsia="ko-KR"/>
              </w:rPr>
            </w:pPr>
            <w:ins w:id="5237" w:author="Suhwan Lim" w:date="2019-05-21T17:52:00Z">
              <w:r>
                <w:rPr>
                  <w:lang w:eastAsia="ko-KR"/>
                </w:rPr>
                <w:t>42</w:t>
              </w:r>
            </w:ins>
          </w:p>
        </w:tc>
        <w:tc>
          <w:tcPr>
            <w:tcW w:w="2952" w:type="dxa"/>
          </w:tcPr>
          <w:p w:rsidR="00675BC4" w:rsidRPr="00AE4694" w:rsidRDefault="00675BC4" w:rsidP="00BD23A5">
            <w:pPr>
              <w:pStyle w:val="TAC"/>
              <w:rPr>
                <w:ins w:id="5238" w:author="Suhwan Lim" w:date="2019-05-21T17:52:00Z"/>
                <w:rFonts w:hint="eastAsia"/>
                <w:lang w:eastAsia="ko-KR"/>
              </w:rPr>
            </w:pPr>
            <w:ins w:id="5239" w:author="Suhwan Lim" w:date="2019-05-21T17:52:00Z">
              <w:r>
                <w:rPr>
                  <w:rFonts w:hint="eastAsia"/>
                  <w:lang w:eastAsia="ko-KR"/>
                </w:rPr>
                <w:t>0.8</w:t>
              </w:r>
            </w:ins>
          </w:p>
        </w:tc>
      </w:tr>
      <w:tr w:rsidR="00675BC4" w:rsidRPr="00AE4694" w:rsidTr="00BD23A5">
        <w:trPr>
          <w:jc w:val="center"/>
          <w:ins w:id="5240" w:author="Suhwan Lim" w:date="2019-05-21T17:52:00Z"/>
        </w:trPr>
        <w:tc>
          <w:tcPr>
            <w:tcW w:w="2336" w:type="dxa"/>
            <w:vMerge/>
          </w:tcPr>
          <w:p w:rsidR="00675BC4" w:rsidRPr="00AE4694" w:rsidRDefault="00675BC4" w:rsidP="00BD23A5">
            <w:pPr>
              <w:pStyle w:val="TAH"/>
              <w:rPr>
                <w:ins w:id="5241" w:author="Suhwan Lim" w:date="2019-05-21T17:52:00Z"/>
                <w:rFonts w:cs="Arial"/>
                <w:b w:val="0"/>
                <w:szCs w:val="18"/>
              </w:rPr>
            </w:pPr>
          </w:p>
        </w:tc>
        <w:tc>
          <w:tcPr>
            <w:tcW w:w="2952" w:type="dxa"/>
          </w:tcPr>
          <w:p w:rsidR="00675BC4" w:rsidRPr="00AE4694" w:rsidRDefault="00675BC4" w:rsidP="00BD23A5">
            <w:pPr>
              <w:pStyle w:val="TAC"/>
              <w:rPr>
                <w:ins w:id="5242" w:author="Suhwan Lim" w:date="2019-05-21T17:52:00Z"/>
                <w:rFonts w:hint="eastAsia"/>
                <w:lang w:eastAsia="ko-KR"/>
              </w:rPr>
            </w:pPr>
            <w:ins w:id="5243" w:author="Suhwan Lim" w:date="2019-05-21T17:52: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244" w:author="Suhwan Lim" w:date="2019-05-21T17:52:00Z"/>
                <w:rFonts w:hint="eastAsia"/>
                <w:lang w:eastAsia="ko-KR"/>
              </w:rPr>
            </w:pPr>
            <w:ins w:id="5245" w:author="Suhwan Lim" w:date="2019-05-21T17:52:00Z">
              <w:r>
                <w:rPr>
                  <w:rFonts w:hint="eastAsia"/>
                  <w:lang w:eastAsia="ko-KR"/>
                </w:rPr>
                <w:t>0.8</w:t>
              </w:r>
            </w:ins>
          </w:p>
        </w:tc>
      </w:tr>
      <w:tr w:rsidR="00675BC4" w:rsidTr="00BD23A5">
        <w:trPr>
          <w:jc w:val="center"/>
          <w:ins w:id="5246" w:author="Suhwan Lim" w:date="2019-05-21T17:52:00Z"/>
        </w:trPr>
        <w:tc>
          <w:tcPr>
            <w:tcW w:w="2336" w:type="dxa"/>
            <w:vMerge w:val="restart"/>
            <w:vAlign w:val="center"/>
          </w:tcPr>
          <w:p w:rsidR="00675BC4" w:rsidRPr="00AE4694" w:rsidRDefault="00675BC4" w:rsidP="00BD23A5">
            <w:pPr>
              <w:pStyle w:val="TAH"/>
              <w:rPr>
                <w:ins w:id="5247" w:author="Suhwan Lim" w:date="2019-05-21T17:52:00Z"/>
                <w:rFonts w:cs="Arial"/>
                <w:b w:val="0"/>
                <w:szCs w:val="18"/>
              </w:rPr>
            </w:pPr>
            <w:ins w:id="5248" w:author="Suhwan Lim" w:date="2019-05-21T17:52:00Z">
              <w:r>
                <w:rPr>
                  <w:rFonts w:cs="Arial" w:hint="eastAsia"/>
                  <w:b w:val="0"/>
                  <w:szCs w:val="18"/>
                  <w:lang w:eastAsia="ko-KR"/>
                </w:rPr>
                <w:t>DC_3-42_n78-n79</w:t>
              </w:r>
            </w:ins>
          </w:p>
        </w:tc>
        <w:tc>
          <w:tcPr>
            <w:tcW w:w="2952" w:type="dxa"/>
          </w:tcPr>
          <w:p w:rsidR="00675BC4" w:rsidRDefault="00675BC4" w:rsidP="00BD23A5">
            <w:pPr>
              <w:pStyle w:val="TAC"/>
              <w:rPr>
                <w:ins w:id="5249" w:author="Suhwan Lim" w:date="2019-05-21T17:52:00Z"/>
                <w:lang w:eastAsia="ko-KR"/>
              </w:rPr>
            </w:pPr>
            <w:ins w:id="5250" w:author="Suhwan Lim" w:date="2019-05-21T17:52:00Z">
              <w:r>
                <w:rPr>
                  <w:rFonts w:hint="eastAsia"/>
                  <w:lang w:eastAsia="ko-KR"/>
                </w:rPr>
                <w:t>3</w:t>
              </w:r>
            </w:ins>
          </w:p>
        </w:tc>
        <w:tc>
          <w:tcPr>
            <w:tcW w:w="2952" w:type="dxa"/>
          </w:tcPr>
          <w:p w:rsidR="00675BC4" w:rsidRDefault="00675BC4" w:rsidP="00BD23A5">
            <w:pPr>
              <w:pStyle w:val="TAC"/>
              <w:rPr>
                <w:ins w:id="5251" w:author="Suhwan Lim" w:date="2019-05-21T17:52:00Z"/>
                <w:rFonts w:hint="eastAsia"/>
                <w:lang w:eastAsia="ko-KR"/>
              </w:rPr>
            </w:pPr>
            <w:ins w:id="5252" w:author="Suhwan Lim" w:date="2019-05-21T17:52:00Z">
              <w:r>
                <w:rPr>
                  <w:rFonts w:hint="eastAsia"/>
                  <w:lang w:eastAsia="ko-KR"/>
                </w:rPr>
                <w:t>0.6</w:t>
              </w:r>
            </w:ins>
          </w:p>
        </w:tc>
      </w:tr>
      <w:tr w:rsidR="00675BC4" w:rsidTr="00BD23A5">
        <w:trPr>
          <w:jc w:val="center"/>
          <w:ins w:id="5253" w:author="Suhwan Lim" w:date="2019-05-21T17:52:00Z"/>
        </w:trPr>
        <w:tc>
          <w:tcPr>
            <w:tcW w:w="2336" w:type="dxa"/>
            <w:vMerge/>
          </w:tcPr>
          <w:p w:rsidR="00675BC4" w:rsidRPr="00AE4694" w:rsidRDefault="00675BC4" w:rsidP="00BD23A5">
            <w:pPr>
              <w:pStyle w:val="TAH"/>
              <w:rPr>
                <w:ins w:id="5254" w:author="Suhwan Lim" w:date="2019-05-21T17:52:00Z"/>
                <w:rFonts w:cs="Arial"/>
                <w:b w:val="0"/>
                <w:szCs w:val="18"/>
              </w:rPr>
            </w:pPr>
          </w:p>
        </w:tc>
        <w:tc>
          <w:tcPr>
            <w:tcW w:w="2952" w:type="dxa"/>
          </w:tcPr>
          <w:p w:rsidR="00675BC4" w:rsidRDefault="00675BC4" w:rsidP="00BD23A5">
            <w:pPr>
              <w:pStyle w:val="TAC"/>
              <w:rPr>
                <w:ins w:id="5255" w:author="Suhwan Lim" w:date="2019-05-21T17:52:00Z"/>
                <w:lang w:eastAsia="ko-KR"/>
              </w:rPr>
            </w:pPr>
            <w:ins w:id="5256" w:author="Suhwan Lim" w:date="2019-05-21T17:52:00Z">
              <w:r>
                <w:rPr>
                  <w:lang w:eastAsia="ko-KR"/>
                </w:rPr>
                <w:t>42</w:t>
              </w:r>
            </w:ins>
          </w:p>
        </w:tc>
        <w:tc>
          <w:tcPr>
            <w:tcW w:w="2952" w:type="dxa"/>
          </w:tcPr>
          <w:p w:rsidR="00675BC4" w:rsidRDefault="00675BC4" w:rsidP="00BD23A5">
            <w:pPr>
              <w:pStyle w:val="TAC"/>
              <w:rPr>
                <w:ins w:id="5257" w:author="Suhwan Lim" w:date="2019-05-21T17:52:00Z"/>
                <w:rFonts w:hint="eastAsia"/>
                <w:lang w:eastAsia="ko-KR"/>
              </w:rPr>
            </w:pPr>
            <w:ins w:id="5258" w:author="Suhwan Lim" w:date="2019-05-21T17:52:00Z">
              <w:r>
                <w:rPr>
                  <w:rFonts w:hint="eastAsia"/>
                  <w:lang w:eastAsia="ko-KR"/>
                </w:rPr>
                <w:t>0.8</w:t>
              </w:r>
            </w:ins>
          </w:p>
        </w:tc>
      </w:tr>
      <w:tr w:rsidR="00675BC4" w:rsidTr="00BD23A5">
        <w:trPr>
          <w:jc w:val="center"/>
          <w:ins w:id="5259" w:author="Suhwan Lim" w:date="2019-05-21T17:52:00Z"/>
        </w:trPr>
        <w:tc>
          <w:tcPr>
            <w:tcW w:w="2336" w:type="dxa"/>
            <w:vMerge/>
          </w:tcPr>
          <w:p w:rsidR="00675BC4" w:rsidRPr="00AE4694" w:rsidRDefault="00675BC4" w:rsidP="00BD23A5">
            <w:pPr>
              <w:pStyle w:val="TAH"/>
              <w:rPr>
                <w:ins w:id="5260" w:author="Suhwan Lim" w:date="2019-05-21T17:52:00Z"/>
                <w:rFonts w:cs="Arial"/>
                <w:b w:val="0"/>
                <w:szCs w:val="18"/>
              </w:rPr>
            </w:pPr>
          </w:p>
        </w:tc>
        <w:tc>
          <w:tcPr>
            <w:tcW w:w="2952" w:type="dxa"/>
          </w:tcPr>
          <w:p w:rsidR="00675BC4" w:rsidRDefault="00675BC4" w:rsidP="00BD23A5">
            <w:pPr>
              <w:pStyle w:val="TAC"/>
              <w:rPr>
                <w:ins w:id="5261" w:author="Suhwan Lim" w:date="2019-05-21T17:52:00Z"/>
                <w:lang w:eastAsia="ko-KR"/>
              </w:rPr>
            </w:pPr>
            <w:ins w:id="5262" w:author="Suhwan Lim" w:date="2019-05-21T17:52: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263" w:author="Suhwan Lim" w:date="2019-05-21T17:52:00Z"/>
                <w:rFonts w:hint="eastAsia"/>
                <w:lang w:eastAsia="ko-KR"/>
              </w:rPr>
            </w:pPr>
            <w:ins w:id="5264" w:author="Suhwan Lim" w:date="2019-05-21T17:52: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rFonts w:eastAsia="맑은 고딕" w:cs="Arial" w:hint="eastAsia"/>
                <w:b w:val="0"/>
                <w:szCs w:val="18"/>
                <w:lang w:eastAsia="ko-KR"/>
              </w:rPr>
              <w:t>DC_7-20_</w:t>
            </w:r>
            <w:r w:rsidRPr="00AE4694">
              <w:rPr>
                <w:rFonts w:eastAsia="맑은 고딕" w:cs="Arial"/>
                <w:b w:val="0"/>
                <w:szCs w:val="18"/>
                <w:lang w:eastAsia="ko-KR"/>
              </w:rPr>
              <w:t>n28-n78</w:t>
            </w: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7</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rsidR="008F27E3" w:rsidRPr="00AE4694" w:rsidRDefault="008F27E3" w:rsidP="00AD21D3">
            <w:pPr>
              <w:pStyle w:val="TAC"/>
              <w:rPr>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rsidR="008F27E3" w:rsidRPr="00AE4694" w:rsidRDefault="008F27E3" w:rsidP="00AD21D3">
            <w:pPr>
              <w:pStyle w:val="TAC"/>
              <w:rPr>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eastAsia="맑은 고딕"/>
                <w:lang w:eastAsia="ko-KR"/>
              </w:rPr>
            </w:pPr>
            <w:r w:rsidRPr="00AE4694">
              <w:rPr>
                <w:rFonts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eastAsia="맑은 고딕"/>
                <w:lang w:eastAsia="ko-KR"/>
              </w:rPr>
            </w:pPr>
            <w:r w:rsidRPr="00AE4694">
              <w:rPr>
                <w:rFonts w:cs="Arial"/>
                <w:lang w:eastAsia="ja-JP"/>
              </w:rPr>
              <w:t>0.</w:t>
            </w:r>
            <w:r w:rsidRPr="00AE4694">
              <w:rPr>
                <w:rFonts w:cs="Arial" w:hint="eastAsia"/>
                <w:lang w:eastAsia="ja-JP"/>
              </w:rPr>
              <w:t>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675BC4" w:rsidRPr="00AE4694" w:rsidTr="00BD23A5">
        <w:trPr>
          <w:jc w:val="center"/>
          <w:ins w:id="5265" w:author="Suhwan Lim" w:date="2019-05-21T17:53:00Z"/>
        </w:trPr>
        <w:tc>
          <w:tcPr>
            <w:tcW w:w="2336" w:type="dxa"/>
            <w:vMerge w:val="restart"/>
            <w:vAlign w:val="center"/>
          </w:tcPr>
          <w:p w:rsidR="00675BC4" w:rsidRPr="00AE4694" w:rsidRDefault="00675BC4" w:rsidP="00BD23A5">
            <w:pPr>
              <w:pStyle w:val="TAH"/>
              <w:rPr>
                <w:ins w:id="5266" w:author="Suhwan Lim" w:date="2019-05-21T17:53:00Z"/>
                <w:rFonts w:cs="Arial" w:hint="eastAsia"/>
                <w:b w:val="0"/>
                <w:szCs w:val="18"/>
                <w:lang w:eastAsia="ko-KR"/>
              </w:rPr>
            </w:pPr>
            <w:ins w:id="5267" w:author="Suhwan Lim" w:date="2019-05-21T17:53:00Z">
              <w:r>
                <w:rPr>
                  <w:rFonts w:cs="Arial" w:hint="eastAsia"/>
                  <w:b w:val="0"/>
                  <w:szCs w:val="18"/>
                  <w:lang w:eastAsia="ko-KR"/>
                </w:rPr>
                <w:t>DC_19-21_n77-n79</w:t>
              </w:r>
            </w:ins>
          </w:p>
        </w:tc>
        <w:tc>
          <w:tcPr>
            <w:tcW w:w="2952" w:type="dxa"/>
          </w:tcPr>
          <w:p w:rsidR="00675BC4" w:rsidRPr="00AE4694" w:rsidRDefault="00675BC4" w:rsidP="00BD23A5">
            <w:pPr>
              <w:pStyle w:val="TAC"/>
              <w:rPr>
                <w:ins w:id="5268" w:author="Suhwan Lim" w:date="2019-05-21T17:53:00Z"/>
                <w:rFonts w:hint="eastAsia"/>
                <w:lang w:eastAsia="ko-KR"/>
              </w:rPr>
            </w:pPr>
            <w:ins w:id="5269" w:author="Suhwan Lim" w:date="2019-05-21T17:53:00Z">
              <w:r>
                <w:rPr>
                  <w:rFonts w:hint="eastAsia"/>
                  <w:lang w:eastAsia="ko-KR"/>
                </w:rPr>
                <w:t>19</w:t>
              </w:r>
            </w:ins>
          </w:p>
        </w:tc>
        <w:tc>
          <w:tcPr>
            <w:tcW w:w="2952" w:type="dxa"/>
          </w:tcPr>
          <w:p w:rsidR="00675BC4" w:rsidRPr="00AE4694" w:rsidRDefault="00675BC4" w:rsidP="00BD23A5">
            <w:pPr>
              <w:pStyle w:val="TAC"/>
              <w:rPr>
                <w:ins w:id="5270" w:author="Suhwan Lim" w:date="2019-05-21T17:53:00Z"/>
                <w:rFonts w:hint="eastAsia"/>
                <w:lang w:eastAsia="ko-KR"/>
              </w:rPr>
            </w:pPr>
            <w:ins w:id="5271" w:author="Suhwan Lim" w:date="2019-05-21T17:53:00Z">
              <w:r>
                <w:rPr>
                  <w:rFonts w:hint="eastAsia"/>
                  <w:lang w:eastAsia="ko-KR"/>
                </w:rPr>
                <w:t>0.3</w:t>
              </w:r>
            </w:ins>
          </w:p>
        </w:tc>
      </w:tr>
      <w:tr w:rsidR="00675BC4" w:rsidRPr="00AE4694" w:rsidTr="00BD23A5">
        <w:trPr>
          <w:jc w:val="center"/>
          <w:ins w:id="5272" w:author="Suhwan Lim" w:date="2019-05-21T17:53:00Z"/>
        </w:trPr>
        <w:tc>
          <w:tcPr>
            <w:tcW w:w="2336" w:type="dxa"/>
            <w:vMerge/>
          </w:tcPr>
          <w:p w:rsidR="00675BC4" w:rsidRPr="00AE4694" w:rsidRDefault="00675BC4" w:rsidP="00BD23A5">
            <w:pPr>
              <w:pStyle w:val="TAH"/>
              <w:rPr>
                <w:ins w:id="5273" w:author="Suhwan Lim" w:date="2019-05-21T17:53:00Z"/>
                <w:rFonts w:cs="Arial"/>
                <w:b w:val="0"/>
                <w:szCs w:val="18"/>
              </w:rPr>
            </w:pPr>
          </w:p>
        </w:tc>
        <w:tc>
          <w:tcPr>
            <w:tcW w:w="2952" w:type="dxa"/>
          </w:tcPr>
          <w:p w:rsidR="00675BC4" w:rsidRPr="00AE4694" w:rsidRDefault="00675BC4" w:rsidP="00BD23A5">
            <w:pPr>
              <w:pStyle w:val="TAC"/>
              <w:rPr>
                <w:ins w:id="5274" w:author="Suhwan Lim" w:date="2019-05-21T17:53:00Z"/>
                <w:rFonts w:hint="eastAsia"/>
                <w:lang w:eastAsia="ko-KR"/>
              </w:rPr>
            </w:pPr>
            <w:ins w:id="5275" w:author="Suhwan Lim" w:date="2019-05-21T17:53:00Z">
              <w:r>
                <w:rPr>
                  <w:lang w:eastAsia="ko-KR"/>
                </w:rPr>
                <w:t>2</w:t>
              </w:r>
              <w:r>
                <w:rPr>
                  <w:rFonts w:hint="eastAsia"/>
                  <w:lang w:eastAsia="ko-KR"/>
                </w:rPr>
                <w:t>1</w:t>
              </w:r>
            </w:ins>
          </w:p>
        </w:tc>
        <w:tc>
          <w:tcPr>
            <w:tcW w:w="2952" w:type="dxa"/>
          </w:tcPr>
          <w:p w:rsidR="00675BC4" w:rsidRPr="00AE4694" w:rsidRDefault="00675BC4" w:rsidP="00BD23A5">
            <w:pPr>
              <w:pStyle w:val="TAC"/>
              <w:rPr>
                <w:ins w:id="5276" w:author="Suhwan Lim" w:date="2019-05-21T17:53:00Z"/>
                <w:rFonts w:hint="eastAsia"/>
                <w:lang w:eastAsia="ko-KR"/>
              </w:rPr>
            </w:pPr>
            <w:ins w:id="5277" w:author="Suhwan Lim" w:date="2019-05-21T17:53:00Z">
              <w:r>
                <w:rPr>
                  <w:rFonts w:hint="eastAsia"/>
                  <w:lang w:eastAsia="ko-KR"/>
                </w:rPr>
                <w:t>0.4</w:t>
              </w:r>
            </w:ins>
          </w:p>
        </w:tc>
      </w:tr>
      <w:tr w:rsidR="00675BC4" w:rsidRPr="00AE4694" w:rsidTr="00BD23A5">
        <w:trPr>
          <w:jc w:val="center"/>
          <w:ins w:id="5278" w:author="Suhwan Lim" w:date="2019-05-21T17:53:00Z"/>
        </w:trPr>
        <w:tc>
          <w:tcPr>
            <w:tcW w:w="2336" w:type="dxa"/>
            <w:vMerge/>
          </w:tcPr>
          <w:p w:rsidR="00675BC4" w:rsidRPr="00AE4694" w:rsidRDefault="00675BC4" w:rsidP="00BD23A5">
            <w:pPr>
              <w:pStyle w:val="TAH"/>
              <w:rPr>
                <w:ins w:id="5279" w:author="Suhwan Lim" w:date="2019-05-21T17:53:00Z"/>
                <w:rFonts w:cs="Arial"/>
                <w:b w:val="0"/>
                <w:szCs w:val="18"/>
              </w:rPr>
            </w:pPr>
          </w:p>
        </w:tc>
        <w:tc>
          <w:tcPr>
            <w:tcW w:w="2952" w:type="dxa"/>
          </w:tcPr>
          <w:p w:rsidR="00675BC4" w:rsidRPr="00AE4694" w:rsidRDefault="00675BC4" w:rsidP="00BD23A5">
            <w:pPr>
              <w:pStyle w:val="TAC"/>
              <w:rPr>
                <w:ins w:id="5280" w:author="Suhwan Lim" w:date="2019-05-21T17:53:00Z"/>
                <w:rFonts w:hint="eastAsia"/>
                <w:lang w:eastAsia="ko-KR"/>
              </w:rPr>
            </w:pPr>
            <w:ins w:id="5281" w:author="Suhwan Lim" w:date="2019-05-21T17:53: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282" w:author="Suhwan Lim" w:date="2019-05-21T17:53:00Z"/>
                <w:rFonts w:hint="eastAsia"/>
                <w:lang w:eastAsia="ko-KR"/>
              </w:rPr>
            </w:pPr>
            <w:ins w:id="5283" w:author="Suhwan Lim" w:date="2019-05-21T17:53:00Z">
              <w:r>
                <w:rPr>
                  <w:rFonts w:hint="eastAsia"/>
                  <w:lang w:eastAsia="ko-KR"/>
                </w:rPr>
                <w:t>0.8</w:t>
              </w:r>
            </w:ins>
          </w:p>
        </w:tc>
      </w:tr>
      <w:tr w:rsidR="00675BC4" w:rsidTr="00BD23A5">
        <w:trPr>
          <w:jc w:val="center"/>
          <w:ins w:id="5284" w:author="Suhwan Lim" w:date="2019-05-21T17:53:00Z"/>
        </w:trPr>
        <w:tc>
          <w:tcPr>
            <w:tcW w:w="2336" w:type="dxa"/>
            <w:vMerge w:val="restart"/>
            <w:vAlign w:val="center"/>
          </w:tcPr>
          <w:p w:rsidR="00675BC4" w:rsidRPr="00AE4694" w:rsidRDefault="00675BC4" w:rsidP="00BD23A5">
            <w:pPr>
              <w:pStyle w:val="TAH"/>
              <w:rPr>
                <w:ins w:id="5285" w:author="Suhwan Lim" w:date="2019-05-21T17:53:00Z"/>
                <w:rFonts w:cs="Arial"/>
                <w:b w:val="0"/>
                <w:szCs w:val="18"/>
              </w:rPr>
            </w:pPr>
            <w:ins w:id="5286" w:author="Suhwan Lim" w:date="2019-05-21T17:53:00Z">
              <w:r>
                <w:rPr>
                  <w:rFonts w:cs="Arial" w:hint="eastAsia"/>
                  <w:b w:val="0"/>
                  <w:szCs w:val="18"/>
                  <w:lang w:eastAsia="ko-KR"/>
                </w:rPr>
                <w:t>DC_19-21_n78-n79</w:t>
              </w:r>
            </w:ins>
          </w:p>
        </w:tc>
        <w:tc>
          <w:tcPr>
            <w:tcW w:w="2952" w:type="dxa"/>
          </w:tcPr>
          <w:p w:rsidR="00675BC4" w:rsidRDefault="00675BC4" w:rsidP="00BD23A5">
            <w:pPr>
              <w:pStyle w:val="TAC"/>
              <w:rPr>
                <w:ins w:id="5287" w:author="Suhwan Lim" w:date="2019-05-21T17:53:00Z"/>
                <w:lang w:eastAsia="ko-KR"/>
              </w:rPr>
            </w:pPr>
            <w:ins w:id="5288" w:author="Suhwan Lim" w:date="2019-05-21T17:53:00Z">
              <w:r>
                <w:rPr>
                  <w:rFonts w:hint="eastAsia"/>
                  <w:lang w:eastAsia="ko-KR"/>
                </w:rPr>
                <w:t>19</w:t>
              </w:r>
            </w:ins>
          </w:p>
        </w:tc>
        <w:tc>
          <w:tcPr>
            <w:tcW w:w="2952" w:type="dxa"/>
          </w:tcPr>
          <w:p w:rsidR="00675BC4" w:rsidRDefault="00675BC4" w:rsidP="00BD23A5">
            <w:pPr>
              <w:pStyle w:val="TAC"/>
              <w:rPr>
                <w:ins w:id="5289" w:author="Suhwan Lim" w:date="2019-05-21T17:53:00Z"/>
                <w:rFonts w:hint="eastAsia"/>
                <w:lang w:eastAsia="ko-KR"/>
              </w:rPr>
            </w:pPr>
            <w:ins w:id="5290" w:author="Suhwan Lim" w:date="2019-05-21T17:53:00Z">
              <w:r>
                <w:rPr>
                  <w:rFonts w:hint="eastAsia"/>
                  <w:lang w:eastAsia="ko-KR"/>
                </w:rPr>
                <w:t>0.3</w:t>
              </w:r>
            </w:ins>
          </w:p>
        </w:tc>
      </w:tr>
      <w:tr w:rsidR="00675BC4" w:rsidTr="00BD23A5">
        <w:trPr>
          <w:jc w:val="center"/>
          <w:ins w:id="5291" w:author="Suhwan Lim" w:date="2019-05-21T17:53:00Z"/>
        </w:trPr>
        <w:tc>
          <w:tcPr>
            <w:tcW w:w="2336" w:type="dxa"/>
            <w:vMerge/>
          </w:tcPr>
          <w:p w:rsidR="00675BC4" w:rsidRPr="00AE4694" w:rsidRDefault="00675BC4" w:rsidP="00BD23A5">
            <w:pPr>
              <w:pStyle w:val="TAH"/>
              <w:rPr>
                <w:ins w:id="5292" w:author="Suhwan Lim" w:date="2019-05-21T17:53:00Z"/>
                <w:rFonts w:cs="Arial"/>
                <w:b w:val="0"/>
                <w:szCs w:val="18"/>
              </w:rPr>
            </w:pPr>
          </w:p>
        </w:tc>
        <w:tc>
          <w:tcPr>
            <w:tcW w:w="2952" w:type="dxa"/>
          </w:tcPr>
          <w:p w:rsidR="00675BC4" w:rsidRDefault="00675BC4" w:rsidP="00BD23A5">
            <w:pPr>
              <w:pStyle w:val="TAC"/>
              <w:rPr>
                <w:ins w:id="5293" w:author="Suhwan Lim" w:date="2019-05-21T17:53:00Z"/>
                <w:lang w:eastAsia="ko-KR"/>
              </w:rPr>
            </w:pPr>
            <w:ins w:id="5294" w:author="Suhwan Lim" w:date="2019-05-21T17:53:00Z">
              <w:r>
                <w:rPr>
                  <w:lang w:eastAsia="ko-KR"/>
                </w:rPr>
                <w:t>2</w:t>
              </w:r>
              <w:r>
                <w:rPr>
                  <w:rFonts w:hint="eastAsia"/>
                  <w:lang w:eastAsia="ko-KR"/>
                </w:rPr>
                <w:t>1</w:t>
              </w:r>
            </w:ins>
          </w:p>
        </w:tc>
        <w:tc>
          <w:tcPr>
            <w:tcW w:w="2952" w:type="dxa"/>
          </w:tcPr>
          <w:p w:rsidR="00675BC4" w:rsidRDefault="00675BC4" w:rsidP="00BD23A5">
            <w:pPr>
              <w:pStyle w:val="TAC"/>
              <w:rPr>
                <w:ins w:id="5295" w:author="Suhwan Lim" w:date="2019-05-21T17:53:00Z"/>
                <w:rFonts w:hint="eastAsia"/>
                <w:lang w:eastAsia="ko-KR"/>
              </w:rPr>
            </w:pPr>
            <w:ins w:id="5296" w:author="Suhwan Lim" w:date="2019-05-21T17:53:00Z">
              <w:r>
                <w:rPr>
                  <w:rFonts w:hint="eastAsia"/>
                  <w:lang w:eastAsia="ko-KR"/>
                </w:rPr>
                <w:t>0.4</w:t>
              </w:r>
            </w:ins>
          </w:p>
        </w:tc>
      </w:tr>
      <w:tr w:rsidR="00675BC4" w:rsidTr="00BD23A5">
        <w:trPr>
          <w:jc w:val="center"/>
          <w:ins w:id="5297" w:author="Suhwan Lim" w:date="2019-05-21T17:53:00Z"/>
        </w:trPr>
        <w:tc>
          <w:tcPr>
            <w:tcW w:w="2336" w:type="dxa"/>
            <w:vMerge/>
          </w:tcPr>
          <w:p w:rsidR="00675BC4" w:rsidRPr="00AE4694" w:rsidRDefault="00675BC4" w:rsidP="00BD23A5">
            <w:pPr>
              <w:pStyle w:val="TAH"/>
              <w:rPr>
                <w:ins w:id="5298" w:author="Suhwan Lim" w:date="2019-05-21T17:53:00Z"/>
                <w:rFonts w:cs="Arial"/>
                <w:b w:val="0"/>
                <w:szCs w:val="18"/>
              </w:rPr>
            </w:pPr>
          </w:p>
        </w:tc>
        <w:tc>
          <w:tcPr>
            <w:tcW w:w="2952" w:type="dxa"/>
          </w:tcPr>
          <w:p w:rsidR="00675BC4" w:rsidRDefault="00675BC4" w:rsidP="00BD23A5">
            <w:pPr>
              <w:pStyle w:val="TAC"/>
              <w:rPr>
                <w:ins w:id="5299" w:author="Suhwan Lim" w:date="2019-05-21T17:53:00Z"/>
                <w:lang w:eastAsia="ko-KR"/>
              </w:rPr>
            </w:pPr>
            <w:ins w:id="5300" w:author="Suhwan Lim" w:date="2019-05-21T17:53: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301" w:author="Suhwan Lim" w:date="2019-05-21T17:53:00Z"/>
                <w:rFonts w:hint="eastAsia"/>
                <w:lang w:eastAsia="ko-KR"/>
              </w:rPr>
            </w:pPr>
            <w:ins w:id="5302" w:author="Suhwan Lim" w:date="2019-05-21T17:53:00Z">
              <w:r>
                <w:rPr>
                  <w:rFonts w:hint="eastAsia"/>
                  <w:lang w:eastAsia="ko-KR"/>
                </w:rPr>
                <w:t>0.8</w:t>
              </w:r>
            </w:ins>
          </w:p>
        </w:tc>
      </w:tr>
      <w:tr w:rsidR="00675BC4" w:rsidRPr="00AE4694" w:rsidTr="00BD23A5">
        <w:trPr>
          <w:jc w:val="center"/>
          <w:ins w:id="5303" w:author="Suhwan Lim" w:date="2019-05-21T17:55:00Z"/>
        </w:trPr>
        <w:tc>
          <w:tcPr>
            <w:tcW w:w="2336" w:type="dxa"/>
            <w:vMerge w:val="restart"/>
            <w:vAlign w:val="center"/>
          </w:tcPr>
          <w:p w:rsidR="00675BC4" w:rsidRPr="00AE4694" w:rsidRDefault="00675BC4" w:rsidP="00BD23A5">
            <w:pPr>
              <w:pStyle w:val="TAH"/>
              <w:rPr>
                <w:ins w:id="5304" w:author="Suhwan Lim" w:date="2019-05-21T17:55:00Z"/>
                <w:rFonts w:cs="Arial" w:hint="eastAsia"/>
                <w:b w:val="0"/>
                <w:szCs w:val="18"/>
                <w:lang w:eastAsia="ko-KR"/>
              </w:rPr>
            </w:pPr>
            <w:ins w:id="5305" w:author="Suhwan Lim" w:date="2019-05-21T17:55:00Z">
              <w:r>
                <w:rPr>
                  <w:rFonts w:cs="Arial" w:hint="eastAsia"/>
                  <w:b w:val="0"/>
                  <w:szCs w:val="18"/>
                  <w:lang w:eastAsia="ko-KR"/>
                </w:rPr>
                <w:t>DC_19-42_n77-n79</w:t>
              </w:r>
            </w:ins>
          </w:p>
        </w:tc>
        <w:tc>
          <w:tcPr>
            <w:tcW w:w="2952" w:type="dxa"/>
          </w:tcPr>
          <w:p w:rsidR="00675BC4" w:rsidRPr="00AE4694" w:rsidRDefault="00675BC4" w:rsidP="00BD23A5">
            <w:pPr>
              <w:pStyle w:val="TAC"/>
              <w:rPr>
                <w:ins w:id="5306" w:author="Suhwan Lim" w:date="2019-05-21T17:55:00Z"/>
                <w:rFonts w:hint="eastAsia"/>
                <w:lang w:eastAsia="ko-KR"/>
              </w:rPr>
            </w:pPr>
            <w:ins w:id="5307" w:author="Suhwan Lim" w:date="2019-05-21T17:55:00Z">
              <w:r>
                <w:rPr>
                  <w:rFonts w:hint="eastAsia"/>
                  <w:lang w:eastAsia="ko-KR"/>
                </w:rPr>
                <w:t>19</w:t>
              </w:r>
            </w:ins>
          </w:p>
        </w:tc>
        <w:tc>
          <w:tcPr>
            <w:tcW w:w="2952" w:type="dxa"/>
          </w:tcPr>
          <w:p w:rsidR="00675BC4" w:rsidRPr="00AE4694" w:rsidRDefault="00675BC4" w:rsidP="00BD23A5">
            <w:pPr>
              <w:pStyle w:val="TAC"/>
              <w:rPr>
                <w:ins w:id="5308" w:author="Suhwan Lim" w:date="2019-05-21T17:55:00Z"/>
                <w:rFonts w:hint="eastAsia"/>
                <w:lang w:eastAsia="ko-KR"/>
              </w:rPr>
            </w:pPr>
            <w:ins w:id="5309" w:author="Suhwan Lim" w:date="2019-05-21T17:55:00Z">
              <w:r>
                <w:rPr>
                  <w:rFonts w:hint="eastAsia"/>
                  <w:lang w:eastAsia="ko-KR"/>
                </w:rPr>
                <w:t>0.3</w:t>
              </w:r>
            </w:ins>
          </w:p>
        </w:tc>
      </w:tr>
      <w:tr w:rsidR="00675BC4" w:rsidRPr="00AE4694" w:rsidTr="00BD23A5">
        <w:trPr>
          <w:jc w:val="center"/>
          <w:ins w:id="5310" w:author="Suhwan Lim" w:date="2019-05-21T17:55:00Z"/>
        </w:trPr>
        <w:tc>
          <w:tcPr>
            <w:tcW w:w="2336" w:type="dxa"/>
            <w:vMerge/>
          </w:tcPr>
          <w:p w:rsidR="00675BC4" w:rsidRPr="00AE4694" w:rsidRDefault="00675BC4" w:rsidP="00BD23A5">
            <w:pPr>
              <w:pStyle w:val="TAH"/>
              <w:rPr>
                <w:ins w:id="5311" w:author="Suhwan Lim" w:date="2019-05-21T17:55:00Z"/>
                <w:rFonts w:cs="Arial"/>
                <w:b w:val="0"/>
                <w:szCs w:val="18"/>
              </w:rPr>
            </w:pPr>
          </w:p>
        </w:tc>
        <w:tc>
          <w:tcPr>
            <w:tcW w:w="2952" w:type="dxa"/>
          </w:tcPr>
          <w:p w:rsidR="00675BC4" w:rsidRPr="00AE4694" w:rsidRDefault="00675BC4" w:rsidP="00BD23A5">
            <w:pPr>
              <w:pStyle w:val="TAC"/>
              <w:rPr>
                <w:ins w:id="5312" w:author="Suhwan Lim" w:date="2019-05-21T17:55:00Z"/>
                <w:rFonts w:hint="eastAsia"/>
                <w:lang w:eastAsia="ko-KR"/>
              </w:rPr>
            </w:pPr>
            <w:ins w:id="5313" w:author="Suhwan Lim" w:date="2019-05-21T17:55:00Z">
              <w:r>
                <w:rPr>
                  <w:lang w:eastAsia="ko-KR"/>
                </w:rPr>
                <w:t>42</w:t>
              </w:r>
            </w:ins>
          </w:p>
        </w:tc>
        <w:tc>
          <w:tcPr>
            <w:tcW w:w="2952" w:type="dxa"/>
          </w:tcPr>
          <w:p w:rsidR="00675BC4" w:rsidRPr="00AE4694" w:rsidRDefault="00675BC4" w:rsidP="00BD23A5">
            <w:pPr>
              <w:pStyle w:val="TAC"/>
              <w:rPr>
                <w:ins w:id="5314" w:author="Suhwan Lim" w:date="2019-05-21T17:55:00Z"/>
                <w:rFonts w:hint="eastAsia"/>
                <w:lang w:eastAsia="ko-KR"/>
              </w:rPr>
            </w:pPr>
            <w:ins w:id="5315" w:author="Suhwan Lim" w:date="2019-05-21T17:55:00Z">
              <w:r>
                <w:rPr>
                  <w:rFonts w:hint="eastAsia"/>
                  <w:lang w:eastAsia="ko-KR"/>
                </w:rPr>
                <w:t>0.8</w:t>
              </w:r>
            </w:ins>
          </w:p>
        </w:tc>
      </w:tr>
      <w:tr w:rsidR="00675BC4" w:rsidRPr="00AE4694" w:rsidTr="00BD23A5">
        <w:trPr>
          <w:jc w:val="center"/>
          <w:ins w:id="5316" w:author="Suhwan Lim" w:date="2019-05-21T17:55:00Z"/>
        </w:trPr>
        <w:tc>
          <w:tcPr>
            <w:tcW w:w="2336" w:type="dxa"/>
            <w:vMerge/>
          </w:tcPr>
          <w:p w:rsidR="00675BC4" w:rsidRPr="00AE4694" w:rsidRDefault="00675BC4" w:rsidP="00BD23A5">
            <w:pPr>
              <w:pStyle w:val="TAH"/>
              <w:rPr>
                <w:ins w:id="5317" w:author="Suhwan Lim" w:date="2019-05-21T17:55:00Z"/>
                <w:rFonts w:cs="Arial"/>
                <w:b w:val="0"/>
                <w:szCs w:val="18"/>
              </w:rPr>
            </w:pPr>
          </w:p>
        </w:tc>
        <w:tc>
          <w:tcPr>
            <w:tcW w:w="2952" w:type="dxa"/>
          </w:tcPr>
          <w:p w:rsidR="00675BC4" w:rsidRPr="00AE4694" w:rsidRDefault="00675BC4" w:rsidP="00BD23A5">
            <w:pPr>
              <w:pStyle w:val="TAC"/>
              <w:rPr>
                <w:ins w:id="5318" w:author="Suhwan Lim" w:date="2019-05-21T17:55:00Z"/>
                <w:rFonts w:hint="eastAsia"/>
                <w:lang w:eastAsia="ko-KR"/>
              </w:rPr>
            </w:pPr>
            <w:ins w:id="5319" w:author="Suhwan Lim" w:date="2019-05-21T17:55: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320" w:author="Suhwan Lim" w:date="2019-05-21T17:55:00Z"/>
                <w:rFonts w:hint="eastAsia"/>
                <w:lang w:eastAsia="ko-KR"/>
              </w:rPr>
            </w:pPr>
            <w:ins w:id="5321" w:author="Suhwan Lim" w:date="2019-05-21T17:55:00Z">
              <w:r>
                <w:rPr>
                  <w:rFonts w:hint="eastAsia"/>
                  <w:lang w:eastAsia="ko-KR"/>
                </w:rPr>
                <w:t>0.8</w:t>
              </w:r>
            </w:ins>
          </w:p>
        </w:tc>
      </w:tr>
      <w:tr w:rsidR="00675BC4" w:rsidTr="00BD23A5">
        <w:trPr>
          <w:jc w:val="center"/>
          <w:ins w:id="5322" w:author="Suhwan Lim" w:date="2019-05-21T17:55:00Z"/>
        </w:trPr>
        <w:tc>
          <w:tcPr>
            <w:tcW w:w="2336" w:type="dxa"/>
            <w:vMerge w:val="restart"/>
            <w:vAlign w:val="center"/>
          </w:tcPr>
          <w:p w:rsidR="00675BC4" w:rsidRPr="00AE4694" w:rsidRDefault="00675BC4" w:rsidP="00BD23A5">
            <w:pPr>
              <w:pStyle w:val="TAH"/>
              <w:rPr>
                <w:ins w:id="5323" w:author="Suhwan Lim" w:date="2019-05-21T17:55:00Z"/>
                <w:rFonts w:cs="Arial"/>
                <w:b w:val="0"/>
                <w:szCs w:val="18"/>
              </w:rPr>
            </w:pPr>
            <w:ins w:id="5324" w:author="Suhwan Lim" w:date="2019-05-21T17:55:00Z">
              <w:r>
                <w:rPr>
                  <w:rFonts w:cs="Arial" w:hint="eastAsia"/>
                  <w:b w:val="0"/>
                  <w:szCs w:val="18"/>
                  <w:lang w:eastAsia="ko-KR"/>
                </w:rPr>
                <w:t>DC_19-42_n78-n79</w:t>
              </w:r>
            </w:ins>
          </w:p>
        </w:tc>
        <w:tc>
          <w:tcPr>
            <w:tcW w:w="2952" w:type="dxa"/>
          </w:tcPr>
          <w:p w:rsidR="00675BC4" w:rsidRDefault="00675BC4" w:rsidP="00BD23A5">
            <w:pPr>
              <w:pStyle w:val="TAC"/>
              <w:rPr>
                <w:ins w:id="5325" w:author="Suhwan Lim" w:date="2019-05-21T17:55:00Z"/>
                <w:lang w:eastAsia="ko-KR"/>
              </w:rPr>
            </w:pPr>
            <w:ins w:id="5326" w:author="Suhwan Lim" w:date="2019-05-21T17:55:00Z">
              <w:r>
                <w:rPr>
                  <w:rFonts w:hint="eastAsia"/>
                  <w:lang w:eastAsia="ko-KR"/>
                </w:rPr>
                <w:t>19</w:t>
              </w:r>
            </w:ins>
          </w:p>
        </w:tc>
        <w:tc>
          <w:tcPr>
            <w:tcW w:w="2952" w:type="dxa"/>
          </w:tcPr>
          <w:p w:rsidR="00675BC4" w:rsidRDefault="00675BC4" w:rsidP="00BD23A5">
            <w:pPr>
              <w:pStyle w:val="TAC"/>
              <w:rPr>
                <w:ins w:id="5327" w:author="Suhwan Lim" w:date="2019-05-21T17:55:00Z"/>
                <w:rFonts w:hint="eastAsia"/>
                <w:lang w:eastAsia="ko-KR"/>
              </w:rPr>
            </w:pPr>
            <w:ins w:id="5328" w:author="Suhwan Lim" w:date="2019-05-21T17:55:00Z">
              <w:r>
                <w:rPr>
                  <w:rFonts w:hint="eastAsia"/>
                  <w:lang w:eastAsia="ko-KR"/>
                </w:rPr>
                <w:t>0.3</w:t>
              </w:r>
            </w:ins>
          </w:p>
        </w:tc>
      </w:tr>
      <w:tr w:rsidR="00675BC4" w:rsidTr="00BD23A5">
        <w:trPr>
          <w:jc w:val="center"/>
          <w:ins w:id="5329" w:author="Suhwan Lim" w:date="2019-05-21T17:55:00Z"/>
        </w:trPr>
        <w:tc>
          <w:tcPr>
            <w:tcW w:w="2336" w:type="dxa"/>
            <w:vMerge/>
          </w:tcPr>
          <w:p w:rsidR="00675BC4" w:rsidRPr="00AE4694" w:rsidRDefault="00675BC4" w:rsidP="00BD23A5">
            <w:pPr>
              <w:pStyle w:val="TAH"/>
              <w:rPr>
                <w:ins w:id="5330" w:author="Suhwan Lim" w:date="2019-05-21T17:55:00Z"/>
                <w:rFonts w:cs="Arial"/>
                <w:b w:val="0"/>
                <w:szCs w:val="18"/>
              </w:rPr>
            </w:pPr>
          </w:p>
        </w:tc>
        <w:tc>
          <w:tcPr>
            <w:tcW w:w="2952" w:type="dxa"/>
          </w:tcPr>
          <w:p w:rsidR="00675BC4" w:rsidRDefault="00675BC4" w:rsidP="00BD23A5">
            <w:pPr>
              <w:pStyle w:val="TAC"/>
              <w:rPr>
                <w:ins w:id="5331" w:author="Suhwan Lim" w:date="2019-05-21T17:55:00Z"/>
                <w:lang w:eastAsia="ko-KR"/>
              </w:rPr>
            </w:pPr>
            <w:ins w:id="5332" w:author="Suhwan Lim" w:date="2019-05-21T17:55:00Z">
              <w:r>
                <w:rPr>
                  <w:lang w:eastAsia="ko-KR"/>
                </w:rPr>
                <w:t>42</w:t>
              </w:r>
            </w:ins>
          </w:p>
        </w:tc>
        <w:tc>
          <w:tcPr>
            <w:tcW w:w="2952" w:type="dxa"/>
          </w:tcPr>
          <w:p w:rsidR="00675BC4" w:rsidRDefault="00675BC4" w:rsidP="00BD23A5">
            <w:pPr>
              <w:pStyle w:val="TAC"/>
              <w:rPr>
                <w:ins w:id="5333" w:author="Suhwan Lim" w:date="2019-05-21T17:55:00Z"/>
                <w:rFonts w:hint="eastAsia"/>
                <w:lang w:eastAsia="ko-KR"/>
              </w:rPr>
            </w:pPr>
            <w:ins w:id="5334" w:author="Suhwan Lim" w:date="2019-05-21T17:55:00Z">
              <w:r>
                <w:rPr>
                  <w:rFonts w:hint="eastAsia"/>
                  <w:lang w:eastAsia="ko-KR"/>
                </w:rPr>
                <w:t>0.8</w:t>
              </w:r>
            </w:ins>
          </w:p>
        </w:tc>
      </w:tr>
      <w:tr w:rsidR="00675BC4" w:rsidTr="00BD23A5">
        <w:trPr>
          <w:jc w:val="center"/>
          <w:ins w:id="5335" w:author="Suhwan Lim" w:date="2019-05-21T17:55:00Z"/>
        </w:trPr>
        <w:tc>
          <w:tcPr>
            <w:tcW w:w="2336" w:type="dxa"/>
            <w:vMerge/>
          </w:tcPr>
          <w:p w:rsidR="00675BC4" w:rsidRPr="00AE4694" w:rsidRDefault="00675BC4" w:rsidP="00BD23A5">
            <w:pPr>
              <w:pStyle w:val="TAH"/>
              <w:rPr>
                <w:ins w:id="5336" w:author="Suhwan Lim" w:date="2019-05-21T17:55:00Z"/>
                <w:rFonts w:cs="Arial"/>
                <w:b w:val="0"/>
                <w:szCs w:val="18"/>
              </w:rPr>
            </w:pPr>
          </w:p>
        </w:tc>
        <w:tc>
          <w:tcPr>
            <w:tcW w:w="2952" w:type="dxa"/>
          </w:tcPr>
          <w:p w:rsidR="00675BC4" w:rsidRDefault="00675BC4" w:rsidP="00BD23A5">
            <w:pPr>
              <w:pStyle w:val="TAC"/>
              <w:rPr>
                <w:ins w:id="5337" w:author="Suhwan Lim" w:date="2019-05-21T17:55:00Z"/>
                <w:lang w:eastAsia="ko-KR"/>
              </w:rPr>
            </w:pPr>
            <w:ins w:id="5338" w:author="Suhwan Lim" w:date="2019-05-21T17:55: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339" w:author="Suhwan Lim" w:date="2019-05-21T17:55:00Z"/>
                <w:rFonts w:hint="eastAsia"/>
                <w:lang w:eastAsia="ko-KR"/>
              </w:rPr>
            </w:pPr>
            <w:ins w:id="5340" w:author="Suhwan Lim" w:date="2019-05-21T17:55: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rFonts w:cs="Arial"/>
                <w:szCs w:val="18"/>
                <w:lang w:eastAsia="ja-JP"/>
              </w:rPr>
              <w:t>21</w:t>
            </w:r>
          </w:p>
        </w:tc>
        <w:tc>
          <w:tcPr>
            <w:tcW w:w="2952" w:type="dxa"/>
            <w:vAlign w:val="center"/>
          </w:tcPr>
          <w:p w:rsidR="008F27E3" w:rsidRPr="00AE4694" w:rsidRDefault="008F27E3" w:rsidP="00AD21D3">
            <w:pPr>
              <w:pStyle w:val="TAC"/>
            </w:pPr>
            <w:r w:rsidRPr="00AE4694">
              <w:rPr>
                <w:rFonts w:cs="Arial"/>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rFonts w:cs="Arial"/>
                <w:szCs w:val="18"/>
                <w:lang w:eastAsia="ja-JP"/>
              </w:rPr>
              <w:t>21</w:t>
            </w:r>
          </w:p>
        </w:tc>
        <w:tc>
          <w:tcPr>
            <w:tcW w:w="2952" w:type="dxa"/>
            <w:vAlign w:val="center"/>
          </w:tcPr>
          <w:p w:rsidR="008F27E3" w:rsidRPr="00AE4694" w:rsidRDefault="008F27E3" w:rsidP="00AD21D3">
            <w:pPr>
              <w:pStyle w:val="TAC"/>
            </w:pPr>
            <w:r w:rsidRPr="00AE4694">
              <w:rPr>
                <w:rFonts w:cs="Arial"/>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rFonts w:cs="Arial"/>
                <w:szCs w:val="18"/>
                <w:lang w:eastAsia="ja-JP"/>
              </w:rPr>
              <w:t>21</w:t>
            </w:r>
          </w:p>
        </w:tc>
        <w:tc>
          <w:tcPr>
            <w:tcW w:w="2952" w:type="dxa"/>
            <w:vAlign w:val="center"/>
          </w:tcPr>
          <w:p w:rsidR="008F27E3" w:rsidRPr="00AE4694" w:rsidRDefault="008F27E3" w:rsidP="00AD21D3">
            <w:pPr>
              <w:pStyle w:val="TAC"/>
            </w:pPr>
            <w:r w:rsidRPr="00AE4694">
              <w:rPr>
                <w:rFonts w:cs="Arial"/>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8</w:t>
            </w:r>
          </w:p>
        </w:tc>
      </w:tr>
      <w:tr w:rsidR="005104EB" w:rsidRPr="00AE4694" w:rsidTr="00BD23A5">
        <w:trPr>
          <w:jc w:val="center"/>
          <w:ins w:id="5341" w:author="Suhwan Lim" w:date="2019-05-21T17:56:00Z"/>
        </w:trPr>
        <w:tc>
          <w:tcPr>
            <w:tcW w:w="2336" w:type="dxa"/>
            <w:vMerge w:val="restart"/>
            <w:vAlign w:val="center"/>
          </w:tcPr>
          <w:p w:rsidR="005104EB" w:rsidRPr="00AE4694" w:rsidRDefault="005104EB" w:rsidP="00BD23A5">
            <w:pPr>
              <w:pStyle w:val="TAH"/>
              <w:rPr>
                <w:ins w:id="5342" w:author="Suhwan Lim" w:date="2019-05-21T17:56:00Z"/>
                <w:rFonts w:cs="Arial" w:hint="eastAsia"/>
                <w:b w:val="0"/>
                <w:szCs w:val="18"/>
                <w:lang w:eastAsia="ko-KR"/>
              </w:rPr>
            </w:pPr>
            <w:ins w:id="5343" w:author="Suhwan Lim" w:date="2019-05-21T17:56:00Z">
              <w:r>
                <w:rPr>
                  <w:rFonts w:cs="Arial" w:hint="eastAsia"/>
                  <w:b w:val="0"/>
                  <w:szCs w:val="18"/>
                  <w:lang w:eastAsia="ko-KR"/>
                </w:rPr>
                <w:t>DC_21-42_n77-n79</w:t>
              </w:r>
            </w:ins>
          </w:p>
        </w:tc>
        <w:tc>
          <w:tcPr>
            <w:tcW w:w="2952" w:type="dxa"/>
          </w:tcPr>
          <w:p w:rsidR="005104EB" w:rsidRPr="00AE4694" w:rsidRDefault="005104EB" w:rsidP="00BD23A5">
            <w:pPr>
              <w:pStyle w:val="TAC"/>
              <w:rPr>
                <w:ins w:id="5344" w:author="Suhwan Lim" w:date="2019-05-21T17:56:00Z"/>
                <w:rFonts w:hint="eastAsia"/>
                <w:lang w:eastAsia="ko-KR"/>
              </w:rPr>
            </w:pPr>
            <w:ins w:id="5345" w:author="Suhwan Lim" w:date="2019-05-21T17:56:00Z">
              <w:r>
                <w:rPr>
                  <w:rFonts w:hint="eastAsia"/>
                  <w:lang w:eastAsia="ko-KR"/>
                </w:rPr>
                <w:t>21</w:t>
              </w:r>
            </w:ins>
          </w:p>
        </w:tc>
        <w:tc>
          <w:tcPr>
            <w:tcW w:w="2952" w:type="dxa"/>
          </w:tcPr>
          <w:p w:rsidR="005104EB" w:rsidRPr="00AE4694" w:rsidRDefault="005104EB" w:rsidP="00BD23A5">
            <w:pPr>
              <w:pStyle w:val="TAC"/>
              <w:rPr>
                <w:ins w:id="5346" w:author="Suhwan Lim" w:date="2019-05-21T17:56:00Z"/>
                <w:rFonts w:hint="eastAsia"/>
                <w:lang w:eastAsia="ko-KR"/>
              </w:rPr>
            </w:pPr>
            <w:ins w:id="5347" w:author="Suhwan Lim" w:date="2019-05-21T17:56:00Z">
              <w:r>
                <w:rPr>
                  <w:rFonts w:hint="eastAsia"/>
                  <w:lang w:eastAsia="ko-KR"/>
                </w:rPr>
                <w:t>0.4</w:t>
              </w:r>
            </w:ins>
          </w:p>
        </w:tc>
      </w:tr>
      <w:tr w:rsidR="005104EB" w:rsidRPr="00AE4694" w:rsidTr="00BD23A5">
        <w:trPr>
          <w:jc w:val="center"/>
          <w:ins w:id="5348" w:author="Suhwan Lim" w:date="2019-05-21T17:56:00Z"/>
        </w:trPr>
        <w:tc>
          <w:tcPr>
            <w:tcW w:w="2336" w:type="dxa"/>
            <w:vMerge/>
          </w:tcPr>
          <w:p w:rsidR="005104EB" w:rsidRPr="00AE4694" w:rsidRDefault="005104EB" w:rsidP="00BD23A5">
            <w:pPr>
              <w:pStyle w:val="TAH"/>
              <w:rPr>
                <w:ins w:id="5349" w:author="Suhwan Lim" w:date="2019-05-21T17:56:00Z"/>
                <w:rFonts w:cs="Arial"/>
                <w:b w:val="0"/>
                <w:szCs w:val="18"/>
              </w:rPr>
            </w:pPr>
          </w:p>
        </w:tc>
        <w:tc>
          <w:tcPr>
            <w:tcW w:w="2952" w:type="dxa"/>
          </w:tcPr>
          <w:p w:rsidR="005104EB" w:rsidRPr="00AE4694" w:rsidRDefault="005104EB" w:rsidP="00BD23A5">
            <w:pPr>
              <w:pStyle w:val="TAC"/>
              <w:rPr>
                <w:ins w:id="5350" w:author="Suhwan Lim" w:date="2019-05-21T17:56:00Z"/>
                <w:rFonts w:hint="eastAsia"/>
                <w:lang w:eastAsia="ko-KR"/>
              </w:rPr>
            </w:pPr>
            <w:ins w:id="5351" w:author="Suhwan Lim" w:date="2019-05-21T17:56:00Z">
              <w:r>
                <w:rPr>
                  <w:lang w:eastAsia="ko-KR"/>
                </w:rPr>
                <w:t>42</w:t>
              </w:r>
            </w:ins>
          </w:p>
        </w:tc>
        <w:tc>
          <w:tcPr>
            <w:tcW w:w="2952" w:type="dxa"/>
          </w:tcPr>
          <w:p w:rsidR="005104EB" w:rsidRPr="00AE4694" w:rsidRDefault="005104EB" w:rsidP="00BD23A5">
            <w:pPr>
              <w:pStyle w:val="TAC"/>
              <w:rPr>
                <w:ins w:id="5352" w:author="Suhwan Lim" w:date="2019-05-21T17:56:00Z"/>
                <w:rFonts w:hint="eastAsia"/>
                <w:lang w:eastAsia="ko-KR"/>
              </w:rPr>
            </w:pPr>
            <w:ins w:id="5353" w:author="Suhwan Lim" w:date="2019-05-21T17:56:00Z">
              <w:r>
                <w:rPr>
                  <w:rFonts w:hint="eastAsia"/>
                  <w:lang w:eastAsia="ko-KR"/>
                </w:rPr>
                <w:t>0.8</w:t>
              </w:r>
            </w:ins>
          </w:p>
        </w:tc>
      </w:tr>
      <w:tr w:rsidR="005104EB" w:rsidRPr="00AE4694" w:rsidTr="00BD23A5">
        <w:trPr>
          <w:jc w:val="center"/>
          <w:ins w:id="5354" w:author="Suhwan Lim" w:date="2019-05-21T17:56:00Z"/>
        </w:trPr>
        <w:tc>
          <w:tcPr>
            <w:tcW w:w="2336" w:type="dxa"/>
            <w:vMerge/>
          </w:tcPr>
          <w:p w:rsidR="005104EB" w:rsidRPr="00AE4694" w:rsidRDefault="005104EB" w:rsidP="00BD23A5">
            <w:pPr>
              <w:pStyle w:val="TAH"/>
              <w:rPr>
                <w:ins w:id="5355" w:author="Suhwan Lim" w:date="2019-05-21T17:56:00Z"/>
                <w:rFonts w:cs="Arial"/>
                <w:b w:val="0"/>
                <w:szCs w:val="18"/>
              </w:rPr>
            </w:pPr>
          </w:p>
        </w:tc>
        <w:tc>
          <w:tcPr>
            <w:tcW w:w="2952" w:type="dxa"/>
          </w:tcPr>
          <w:p w:rsidR="005104EB" w:rsidRPr="00AE4694" w:rsidRDefault="005104EB" w:rsidP="00BD23A5">
            <w:pPr>
              <w:pStyle w:val="TAC"/>
              <w:rPr>
                <w:ins w:id="5356" w:author="Suhwan Lim" w:date="2019-05-21T17:56:00Z"/>
                <w:rFonts w:hint="eastAsia"/>
                <w:lang w:eastAsia="ko-KR"/>
              </w:rPr>
            </w:pPr>
            <w:ins w:id="5357" w:author="Suhwan Lim" w:date="2019-05-21T17:56:00Z">
              <w:r>
                <w:rPr>
                  <w:lang w:eastAsia="ko-KR"/>
                </w:rPr>
                <w:t>n</w:t>
              </w:r>
              <w:r>
                <w:rPr>
                  <w:rFonts w:hint="eastAsia"/>
                  <w:lang w:eastAsia="ko-KR"/>
                </w:rPr>
                <w:t>7</w:t>
              </w:r>
              <w:r>
                <w:rPr>
                  <w:lang w:eastAsia="ko-KR"/>
                </w:rPr>
                <w:t>7</w:t>
              </w:r>
            </w:ins>
          </w:p>
        </w:tc>
        <w:tc>
          <w:tcPr>
            <w:tcW w:w="2952" w:type="dxa"/>
          </w:tcPr>
          <w:p w:rsidR="005104EB" w:rsidRPr="00AE4694" w:rsidRDefault="005104EB" w:rsidP="00BD23A5">
            <w:pPr>
              <w:pStyle w:val="TAC"/>
              <w:rPr>
                <w:ins w:id="5358" w:author="Suhwan Lim" w:date="2019-05-21T17:56:00Z"/>
                <w:rFonts w:hint="eastAsia"/>
                <w:lang w:eastAsia="ko-KR"/>
              </w:rPr>
            </w:pPr>
            <w:ins w:id="5359" w:author="Suhwan Lim" w:date="2019-05-21T17:56:00Z">
              <w:r>
                <w:rPr>
                  <w:rFonts w:hint="eastAsia"/>
                  <w:lang w:eastAsia="ko-KR"/>
                </w:rPr>
                <w:t>0.8</w:t>
              </w:r>
            </w:ins>
          </w:p>
        </w:tc>
      </w:tr>
      <w:tr w:rsidR="005104EB" w:rsidTr="00BD23A5">
        <w:trPr>
          <w:jc w:val="center"/>
          <w:ins w:id="5360" w:author="Suhwan Lim" w:date="2019-05-21T17:56:00Z"/>
        </w:trPr>
        <w:tc>
          <w:tcPr>
            <w:tcW w:w="2336" w:type="dxa"/>
            <w:vMerge w:val="restart"/>
            <w:vAlign w:val="center"/>
          </w:tcPr>
          <w:p w:rsidR="005104EB" w:rsidRPr="00AE4694" w:rsidRDefault="005104EB" w:rsidP="00BD23A5">
            <w:pPr>
              <w:pStyle w:val="TAH"/>
              <w:rPr>
                <w:ins w:id="5361" w:author="Suhwan Lim" w:date="2019-05-21T17:56:00Z"/>
                <w:rFonts w:cs="Arial"/>
                <w:b w:val="0"/>
                <w:szCs w:val="18"/>
              </w:rPr>
            </w:pPr>
            <w:ins w:id="5362" w:author="Suhwan Lim" w:date="2019-05-21T17:56:00Z">
              <w:r>
                <w:rPr>
                  <w:rFonts w:cs="Arial" w:hint="eastAsia"/>
                  <w:b w:val="0"/>
                  <w:szCs w:val="18"/>
                  <w:lang w:eastAsia="ko-KR"/>
                </w:rPr>
                <w:t>DC_21-42_n78-n79</w:t>
              </w:r>
            </w:ins>
          </w:p>
        </w:tc>
        <w:tc>
          <w:tcPr>
            <w:tcW w:w="2952" w:type="dxa"/>
          </w:tcPr>
          <w:p w:rsidR="005104EB" w:rsidRDefault="005104EB" w:rsidP="00BD23A5">
            <w:pPr>
              <w:pStyle w:val="TAC"/>
              <w:rPr>
                <w:ins w:id="5363" w:author="Suhwan Lim" w:date="2019-05-21T17:56:00Z"/>
                <w:lang w:eastAsia="ko-KR"/>
              </w:rPr>
            </w:pPr>
            <w:ins w:id="5364" w:author="Suhwan Lim" w:date="2019-05-21T17:56:00Z">
              <w:r>
                <w:rPr>
                  <w:rFonts w:hint="eastAsia"/>
                  <w:lang w:eastAsia="ko-KR"/>
                </w:rPr>
                <w:t>21</w:t>
              </w:r>
            </w:ins>
          </w:p>
        </w:tc>
        <w:tc>
          <w:tcPr>
            <w:tcW w:w="2952" w:type="dxa"/>
          </w:tcPr>
          <w:p w:rsidR="005104EB" w:rsidRDefault="005104EB" w:rsidP="00BD23A5">
            <w:pPr>
              <w:pStyle w:val="TAC"/>
              <w:rPr>
                <w:ins w:id="5365" w:author="Suhwan Lim" w:date="2019-05-21T17:56:00Z"/>
                <w:rFonts w:hint="eastAsia"/>
                <w:lang w:eastAsia="ko-KR"/>
              </w:rPr>
            </w:pPr>
            <w:ins w:id="5366" w:author="Suhwan Lim" w:date="2019-05-21T17:56:00Z">
              <w:r>
                <w:rPr>
                  <w:rFonts w:hint="eastAsia"/>
                  <w:lang w:eastAsia="ko-KR"/>
                </w:rPr>
                <w:t>0.4</w:t>
              </w:r>
            </w:ins>
          </w:p>
        </w:tc>
      </w:tr>
      <w:tr w:rsidR="005104EB" w:rsidTr="00BD23A5">
        <w:trPr>
          <w:jc w:val="center"/>
          <w:ins w:id="5367" w:author="Suhwan Lim" w:date="2019-05-21T17:56:00Z"/>
        </w:trPr>
        <w:tc>
          <w:tcPr>
            <w:tcW w:w="2336" w:type="dxa"/>
            <w:vMerge/>
          </w:tcPr>
          <w:p w:rsidR="005104EB" w:rsidRPr="00AE4694" w:rsidRDefault="005104EB" w:rsidP="00BD23A5">
            <w:pPr>
              <w:pStyle w:val="TAH"/>
              <w:rPr>
                <w:ins w:id="5368" w:author="Suhwan Lim" w:date="2019-05-21T17:56:00Z"/>
                <w:rFonts w:cs="Arial"/>
                <w:b w:val="0"/>
                <w:szCs w:val="18"/>
              </w:rPr>
            </w:pPr>
          </w:p>
        </w:tc>
        <w:tc>
          <w:tcPr>
            <w:tcW w:w="2952" w:type="dxa"/>
          </w:tcPr>
          <w:p w:rsidR="005104EB" w:rsidRDefault="005104EB" w:rsidP="00BD23A5">
            <w:pPr>
              <w:pStyle w:val="TAC"/>
              <w:rPr>
                <w:ins w:id="5369" w:author="Suhwan Lim" w:date="2019-05-21T17:56:00Z"/>
                <w:lang w:eastAsia="ko-KR"/>
              </w:rPr>
            </w:pPr>
            <w:ins w:id="5370" w:author="Suhwan Lim" w:date="2019-05-21T17:56:00Z">
              <w:r>
                <w:rPr>
                  <w:lang w:eastAsia="ko-KR"/>
                </w:rPr>
                <w:t>42</w:t>
              </w:r>
            </w:ins>
          </w:p>
        </w:tc>
        <w:tc>
          <w:tcPr>
            <w:tcW w:w="2952" w:type="dxa"/>
          </w:tcPr>
          <w:p w:rsidR="005104EB" w:rsidRDefault="005104EB" w:rsidP="00BD23A5">
            <w:pPr>
              <w:pStyle w:val="TAC"/>
              <w:rPr>
                <w:ins w:id="5371" w:author="Suhwan Lim" w:date="2019-05-21T17:56:00Z"/>
                <w:rFonts w:hint="eastAsia"/>
                <w:lang w:eastAsia="ko-KR"/>
              </w:rPr>
            </w:pPr>
            <w:ins w:id="5372" w:author="Suhwan Lim" w:date="2019-05-21T17:56:00Z">
              <w:r>
                <w:rPr>
                  <w:rFonts w:hint="eastAsia"/>
                  <w:lang w:eastAsia="ko-KR"/>
                </w:rPr>
                <w:t>0.8</w:t>
              </w:r>
            </w:ins>
          </w:p>
        </w:tc>
      </w:tr>
      <w:tr w:rsidR="005104EB" w:rsidTr="00BD23A5">
        <w:trPr>
          <w:jc w:val="center"/>
          <w:ins w:id="5373" w:author="Suhwan Lim" w:date="2019-05-21T17:56:00Z"/>
        </w:trPr>
        <w:tc>
          <w:tcPr>
            <w:tcW w:w="2336" w:type="dxa"/>
            <w:vMerge/>
          </w:tcPr>
          <w:p w:rsidR="005104EB" w:rsidRPr="00AE4694" w:rsidRDefault="005104EB" w:rsidP="00BD23A5">
            <w:pPr>
              <w:pStyle w:val="TAH"/>
              <w:rPr>
                <w:ins w:id="5374" w:author="Suhwan Lim" w:date="2019-05-21T17:56:00Z"/>
                <w:rFonts w:cs="Arial"/>
                <w:b w:val="0"/>
                <w:szCs w:val="18"/>
              </w:rPr>
            </w:pPr>
          </w:p>
        </w:tc>
        <w:tc>
          <w:tcPr>
            <w:tcW w:w="2952" w:type="dxa"/>
          </w:tcPr>
          <w:p w:rsidR="005104EB" w:rsidRDefault="005104EB" w:rsidP="00BD23A5">
            <w:pPr>
              <w:pStyle w:val="TAC"/>
              <w:rPr>
                <w:ins w:id="5375" w:author="Suhwan Lim" w:date="2019-05-21T17:56:00Z"/>
                <w:lang w:eastAsia="ko-KR"/>
              </w:rPr>
            </w:pPr>
            <w:ins w:id="5376" w:author="Suhwan Lim" w:date="2019-05-21T17:56:00Z">
              <w:r>
                <w:rPr>
                  <w:lang w:eastAsia="ko-KR"/>
                </w:rPr>
                <w:t>n</w:t>
              </w:r>
              <w:r>
                <w:rPr>
                  <w:rFonts w:hint="eastAsia"/>
                  <w:lang w:eastAsia="ko-KR"/>
                </w:rPr>
                <w:t>7</w:t>
              </w:r>
              <w:r>
                <w:rPr>
                  <w:lang w:eastAsia="ko-KR"/>
                </w:rPr>
                <w:t>8</w:t>
              </w:r>
            </w:ins>
          </w:p>
        </w:tc>
        <w:tc>
          <w:tcPr>
            <w:tcW w:w="2952" w:type="dxa"/>
          </w:tcPr>
          <w:p w:rsidR="005104EB" w:rsidRDefault="005104EB" w:rsidP="00BD23A5">
            <w:pPr>
              <w:pStyle w:val="TAC"/>
              <w:rPr>
                <w:ins w:id="5377" w:author="Suhwan Lim" w:date="2019-05-21T17:56:00Z"/>
                <w:rFonts w:hint="eastAsia"/>
                <w:lang w:eastAsia="ko-KR"/>
              </w:rPr>
            </w:pPr>
            <w:ins w:id="5378" w:author="Suhwan Lim" w:date="2019-05-21T17:56:00Z">
              <w:r>
                <w:rPr>
                  <w:rFonts w:hint="eastAsia"/>
                  <w:lang w:eastAsia="ko-KR"/>
                </w:rPr>
                <w:t>0.8</w:t>
              </w:r>
            </w:ins>
          </w:p>
        </w:tc>
      </w:tr>
    </w:tbl>
    <w:p w:rsidR="008F27E3" w:rsidRPr="00AE4694" w:rsidRDefault="008F27E3" w:rsidP="008F27E3"/>
    <w:p w:rsidR="008F27E3" w:rsidRPr="00AE4694" w:rsidRDefault="008F27E3" w:rsidP="008F27E3">
      <w:pPr>
        <w:pStyle w:val="6"/>
      </w:pPr>
      <w:bookmarkStart w:id="5379" w:name="_Toc535319346"/>
      <w:r w:rsidRPr="00AE4694">
        <w:lastRenderedPageBreak/>
        <w:t>6.2B.4.2.3.4</w:t>
      </w:r>
      <w:r w:rsidRPr="00AE4694">
        <w:tab/>
        <w:t>ΔT</w:t>
      </w:r>
      <w:r w:rsidRPr="00AE4694">
        <w:rPr>
          <w:vertAlign w:val="subscript"/>
        </w:rPr>
        <w:t>IB,c</w:t>
      </w:r>
      <w:r w:rsidRPr="00AE4694">
        <w:t xml:space="preserve"> for EN-DC five bands</w:t>
      </w:r>
      <w:bookmarkEnd w:id="5379"/>
    </w:p>
    <w:p w:rsidR="008F27E3" w:rsidRPr="00AE4694" w:rsidRDefault="008F27E3" w:rsidP="008F27E3">
      <w:pPr>
        <w:pStyle w:val="TH"/>
      </w:pPr>
      <w:r w:rsidRPr="00AE4694">
        <w:t>Table 6.2B.4.2.3.4-1: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8F27E3" w:rsidRPr="00AE4694" w:rsidTr="00AD21D3">
        <w:trPr>
          <w:trHeight w:val="230"/>
          <w:tblHeader/>
          <w:jc w:val="center"/>
        </w:trPr>
        <w:tc>
          <w:tcPr>
            <w:tcW w:w="0" w:type="auto"/>
            <w:vAlign w:val="center"/>
          </w:tcPr>
          <w:p w:rsidR="008F27E3" w:rsidRPr="00AE4694" w:rsidRDefault="008F27E3" w:rsidP="00AD21D3">
            <w:pPr>
              <w:pStyle w:val="TAH"/>
              <w:rPr>
                <w:rFonts w:cs="Arial"/>
              </w:rPr>
            </w:pPr>
            <w:r w:rsidRPr="00AE4694">
              <w:lastRenderedPageBreak/>
              <w:t>Inter-band EN-DC configuration</w:t>
            </w:r>
          </w:p>
        </w:tc>
        <w:tc>
          <w:tcPr>
            <w:tcW w:w="0" w:type="auto"/>
            <w:vAlign w:val="center"/>
          </w:tcPr>
          <w:p w:rsidR="008F27E3" w:rsidRPr="00AE4694" w:rsidRDefault="008F27E3" w:rsidP="00AD21D3">
            <w:pPr>
              <w:pStyle w:val="TAH"/>
              <w:rPr>
                <w:rFonts w:eastAsia="맑은 고딕" w:cs="Arial"/>
                <w:lang w:eastAsia="ko-KR"/>
              </w:rPr>
            </w:pPr>
            <w:r w:rsidRPr="00AE4694">
              <w:t>E-UTRA or NR Band</w:t>
            </w:r>
          </w:p>
        </w:tc>
        <w:tc>
          <w:tcPr>
            <w:tcW w:w="0" w:type="auto"/>
            <w:vAlign w:val="center"/>
          </w:tcPr>
          <w:p w:rsidR="008F27E3" w:rsidRPr="00AE4694" w:rsidRDefault="008F27E3" w:rsidP="00AD21D3">
            <w:pPr>
              <w:pStyle w:val="TAH"/>
              <w:rPr>
                <w:rFonts w:eastAsia="맑은 고딕" w:cs="Arial"/>
                <w:lang w:eastAsia="ko-KR"/>
              </w:rPr>
            </w:pPr>
            <w:r w:rsidRPr="00AE4694">
              <w:t>ΔT</w:t>
            </w:r>
            <w:r w:rsidRPr="00AE4694">
              <w:rPr>
                <w:vertAlign w:val="subscript"/>
              </w:rPr>
              <w:t>IB,c</w:t>
            </w:r>
            <w:r w:rsidRPr="00AE4694">
              <w:t xml:space="preserve"> (dB)</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1-3</w:t>
            </w:r>
            <w:r w:rsidRPr="00AE4694">
              <w:rPr>
                <w:rFonts w:cs="Arial"/>
              </w:rPr>
              <w:t>-</w:t>
            </w:r>
            <w:r w:rsidRPr="00AE4694">
              <w:rPr>
                <w:rFonts w:eastAsia="맑은 고딕" w:cs="Arial" w:hint="eastAsia"/>
                <w:lang w:eastAsia="ko-KR"/>
              </w:rPr>
              <w:t>5-7</w:t>
            </w:r>
            <w:r w:rsidRPr="00AE4694">
              <w:rPr>
                <w:rFonts w:eastAsia="맑은 고딕" w:cs="Arial"/>
                <w:lang w:val="fi-FI" w:eastAsia="ko-KR"/>
              </w:rPr>
              <w:t>_</w:t>
            </w:r>
            <w:r w:rsidRPr="00AE4694">
              <w:rPr>
                <w:rFonts w:cs="Arial" w:hint="eastAsia"/>
                <w:lang w:eastAsia="ja-JP"/>
              </w:rPr>
              <w:t>n</w:t>
            </w:r>
            <w:r w:rsidRPr="00AE4694">
              <w:rPr>
                <w:rFonts w:eastAsia="맑은 고딕" w:cs="Arial" w:hint="eastAsia"/>
                <w:lang w:eastAsia="ko-KR"/>
              </w:rPr>
              <w:t>78</w:t>
            </w:r>
            <w:r w:rsidRPr="00AE4694">
              <w:rPr>
                <w:rFonts w:cs="Arial"/>
                <w:lang w:val="en-US"/>
              </w:rPr>
              <w:t>,</w:t>
            </w:r>
          </w:p>
          <w:p w:rsidR="008F27E3" w:rsidRPr="00AE4694" w:rsidRDefault="008F27E3" w:rsidP="00AD21D3">
            <w:pPr>
              <w:pStyle w:val="TAC"/>
              <w:rPr>
                <w:rFonts w:cs="Arial"/>
                <w:lang w:val="en-US"/>
              </w:rPr>
            </w:pPr>
            <w:r w:rsidRPr="00AE4694">
              <w:rPr>
                <w:rFonts w:cs="Arial"/>
                <w:lang w:val="en-US"/>
              </w:rPr>
              <w:t>DC_1-3-5-7-7_n78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rPr>
            </w:pPr>
            <w:r w:rsidRPr="00AE4694">
              <w:rPr>
                <w:rFonts w:eastAsia="맑은 고딕" w:cs="Arial"/>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5</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lang w:eastAsia="ko-KR"/>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7</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20</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n</w:t>
            </w:r>
            <w:r w:rsidRPr="00AE4694">
              <w:rPr>
                <w:rFonts w:eastAsia="MS Mincho" w:cs="Arial"/>
                <w:lang w:val="en-US" w:eastAsia="ja-JP"/>
              </w:rPr>
              <w:t>2</w:t>
            </w:r>
            <w:r w:rsidRPr="00AE4694">
              <w:rPr>
                <w:rFonts w:eastAsia="MS Mincho" w:cs="Arial"/>
                <w:lang w:eastAsia="ja-JP"/>
              </w:rPr>
              <w:t>8</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3</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7</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20</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n78</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DC_1-3-7_n28-n78</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n78</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1-3-19-21_n77</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vAlign w:val="center"/>
          </w:tcPr>
          <w:p w:rsidR="008F27E3" w:rsidRPr="00AE4694" w:rsidRDefault="008F27E3" w:rsidP="00AD21D3">
            <w:pPr>
              <w:pStyle w:val="TAC"/>
              <w:rPr>
                <w:rFonts w:cs="Arial"/>
                <w:lang w:eastAsia="ja-JP"/>
              </w:rPr>
            </w:pPr>
            <w:r w:rsidRPr="00AE4694">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3</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19</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21</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0.9</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t>DC_1-3-19-42_n77</w:t>
            </w:r>
          </w:p>
        </w:tc>
        <w:tc>
          <w:tcPr>
            <w:tcW w:w="0" w:type="auto"/>
            <w:vAlign w:val="center"/>
          </w:tcPr>
          <w:p w:rsidR="008F27E3" w:rsidRPr="00AE4694" w:rsidRDefault="008F27E3" w:rsidP="00AD21D3">
            <w:pPr>
              <w:pStyle w:val="TAC"/>
              <w:rPr>
                <w:rFonts w:cs="Arial"/>
                <w:lang w:eastAsia="ja-JP"/>
              </w:rPr>
            </w:pPr>
            <w:r w:rsidRPr="00AE4694">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3</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42</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n77</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t>DC_1-3-19-42_n78</w:t>
            </w:r>
          </w:p>
        </w:tc>
        <w:tc>
          <w:tcPr>
            <w:tcW w:w="0" w:type="auto"/>
            <w:vAlign w:val="center"/>
          </w:tcPr>
          <w:p w:rsidR="008F27E3" w:rsidRPr="00AE4694" w:rsidRDefault="008F27E3" w:rsidP="00AD21D3">
            <w:pPr>
              <w:pStyle w:val="TAC"/>
              <w:rPr>
                <w:rFonts w:cs="Arial"/>
                <w:lang w:eastAsia="ja-JP"/>
              </w:rPr>
            </w:pPr>
            <w:r w:rsidRPr="00AE4694">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3</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42</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n78</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t>DC_1-3-19-42_n79</w:t>
            </w:r>
          </w:p>
        </w:tc>
        <w:tc>
          <w:tcPr>
            <w:tcW w:w="0" w:type="auto"/>
            <w:vAlign w:val="center"/>
          </w:tcPr>
          <w:p w:rsidR="008F27E3" w:rsidRPr="00AE4694" w:rsidRDefault="008F27E3" w:rsidP="00AD21D3">
            <w:pPr>
              <w:pStyle w:val="TAC"/>
              <w:rPr>
                <w:rFonts w:cs="Arial"/>
                <w:lang w:eastAsia="ja-JP"/>
              </w:rPr>
            </w:pPr>
            <w:r w:rsidRPr="00AE4694">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3</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42</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DC_1-3-20_n28-n78</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n78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lang w:eastAsia="ja-JP"/>
              </w:rPr>
            </w:pPr>
            <w:r w:rsidRPr="00AE4694">
              <w:rPr>
                <w:rFonts w:cs="Arial"/>
              </w:rPr>
              <w:lastRenderedPageBreak/>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tcBorders>
              <w:bottom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0.9</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w:t>
            </w:r>
          </w:p>
        </w:tc>
      </w:tr>
      <w:tr w:rsidR="005104EB" w:rsidRPr="00AE4694" w:rsidTr="00AD21D3">
        <w:trPr>
          <w:trHeight w:val="230"/>
          <w:jc w:val="center"/>
          <w:ins w:id="5380" w:author="Suhwan Lim" w:date="2019-05-21T17:57:00Z"/>
        </w:trPr>
        <w:tc>
          <w:tcPr>
            <w:tcW w:w="0" w:type="auto"/>
            <w:vMerge w:val="restart"/>
            <w:tcBorders>
              <w:left w:val="single" w:sz="4" w:space="0" w:color="auto"/>
              <w:right w:val="single" w:sz="4" w:space="0" w:color="auto"/>
            </w:tcBorders>
            <w:vAlign w:val="center"/>
          </w:tcPr>
          <w:p w:rsidR="005104EB" w:rsidRPr="00AE4694" w:rsidRDefault="005104EB" w:rsidP="00AD21D3">
            <w:pPr>
              <w:pStyle w:val="TAC"/>
              <w:rPr>
                <w:ins w:id="5381" w:author="Suhwan Lim" w:date="2019-05-21T17:57:00Z"/>
                <w:rFonts w:cs="Arial" w:hint="eastAsia"/>
                <w:lang w:eastAsia="ko-KR"/>
              </w:rPr>
            </w:pPr>
            <w:ins w:id="5382" w:author="Suhwan Lim" w:date="2019-05-21T17:58:00Z">
              <w:r>
                <w:rPr>
                  <w:rFonts w:cs="Arial" w:hint="eastAsia"/>
                  <w:lang w:eastAsia="ko-KR"/>
                </w:rPr>
                <w:t>DC_1-3-21_n77-n79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83" w:author="Suhwan Lim" w:date="2019-05-21T17:57:00Z"/>
                <w:rFonts w:cs="Arial" w:hint="eastAsia"/>
                <w:lang w:eastAsia="ko-KR"/>
              </w:rPr>
            </w:pPr>
            <w:ins w:id="5384" w:author="Suhwan Lim" w:date="2019-05-21T17:58: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85" w:author="Suhwan Lim" w:date="2019-05-21T17:57:00Z"/>
                <w:rFonts w:cs="Arial" w:hint="eastAsia"/>
                <w:lang w:eastAsia="ko-KR"/>
              </w:rPr>
            </w:pPr>
            <w:ins w:id="5386" w:author="Suhwan Lim" w:date="2019-05-21T17:58:00Z">
              <w:r>
                <w:rPr>
                  <w:rFonts w:cs="Arial" w:hint="eastAsia"/>
                  <w:lang w:eastAsia="ko-KR"/>
                </w:rPr>
                <w:t>0.6</w:t>
              </w:r>
            </w:ins>
          </w:p>
        </w:tc>
      </w:tr>
      <w:tr w:rsidR="005104EB" w:rsidRPr="00AE4694" w:rsidTr="00AD21D3">
        <w:trPr>
          <w:trHeight w:val="230"/>
          <w:jc w:val="center"/>
          <w:ins w:id="5387" w:author="Suhwan Lim" w:date="2019-05-21T17:57:00Z"/>
        </w:trPr>
        <w:tc>
          <w:tcPr>
            <w:tcW w:w="0" w:type="auto"/>
            <w:vMerge/>
            <w:tcBorders>
              <w:left w:val="single" w:sz="4" w:space="0" w:color="auto"/>
              <w:right w:val="single" w:sz="4" w:space="0" w:color="auto"/>
            </w:tcBorders>
            <w:vAlign w:val="center"/>
          </w:tcPr>
          <w:p w:rsidR="005104EB" w:rsidRPr="00AE4694" w:rsidRDefault="005104EB" w:rsidP="00AD21D3">
            <w:pPr>
              <w:pStyle w:val="TAC"/>
              <w:rPr>
                <w:ins w:id="5388" w:author="Suhwan Lim" w:date="2019-05-21T17:5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89" w:author="Suhwan Lim" w:date="2019-05-21T17:57:00Z"/>
                <w:rFonts w:cs="Arial" w:hint="eastAsia"/>
                <w:lang w:eastAsia="ko-KR"/>
              </w:rPr>
            </w:pPr>
            <w:ins w:id="5390" w:author="Suhwan Lim" w:date="2019-05-21T17:58:00Z">
              <w:r>
                <w:rPr>
                  <w:rFonts w:cs="Arial" w:hint="eastAsia"/>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91" w:author="Suhwan Lim" w:date="2019-05-21T17:57:00Z"/>
                <w:rFonts w:cs="Arial" w:hint="eastAsia"/>
                <w:lang w:eastAsia="ko-KR"/>
              </w:rPr>
            </w:pPr>
            <w:ins w:id="5392" w:author="Suhwan Lim" w:date="2019-05-21T17:58:00Z">
              <w:r>
                <w:rPr>
                  <w:rFonts w:cs="Arial" w:hint="eastAsia"/>
                  <w:lang w:eastAsia="ko-KR"/>
                </w:rPr>
                <w:t>0.8</w:t>
              </w:r>
            </w:ins>
          </w:p>
        </w:tc>
      </w:tr>
      <w:tr w:rsidR="005104EB" w:rsidRPr="00AE4694" w:rsidTr="00AD21D3">
        <w:trPr>
          <w:trHeight w:val="230"/>
          <w:jc w:val="center"/>
          <w:ins w:id="5393" w:author="Suhwan Lim" w:date="2019-05-21T17:57:00Z"/>
        </w:trPr>
        <w:tc>
          <w:tcPr>
            <w:tcW w:w="0" w:type="auto"/>
            <w:vMerge/>
            <w:tcBorders>
              <w:left w:val="single" w:sz="4" w:space="0" w:color="auto"/>
              <w:right w:val="single" w:sz="4" w:space="0" w:color="auto"/>
            </w:tcBorders>
            <w:vAlign w:val="center"/>
          </w:tcPr>
          <w:p w:rsidR="005104EB" w:rsidRPr="00AE4694" w:rsidRDefault="005104EB" w:rsidP="00AD21D3">
            <w:pPr>
              <w:pStyle w:val="TAC"/>
              <w:rPr>
                <w:ins w:id="5394" w:author="Suhwan Lim" w:date="2019-05-21T17:5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95" w:author="Suhwan Lim" w:date="2019-05-21T17:57:00Z"/>
                <w:rFonts w:cs="Arial" w:hint="eastAsia"/>
                <w:lang w:eastAsia="ko-KR"/>
              </w:rPr>
            </w:pPr>
            <w:ins w:id="5396" w:author="Suhwan Lim" w:date="2019-05-21T17:58: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97" w:author="Suhwan Lim" w:date="2019-05-21T17:57:00Z"/>
                <w:rFonts w:cs="Arial" w:hint="eastAsia"/>
                <w:lang w:eastAsia="ko-KR"/>
              </w:rPr>
            </w:pPr>
            <w:ins w:id="5398" w:author="Suhwan Lim" w:date="2019-05-21T17:58:00Z">
              <w:r>
                <w:rPr>
                  <w:rFonts w:cs="Arial" w:hint="eastAsia"/>
                  <w:lang w:eastAsia="ko-KR"/>
                </w:rPr>
                <w:t>0.9</w:t>
              </w:r>
            </w:ins>
          </w:p>
        </w:tc>
      </w:tr>
      <w:tr w:rsidR="005104EB" w:rsidRPr="00AE4694" w:rsidTr="00AD21D3">
        <w:trPr>
          <w:trHeight w:val="230"/>
          <w:jc w:val="center"/>
          <w:ins w:id="5399" w:author="Suhwan Lim" w:date="2019-05-21T17:57:00Z"/>
        </w:trPr>
        <w:tc>
          <w:tcPr>
            <w:tcW w:w="0" w:type="auto"/>
            <w:vMerge/>
            <w:tcBorders>
              <w:left w:val="single" w:sz="4" w:space="0" w:color="auto"/>
              <w:right w:val="single" w:sz="4" w:space="0" w:color="auto"/>
            </w:tcBorders>
            <w:vAlign w:val="center"/>
          </w:tcPr>
          <w:p w:rsidR="005104EB" w:rsidRPr="00AE4694" w:rsidRDefault="005104EB" w:rsidP="00AD21D3">
            <w:pPr>
              <w:pStyle w:val="TAC"/>
              <w:rPr>
                <w:ins w:id="5400" w:author="Suhwan Lim" w:date="2019-05-21T17:5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401" w:author="Suhwan Lim" w:date="2019-05-21T17:57:00Z"/>
                <w:rFonts w:cs="Arial" w:hint="eastAsia"/>
                <w:lang w:eastAsia="ko-KR"/>
              </w:rPr>
            </w:pPr>
            <w:ins w:id="5402" w:author="Suhwan Lim" w:date="2019-05-21T17:58: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403" w:author="Suhwan Lim" w:date="2019-05-21T17:57:00Z"/>
                <w:rFonts w:cs="Arial" w:hint="eastAsia"/>
                <w:lang w:eastAsia="ko-KR"/>
              </w:rPr>
            </w:pPr>
            <w:ins w:id="5404" w:author="Suhwan Lim" w:date="2019-05-21T17:58:00Z">
              <w:r>
                <w:rPr>
                  <w:rFonts w:cs="Arial" w:hint="eastAsia"/>
                  <w:lang w:eastAsia="ko-KR"/>
                </w:rPr>
                <w:t>0.8</w:t>
              </w:r>
            </w:ins>
          </w:p>
        </w:tc>
      </w:tr>
      <w:tr w:rsidR="005104EB" w:rsidRPr="00AE4694" w:rsidTr="00BD23A5">
        <w:trPr>
          <w:trHeight w:val="230"/>
          <w:jc w:val="center"/>
          <w:ins w:id="5405" w:author="Suhwan Lim" w:date="2019-05-21T17:59: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06" w:author="Suhwan Lim" w:date="2019-05-21T17:59:00Z"/>
                <w:rFonts w:cs="Arial" w:hint="eastAsia"/>
                <w:lang w:eastAsia="ko-KR"/>
              </w:rPr>
            </w:pPr>
            <w:ins w:id="5407" w:author="Suhwan Lim" w:date="2019-05-21T17:59:00Z">
              <w:r>
                <w:rPr>
                  <w:rFonts w:cs="Arial" w:hint="eastAsia"/>
                  <w:lang w:eastAsia="ko-KR"/>
                </w:rPr>
                <w:t>DC_1-3-21_n78-n79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08" w:author="Suhwan Lim" w:date="2019-05-21T17:59:00Z"/>
                <w:rFonts w:cs="Arial" w:hint="eastAsia"/>
                <w:lang w:eastAsia="ko-KR"/>
              </w:rPr>
            </w:pPr>
            <w:ins w:id="5409" w:author="Suhwan Lim" w:date="2019-05-21T17:59: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10" w:author="Suhwan Lim" w:date="2019-05-21T17:59:00Z"/>
                <w:rFonts w:cs="Arial" w:hint="eastAsia"/>
                <w:lang w:eastAsia="ko-KR"/>
              </w:rPr>
            </w:pPr>
            <w:ins w:id="5411" w:author="Suhwan Lim" w:date="2019-05-21T17:59:00Z">
              <w:r>
                <w:rPr>
                  <w:rFonts w:cs="Arial" w:hint="eastAsia"/>
                  <w:lang w:eastAsia="ko-KR"/>
                </w:rPr>
                <w:t>0.6</w:t>
              </w:r>
            </w:ins>
          </w:p>
        </w:tc>
      </w:tr>
      <w:tr w:rsidR="005104EB" w:rsidRPr="00AE4694" w:rsidTr="00BD23A5">
        <w:trPr>
          <w:trHeight w:val="230"/>
          <w:jc w:val="center"/>
          <w:ins w:id="5412"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13"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14" w:author="Suhwan Lim" w:date="2019-05-21T17:59:00Z"/>
                <w:rFonts w:cs="Arial" w:hint="eastAsia"/>
                <w:lang w:eastAsia="ko-KR"/>
              </w:rPr>
            </w:pPr>
            <w:ins w:id="5415" w:author="Suhwan Lim" w:date="2019-05-21T17:59:00Z">
              <w:r>
                <w:rPr>
                  <w:rFonts w:cs="Arial" w:hint="eastAsia"/>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16" w:author="Suhwan Lim" w:date="2019-05-21T17:59:00Z"/>
                <w:rFonts w:cs="Arial" w:hint="eastAsia"/>
                <w:lang w:eastAsia="ko-KR"/>
              </w:rPr>
            </w:pPr>
            <w:ins w:id="5417" w:author="Suhwan Lim" w:date="2019-05-21T17:59:00Z">
              <w:r>
                <w:rPr>
                  <w:rFonts w:cs="Arial" w:hint="eastAsia"/>
                  <w:lang w:eastAsia="ko-KR"/>
                </w:rPr>
                <w:t>0.8</w:t>
              </w:r>
            </w:ins>
          </w:p>
        </w:tc>
      </w:tr>
      <w:tr w:rsidR="005104EB" w:rsidRPr="00AE4694" w:rsidTr="00BD23A5">
        <w:trPr>
          <w:trHeight w:val="230"/>
          <w:jc w:val="center"/>
          <w:ins w:id="5418"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19"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0" w:author="Suhwan Lim" w:date="2019-05-21T17:59:00Z"/>
                <w:rFonts w:cs="Arial" w:hint="eastAsia"/>
                <w:lang w:eastAsia="ko-KR"/>
              </w:rPr>
            </w:pPr>
            <w:ins w:id="5421" w:author="Suhwan Lim" w:date="2019-05-21T17:59: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2" w:author="Suhwan Lim" w:date="2019-05-21T17:59:00Z"/>
                <w:rFonts w:cs="Arial" w:hint="eastAsia"/>
                <w:lang w:eastAsia="ko-KR"/>
              </w:rPr>
            </w:pPr>
            <w:ins w:id="5423" w:author="Suhwan Lim" w:date="2019-05-21T17:59:00Z">
              <w:r>
                <w:rPr>
                  <w:rFonts w:cs="Arial" w:hint="eastAsia"/>
                  <w:lang w:eastAsia="ko-KR"/>
                </w:rPr>
                <w:t>0.9</w:t>
              </w:r>
            </w:ins>
          </w:p>
        </w:tc>
      </w:tr>
      <w:tr w:rsidR="005104EB" w:rsidRPr="00AE4694" w:rsidTr="00BD23A5">
        <w:trPr>
          <w:trHeight w:val="230"/>
          <w:jc w:val="center"/>
          <w:ins w:id="5424"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25"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6" w:author="Suhwan Lim" w:date="2019-05-21T17:59:00Z"/>
                <w:rFonts w:cs="Arial" w:hint="eastAsia"/>
                <w:lang w:eastAsia="ko-KR"/>
              </w:rPr>
            </w:pPr>
            <w:ins w:id="5427" w:author="Suhwan Lim" w:date="2019-05-21T17:59: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8" w:author="Suhwan Lim" w:date="2019-05-21T17:59:00Z"/>
                <w:rFonts w:cs="Arial" w:hint="eastAsia"/>
                <w:lang w:eastAsia="ko-KR"/>
              </w:rPr>
            </w:pPr>
            <w:ins w:id="5429" w:author="Suhwan Lim" w:date="2019-05-21T17:59:00Z">
              <w:r>
                <w:rPr>
                  <w:rFonts w:cs="Arial" w:hint="eastAsia"/>
                  <w:lang w:eastAsia="ko-KR"/>
                </w:rPr>
                <w:t>0.8</w:t>
              </w:r>
            </w:ins>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0.8</w:t>
            </w:r>
          </w:p>
        </w:tc>
      </w:tr>
      <w:tr w:rsidR="008F27E3" w:rsidRPr="00AE4694" w:rsidTr="00AD21D3">
        <w:trPr>
          <w:trHeight w:val="230"/>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0.8</w:t>
            </w:r>
          </w:p>
        </w:tc>
      </w:tr>
      <w:tr w:rsidR="005104EB" w:rsidRPr="00AE4694" w:rsidTr="00BD23A5">
        <w:trPr>
          <w:trHeight w:val="230"/>
          <w:jc w:val="center"/>
          <w:ins w:id="5430" w:author="Suhwan Lim" w:date="2019-05-21T17:59: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31" w:author="Suhwan Lim" w:date="2019-05-21T17:59:00Z"/>
                <w:rFonts w:cs="Arial" w:hint="eastAsia"/>
                <w:lang w:eastAsia="ko-KR"/>
              </w:rPr>
            </w:pPr>
            <w:ins w:id="5432" w:author="Suhwan Lim" w:date="2019-05-21T17:59:00Z">
              <w:r>
                <w:rPr>
                  <w:rFonts w:cs="Arial" w:hint="eastAsia"/>
                  <w:lang w:eastAsia="ko-KR"/>
                </w:rPr>
                <w:t>DC_1-19-42_n77-n79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33" w:author="Suhwan Lim" w:date="2019-05-21T17:59:00Z"/>
                <w:rFonts w:cs="Arial" w:hint="eastAsia"/>
                <w:lang w:eastAsia="ko-KR"/>
              </w:rPr>
            </w:pPr>
            <w:ins w:id="5434" w:author="Suhwan Lim" w:date="2019-05-21T17:59: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35" w:author="Suhwan Lim" w:date="2019-05-21T17:59:00Z"/>
                <w:rFonts w:cs="Arial" w:hint="eastAsia"/>
                <w:lang w:eastAsia="ko-KR"/>
              </w:rPr>
            </w:pPr>
            <w:ins w:id="5436" w:author="Suhwan Lim" w:date="2019-05-21T17:59:00Z">
              <w:r>
                <w:rPr>
                  <w:rFonts w:cs="Arial" w:hint="eastAsia"/>
                  <w:lang w:eastAsia="ko-KR"/>
                </w:rPr>
                <w:t>0.6</w:t>
              </w:r>
            </w:ins>
          </w:p>
        </w:tc>
      </w:tr>
      <w:tr w:rsidR="005104EB" w:rsidRPr="00AE4694" w:rsidTr="00BD23A5">
        <w:trPr>
          <w:trHeight w:val="230"/>
          <w:jc w:val="center"/>
          <w:ins w:id="5437"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38"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39" w:author="Suhwan Lim" w:date="2019-05-21T17:59:00Z"/>
                <w:rFonts w:cs="Arial" w:hint="eastAsia"/>
                <w:lang w:eastAsia="ko-KR"/>
              </w:rPr>
            </w:pPr>
            <w:ins w:id="5440" w:author="Suhwan Lim" w:date="2019-05-21T17:59:00Z">
              <w:r>
                <w:rPr>
                  <w:rFonts w:cs="Arial" w:hint="eastAsia"/>
                  <w:lang w:eastAsia="ko-KR"/>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41" w:author="Suhwan Lim" w:date="2019-05-21T17:59:00Z"/>
                <w:rFonts w:cs="Arial" w:hint="eastAsia"/>
                <w:lang w:eastAsia="ko-KR"/>
              </w:rPr>
            </w:pPr>
            <w:ins w:id="5442" w:author="Suhwan Lim" w:date="2019-05-21T17:59:00Z">
              <w:r>
                <w:rPr>
                  <w:rFonts w:cs="Arial" w:hint="eastAsia"/>
                  <w:lang w:eastAsia="ko-KR"/>
                </w:rPr>
                <w:t>0.3</w:t>
              </w:r>
            </w:ins>
          </w:p>
        </w:tc>
      </w:tr>
      <w:tr w:rsidR="005104EB" w:rsidRPr="00AE4694" w:rsidTr="00BD23A5">
        <w:trPr>
          <w:trHeight w:val="230"/>
          <w:jc w:val="center"/>
          <w:ins w:id="5443"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44"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45" w:author="Suhwan Lim" w:date="2019-05-21T17:59:00Z"/>
                <w:rFonts w:cs="Arial" w:hint="eastAsia"/>
                <w:lang w:eastAsia="ko-KR"/>
              </w:rPr>
            </w:pPr>
            <w:ins w:id="5446" w:author="Suhwan Lim" w:date="2019-05-21T17:59: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47" w:author="Suhwan Lim" w:date="2019-05-21T17:59:00Z"/>
                <w:rFonts w:cs="Arial" w:hint="eastAsia"/>
                <w:lang w:eastAsia="ko-KR"/>
              </w:rPr>
            </w:pPr>
            <w:ins w:id="5448" w:author="Suhwan Lim" w:date="2019-05-21T17:59:00Z">
              <w:r>
                <w:rPr>
                  <w:rFonts w:cs="Arial" w:hint="eastAsia"/>
                  <w:lang w:eastAsia="ko-KR"/>
                </w:rPr>
                <w:t>0.8</w:t>
              </w:r>
            </w:ins>
          </w:p>
        </w:tc>
      </w:tr>
      <w:tr w:rsidR="005104EB" w:rsidRPr="00AE4694" w:rsidTr="00BD23A5">
        <w:trPr>
          <w:trHeight w:val="230"/>
          <w:jc w:val="center"/>
          <w:ins w:id="5449"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50"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51" w:author="Suhwan Lim" w:date="2019-05-21T17:59:00Z"/>
                <w:rFonts w:cs="Arial" w:hint="eastAsia"/>
                <w:lang w:eastAsia="ko-KR"/>
              </w:rPr>
            </w:pPr>
            <w:ins w:id="5452" w:author="Suhwan Lim" w:date="2019-05-21T17:59: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53" w:author="Suhwan Lim" w:date="2019-05-21T17:59:00Z"/>
                <w:rFonts w:cs="Arial" w:hint="eastAsia"/>
                <w:lang w:eastAsia="ko-KR"/>
              </w:rPr>
            </w:pPr>
            <w:ins w:id="5454" w:author="Suhwan Lim" w:date="2019-05-21T17:59:00Z">
              <w:r>
                <w:rPr>
                  <w:rFonts w:cs="Arial" w:hint="eastAsia"/>
                  <w:lang w:eastAsia="ko-KR"/>
                </w:rPr>
                <w:t>0.8</w:t>
              </w:r>
            </w:ins>
          </w:p>
        </w:tc>
      </w:tr>
      <w:tr w:rsidR="005104EB" w:rsidRPr="00AE4694" w:rsidTr="00BD23A5">
        <w:trPr>
          <w:trHeight w:val="230"/>
          <w:jc w:val="center"/>
          <w:ins w:id="5455" w:author="Suhwan Lim" w:date="2019-05-21T17:59: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56" w:author="Suhwan Lim" w:date="2019-05-21T17:59:00Z"/>
                <w:rFonts w:cs="Arial" w:hint="eastAsia"/>
                <w:lang w:eastAsia="ko-KR"/>
              </w:rPr>
            </w:pPr>
            <w:ins w:id="5457" w:author="Suhwan Lim" w:date="2019-05-21T17:59:00Z">
              <w:r>
                <w:rPr>
                  <w:rFonts w:cs="Arial" w:hint="eastAsia"/>
                  <w:lang w:eastAsia="ko-KR"/>
                </w:rPr>
                <w:t>DC_1-19-42_n78-n79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58" w:author="Suhwan Lim" w:date="2019-05-21T17:59:00Z"/>
                <w:rFonts w:cs="Arial" w:hint="eastAsia"/>
                <w:lang w:eastAsia="ko-KR"/>
              </w:rPr>
            </w:pPr>
            <w:ins w:id="5459" w:author="Suhwan Lim" w:date="2019-05-21T17:59: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60" w:author="Suhwan Lim" w:date="2019-05-21T17:59:00Z"/>
                <w:rFonts w:cs="Arial" w:hint="eastAsia"/>
                <w:lang w:eastAsia="ko-KR"/>
              </w:rPr>
            </w:pPr>
            <w:ins w:id="5461" w:author="Suhwan Lim" w:date="2019-05-21T17:59:00Z">
              <w:r>
                <w:rPr>
                  <w:rFonts w:cs="Arial" w:hint="eastAsia"/>
                  <w:lang w:eastAsia="ko-KR"/>
                </w:rPr>
                <w:t>0.3</w:t>
              </w:r>
            </w:ins>
          </w:p>
        </w:tc>
      </w:tr>
      <w:tr w:rsidR="005104EB" w:rsidRPr="00AE4694" w:rsidTr="00BD23A5">
        <w:trPr>
          <w:trHeight w:val="230"/>
          <w:jc w:val="center"/>
          <w:ins w:id="5462"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63"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64" w:author="Suhwan Lim" w:date="2019-05-21T17:59:00Z"/>
                <w:rFonts w:cs="Arial" w:hint="eastAsia"/>
                <w:lang w:eastAsia="ko-KR"/>
              </w:rPr>
            </w:pPr>
            <w:ins w:id="5465" w:author="Suhwan Lim" w:date="2019-05-21T17:59:00Z">
              <w:r>
                <w:rPr>
                  <w:rFonts w:cs="Arial" w:hint="eastAsia"/>
                  <w:lang w:eastAsia="ko-KR"/>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66" w:author="Suhwan Lim" w:date="2019-05-21T17:59:00Z"/>
                <w:rFonts w:cs="Arial" w:hint="eastAsia"/>
                <w:lang w:eastAsia="ko-KR"/>
              </w:rPr>
            </w:pPr>
            <w:ins w:id="5467" w:author="Suhwan Lim" w:date="2019-05-21T17:59:00Z">
              <w:r>
                <w:rPr>
                  <w:rFonts w:cs="Arial" w:hint="eastAsia"/>
                  <w:lang w:eastAsia="ko-KR"/>
                </w:rPr>
                <w:t>0.3</w:t>
              </w:r>
            </w:ins>
          </w:p>
        </w:tc>
      </w:tr>
      <w:tr w:rsidR="005104EB" w:rsidRPr="00AE4694" w:rsidTr="00BD23A5">
        <w:trPr>
          <w:trHeight w:val="230"/>
          <w:jc w:val="center"/>
          <w:ins w:id="5468"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69"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0" w:author="Suhwan Lim" w:date="2019-05-21T17:59:00Z"/>
                <w:rFonts w:cs="Arial" w:hint="eastAsia"/>
                <w:lang w:eastAsia="ko-KR"/>
              </w:rPr>
            </w:pPr>
            <w:ins w:id="5471" w:author="Suhwan Lim" w:date="2019-05-21T17:59: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2" w:author="Suhwan Lim" w:date="2019-05-21T17:59:00Z"/>
                <w:rFonts w:cs="Arial" w:hint="eastAsia"/>
                <w:lang w:eastAsia="ko-KR"/>
              </w:rPr>
            </w:pPr>
            <w:ins w:id="5473" w:author="Suhwan Lim" w:date="2019-05-21T17:59:00Z">
              <w:r>
                <w:rPr>
                  <w:rFonts w:cs="Arial" w:hint="eastAsia"/>
                  <w:lang w:eastAsia="ko-KR"/>
                </w:rPr>
                <w:t>0.8</w:t>
              </w:r>
            </w:ins>
          </w:p>
        </w:tc>
      </w:tr>
      <w:tr w:rsidR="005104EB" w:rsidRPr="00AE4694" w:rsidTr="00BD23A5">
        <w:trPr>
          <w:trHeight w:val="230"/>
          <w:jc w:val="center"/>
          <w:ins w:id="5474"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75"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6" w:author="Suhwan Lim" w:date="2019-05-21T17:59:00Z"/>
                <w:rFonts w:cs="Arial" w:hint="eastAsia"/>
                <w:lang w:eastAsia="ko-KR"/>
              </w:rPr>
            </w:pPr>
            <w:ins w:id="5477" w:author="Suhwan Lim" w:date="2019-05-21T17:59: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8" w:author="Suhwan Lim" w:date="2019-05-21T17:59:00Z"/>
                <w:rFonts w:cs="Arial" w:hint="eastAsia"/>
                <w:lang w:eastAsia="ko-KR"/>
              </w:rPr>
            </w:pPr>
            <w:ins w:id="5479" w:author="Suhwan Lim" w:date="2019-05-21T17:59:00Z">
              <w:r>
                <w:rPr>
                  <w:rFonts w:cs="Arial" w:hint="eastAsia"/>
                  <w:lang w:eastAsia="ko-KR"/>
                </w:rPr>
                <w:t>0.8</w:t>
              </w:r>
            </w:ins>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w:t>
            </w:r>
            <w:r w:rsidRPr="00AE4694">
              <w:rPr>
                <w:lang w:val="en-US" w:eastAsia="ja-JP"/>
              </w:rPr>
              <w:t>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w:t>
            </w:r>
            <w:r w:rsidRPr="00AE4694">
              <w:rPr>
                <w:lang w:val="en-US" w:eastAsia="ja-JP"/>
              </w:rPr>
              <w:t>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w:t>
            </w:r>
            <w:r w:rsidRPr="00AE4694">
              <w:rPr>
                <w:lang w:val="en-US" w:eastAsia="ja-JP"/>
              </w:rPr>
              <w:t>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5104EB" w:rsidRPr="00AE4694" w:rsidTr="00BD23A5">
        <w:trPr>
          <w:trHeight w:val="230"/>
          <w:jc w:val="center"/>
          <w:ins w:id="5480" w:author="Suhwan Lim" w:date="2019-05-21T18:01: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81" w:author="Suhwan Lim" w:date="2019-05-21T18:01:00Z"/>
                <w:rFonts w:cs="Arial" w:hint="eastAsia"/>
                <w:lang w:eastAsia="ko-KR"/>
              </w:rPr>
            </w:pPr>
            <w:ins w:id="5482" w:author="Suhwan Lim" w:date="2019-05-21T18:01:00Z">
              <w:r>
                <w:rPr>
                  <w:rFonts w:cs="Arial" w:hint="eastAsia"/>
                  <w:lang w:eastAsia="ko-KR"/>
                </w:rPr>
                <w:t>DC_1-21-42_n77-n79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83" w:author="Suhwan Lim" w:date="2019-05-21T18:01:00Z"/>
                <w:rFonts w:cs="Arial" w:hint="eastAsia"/>
                <w:lang w:eastAsia="ko-KR"/>
              </w:rPr>
            </w:pPr>
            <w:ins w:id="5484" w:author="Suhwan Lim" w:date="2019-05-21T18:01: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85" w:author="Suhwan Lim" w:date="2019-05-21T18:01:00Z"/>
                <w:rFonts w:cs="Arial" w:hint="eastAsia"/>
                <w:lang w:eastAsia="ko-KR"/>
              </w:rPr>
            </w:pPr>
            <w:ins w:id="5486" w:author="Suhwan Lim" w:date="2019-05-21T18:01:00Z">
              <w:r>
                <w:rPr>
                  <w:rFonts w:cs="Arial" w:hint="eastAsia"/>
                  <w:lang w:eastAsia="ko-KR"/>
                </w:rPr>
                <w:t>0.6</w:t>
              </w:r>
            </w:ins>
          </w:p>
        </w:tc>
      </w:tr>
      <w:tr w:rsidR="005104EB" w:rsidRPr="00AE4694" w:rsidTr="00BD23A5">
        <w:trPr>
          <w:trHeight w:val="230"/>
          <w:jc w:val="center"/>
          <w:ins w:id="5487"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88"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89" w:author="Suhwan Lim" w:date="2019-05-21T18:01:00Z"/>
                <w:rFonts w:cs="Arial" w:hint="eastAsia"/>
                <w:lang w:eastAsia="ko-KR"/>
              </w:rPr>
            </w:pPr>
            <w:ins w:id="5490" w:author="Suhwan Lim" w:date="2019-05-21T18:01: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91" w:author="Suhwan Lim" w:date="2019-05-21T18:01:00Z"/>
                <w:rFonts w:cs="Arial" w:hint="eastAsia"/>
                <w:lang w:eastAsia="ko-KR"/>
              </w:rPr>
            </w:pPr>
            <w:ins w:id="5492" w:author="Suhwan Lim" w:date="2019-05-21T18:01:00Z">
              <w:r>
                <w:rPr>
                  <w:rFonts w:cs="Arial" w:hint="eastAsia"/>
                  <w:lang w:eastAsia="ko-KR"/>
                </w:rPr>
                <w:t>0.4</w:t>
              </w:r>
            </w:ins>
          </w:p>
        </w:tc>
      </w:tr>
      <w:tr w:rsidR="005104EB" w:rsidRPr="00AE4694" w:rsidTr="00BD23A5">
        <w:trPr>
          <w:trHeight w:val="230"/>
          <w:jc w:val="center"/>
          <w:ins w:id="5493"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94"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95" w:author="Suhwan Lim" w:date="2019-05-21T18:01:00Z"/>
                <w:rFonts w:cs="Arial" w:hint="eastAsia"/>
                <w:lang w:eastAsia="ko-KR"/>
              </w:rPr>
            </w:pPr>
            <w:ins w:id="5496" w:author="Suhwan Lim" w:date="2019-05-21T18:01: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97" w:author="Suhwan Lim" w:date="2019-05-21T18:01:00Z"/>
                <w:rFonts w:cs="Arial" w:hint="eastAsia"/>
                <w:lang w:eastAsia="ko-KR"/>
              </w:rPr>
            </w:pPr>
            <w:ins w:id="5498" w:author="Suhwan Lim" w:date="2019-05-21T18:01:00Z">
              <w:r>
                <w:rPr>
                  <w:rFonts w:cs="Arial" w:hint="eastAsia"/>
                  <w:lang w:eastAsia="ko-KR"/>
                </w:rPr>
                <w:t>0.8</w:t>
              </w:r>
            </w:ins>
          </w:p>
        </w:tc>
      </w:tr>
      <w:tr w:rsidR="005104EB" w:rsidRPr="00AE4694" w:rsidTr="00BD23A5">
        <w:trPr>
          <w:trHeight w:val="230"/>
          <w:jc w:val="center"/>
          <w:ins w:id="5499"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00"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01" w:author="Suhwan Lim" w:date="2019-05-21T18:01:00Z"/>
                <w:rFonts w:cs="Arial" w:hint="eastAsia"/>
                <w:lang w:eastAsia="ko-KR"/>
              </w:rPr>
            </w:pPr>
            <w:ins w:id="5502" w:author="Suhwan Lim" w:date="2019-05-21T18:01: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03" w:author="Suhwan Lim" w:date="2019-05-21T18:01:00Z"/>
                <w:rFonts w:cs="Arial" w:hint="eastAsia"/>
                <w:lang w:eastAsia="ko-KR"/>
              </w:rPr>
            </w:pPr>
            <w:ins w:id="5504" w:author="Suhwan Lim" w:date="2019-05-21T18:01:00Z">
              <w:r>
                <w:rPr>
                  <w:rFonts w:cs="Arial" w:hint="eastAsia"/>
                  <w:lang w:eastAsia="ko-KR"/>
                </w:rPr>
                <w:t>0.8</w:t>
              </w:r>
            </w:ins>
          </w:p>
        </w:tc>
      </w:tr>
      <w:tr w:rsidR="005104EB" w:rsidRPr="00AE4694" w:rsidTr="00BD23A5">
        <w:trPr>
          <w:trHeight w:val="230"/>
          <w:jc w:val="center"/>
          <w:ins w:id="5505" w:author="Suhwan Lim" w:date="2019-05-21T18:01: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506" w:author="Suhwan Lim" w:date="2019-05-21T18:01:00Z"/>
                <w:rFonts w:cs="Arial" w:hint="eastAsia"/>
                <w:lang w:eastAsia="ko-KR"/>
              </w:rPr>
            </w:pPr>
            <w:ins w:id="5507" w:author="Suhwan Lim" w:date="2019-05-21T18:01:00Z">
              <w:r>
                <w:rPr>
                  <w:rFonts w:cs="Arial" w:hint="eastAsia"/>
                  <w:lang w:eastAsia="ko-KR"/>
                </w:rPr>
                <w:t>DC_1-21-42_n78-n79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08" w:author="Suhwan Lim" w:date="2019-05-21T18:01:00Z"/>
                <w:rFonts w:cs="Arial" w:hint="eastAsia"/>
                <w:lang w:eastAsia="ko-KR"/>
              </w:rPr>
            </w:pPr>
            <w:ins w:id="5509" w:author="Suhwan Lim" w:date="2019-05-21T18:01: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10" w:author="Suhwan Lim" w:date="2019-05-21T18:01:00Z"/>
                <w:rFonts w:cs="Arial" w:hint="eastAsia"/>
                <w:lang w:eastAsia="ko-KR"/>
              </w:rPr>
            </w:pPr>
            <w:ins w:id="5511" w:author="Suhwan Lim" w:date="2019-05-21T18:01:00Z">
              <w:r>
                <w:rPr>
                  <w:rFonts w:cs="Arial" w:hint="eastAsia"/>
                  <w:lang w:eastAsia="ko-KR"/>
                </w:rPr>
                <w:t>0.3</w:t>
              </w:r>
            </w:ins>
          </w:p>
        </w:tc>
      </w:tr>
      <w:tr w:rsidR="005104EB" w:rsidRPr="00AE4694" w:rsidTr="00BD23A5">
        <w:trPr>
          <w:trHeight w:val="230"/>
          <w:jc w:val="center"/>
          <w:ins w:id="5512"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13"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14" w:author="Suhwan Lim" w:date="2019-05-21T18:01:00Z"/>
                <w:rFonts w:cs="Arial" w:hint="eastAsia"/>
                <w:lang w:eastAsia="ko-KR"/>
              </w:rPr>
            </w:pPr>
            <w:ins w:id="5515" w:author="Suhwan Lim" w:date="2019-05-21T18:01: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16" w:author="Suhwan Lim" w:date="2019-05-21T18:01:00Z"/>
                <w:rFonts w:cs="Arial" w:hint="eastAsia"/>
                <w:lang w:eastAsia="ko-KR"/>
              </w:rPr>
            </w:pPr>
            <w:ins w:id="5517" w:author="Suhwan Lim" w:date="2019-05-21T18:01:00Z">
              <w:r>
                <w:rPr>
                  <w:rFonts w:cs="Arial" w:hint="eastAsia"/>
                  <w:lang w:eastAsia="ko-KR"/>
                </w:rPr>
                <w:t>0.4</w:t>
              </w:r>
            </w:ins>
          </w:p>
        </w:tc>
      </w:tr>
      <w:tr w:rsidR="005104EB" w:rsidRPr="00AE4694" w:rsidTr="00BD23A5">
        <w:trPr>
          <w:trHeight w:val="230"/>
          <w:jc w:val="center"/>
          <w:ins w:id="5518"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19"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0" w:author="Suhwan Lim" w:date="2019-05-21T18:01:00Z"/>
                <w:rFonts w:cs="Arial" w:hint="eastAsia"/>
                <w:lang w:eastAsia="ko-KR"/>
              </w:rPr>
            </w:pPr>
            <w:ins w:id="5521" w:author="Suhwan Lim" w:date="2019-05-21T18:01: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2" w:author="Suhwan Lim" w:date="2019-05-21T18:01:00Z"/>
                <w:rFonts w:cs="Arial" w:hint="eastAsia"/>
                <w:lang w:eastAsia="ko-KR"/>
              </w:rPr>
            </w:pPr>
            <w:ins w:id="5523" w:author="Suhwan Lim" w:date="2019-05-21T18:01:00Z">
              <w:r>
                <w:rPr>
                  <w:rFonts w:cs="Arial" w:hint="eastAsia"/>
                  <w:lang w:eastAsia="ko-KR"/>
                </w:rPr>
                <w:t>0.8</w:t>
              </w:r>
            </w:ins>
          </w:p>
        </w:tc>
      </w:tr>
      <w:tr w:rsidR="005104EB" w:rsidRPr="00AE4694" w:rsidTr="00BD23A5">
        <w:trPr>
          <w:trHeight w:val="230"/>
          <w:jc w:val="center"/>
          <w:ins w:id="5524"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25"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6" w:author="Suhwan Lim" w:date="2019-05-21T18:01:00Z"/>
                <w:rFonts w:cs="Arial" w:hint="eastAsia"/>
                <w:lang w:eastAsia="ko-KR"/>
              </w:rPr>
            </w:pPr>
            <w:ins w:id="5527" w:author="Suhwan Lim" w:date="2019-05-21T18:01: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8" w:author="Suhwan Lim" w:date="2019-05-21T18:01:00Z"/>
                <w:rFonts w:cs="Arial" w:hint="eastAsia"/>
                <w:lang w:eastAsia="ko-KR"/>
              </w:rPr>
            </w:pPr>
            <w:ins w:id="5529" w:author="Suhwan Lim" w:date="2019-05-21T18:01:00Z">
              <w:r>
                <w:rPr>
                  <w:rFonts w:cs="Arial" w:hint="eastAsia"/>
                  <w:lang w:eastAsia="ko-KR"/>
                </w:rPr>
                <w:t>0.8</w:t>
              </w:r>
            </w:ins>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Del="00784360" w:rsidRDefault="008F27E3" w:rsidP="00AD21D3">
            <w:pPr>
              <w:pStyle w:val="TAC"/>
              <w:rPr>
                <w:rFonts w:cs="Arial"/>
              </w:rPr>
            </w:pPr>
            <w:r w:rsidRPr="00AE4694">
              <w:rPr>
                <w:rFonts w:eastAsia="맑은 고딕"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0.8</w:t>
            </w:r>
          </w:p>
        </w:tc>
      </w:tr>
      <w:tr w:rsidR="005104EB" w:rsidRPr="00AE4694" w:rsidTr="00BD23A5">
        <w:trPr>
          <w:trHeight w:val="230"/>
          <w:jc w:val="center"/>
          <w:ins w:id="5530" w:author="Suhwan Lim" w:date="2019-05-21T18:02: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531" w:author="Suhwan Lim" w:date="2019-05-21T18:02:00Z"/>
                <w:rFonts w:cs="Arial" w:hint="eastAsia"/>
                <w:lang w:eastAsia="ko-KR"/>
              </w:rPr>
            </w:pPr>
            <w:ins w:id="5532" w:author="Suhwan Lim" w:date="2019-05-21T18:02:00Z">
              <w:r>
                <w:rPr>
                  <w:rFonts w:cs="Arial" w:hint="eastAsia"/>
                  <w:lang w:eastAsia="ko-KR"/>
                </w:rPr>
                <w:t>DC_1</w:t>
              </w:r>
              <w:r>
                <w:rPr>
                  <w:rFonts w:cs="Arial"/>
                  <w:lang w:eastAsia="ko-KR"/>
                </w:rPr>
                <w:t>9</w:t>
              </w:r>
              <w:r>
                <w:rPr>
                  <w:rFonts w:cs="Arial" w:hint="eastAsia"/>
                  <w:lang w:eastAsia="ko-KR"/>
                </w:rPr>
                <w:t>-21-42_n77-n79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33" w:author="Suhwan Lim" w:date="2019-05-21T18:02:00Z"/>
                <w:rFonts w:cs="Arial" w:hint="eastAsia"/>
                <w:lang w:eastAsia="ko-KR"/>
              </w:rPr>
            </w:pPr>
            <w:ins w:id="5534" w:author="Suhwan Lim" w:date="2019-05-21T18:02:00Z">
              <w:r>
                <w:rPr>
                  <w:rFonts w:cs="Arial" w:hint="eastAsia"/>
                  <w:lang w:eastAsia="ko-KR"/>
                </w:rPr>
                <w:t>1</w:t>
              </w:r>
              <w:r>
                <w:rPr>
                  <w:rFonts w:cs="Arial"/>
                  <w:lang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35" w:author="Suhwan Lim" w:date="2019-05-21T18:02:00Z"/>
                <w:rFonts w:cs="Arial" w:hint="eastAsia"/>
                <w:lang w:eastAsia="ko-KR"/>
              </w:rPr>
            </w:pPr>
            <w:ins w:id="5536" w:author="Suhwan Lim" w:date="2019-05-21T18:02:00Z">
              <w:r>
                <w:rPr>
                  <w:rFonts w:cs="Arial" w:hint="eastAsia"/>
                  <w:lang w:eastAsia="ko-KR"/>
                </w:rPr>
                <w:t>0.3</w:t>
              </w:r>
            </w:ins>
          </w:p>
        </w:tc>
      </w:tr>
      <w:tr w:rsidR="005104EB" w:rsidRPr="00AE4694" w:rsidTr="00BD23A5">
        <w:trPr>
          <w:trHeight w:val="230"/>
          <w:jc w:val="center"/>
          <w:ins w:id="5537"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38"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39" w:author="Suhwan Lim" w:date="2019-05-21T18:02:00Z"/>
                <w:rFonts w:cs="Arial" w:hint="eastAsia"/>
                <w:lang w:eastAsia="ko-KR"/>
              </w:rPr>
            </w:pPr>
            <w:ins w:id="5540" w:author="Suhwan Lim" w:date="2019-05-21T18:02: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41" w:author="Suhwan Lim" w:date="2019-05-21T18:02:00Z"/>
                <w:rFonts w:cs="Arial" w:hint="eastAsia"/>
                <w:lang w:eastAsia="ko-KR"/>
              </w:rPr>
            </w:pPr>
            <w:ins w:id="5542" w:author="Suhwan Lim" w:date="2019-05-21T18:02:00Z">
              <w:r>
                <w:rPr>
                  <w:rFonts w:cs="Arial" w:hint="eastAsia"/>
                  <w:lang w:eastAsia="ko-KR"/>
                </w:rPr>
                <w:t>0.4</w:t>
              </w:r>
            </w:ins>
          </w:p>
        </w:tc>
      </w:tr>
      <w:tr w:rsidR="005104EB" w:rsidRPr="00AE4694" w:rsidTr="00BD23A5">
        <w:trPr>
          <w:trHeight w:val="230"/>
          <w:jc w:val="center"/>
          <w:ins w:id="5543"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44"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45" w:author="Suhwan Lim" w:date="2019-05-21T18:02:00Z"/>
                <w:rFonts w:cs="Arial" w:hint="eastAsia"/>
                <w:lang w:eastAsia="ko-KR"/>
              </w:rPr>
            </w:pPr>
            <w:ins w:id="5546" w:author="Suhwan Lim" w:date="2019-05-21T18:02: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47" w:author="Suhwan Lim" w:date="2019-05-21T18:02:00Z"/>
                <w:rFonts w:cs="Arial" w:hint="eastAsia"/>
                <w:lang w:eastAsia="ko-KR"/>
              </w:rPr>
            </w:pPr>
            <w:ins w:id="5548" w:author="Suhwan Lim" w:date="2019-05-21T18:02:00Z">
              <w:r>
                <w:rPr>
                  <w:rFonts w:cs="Arial" w:hint="eastAsia"/>
                  <w:lang w:eastAsia="ko-KR"/>
                </w:rPr>
                <w:t>0.8</w:t>
              </w:r>
            </w:ins>
          </w:p>
        </w:tc>
      </w:tr>
      <w:tr w:rsidR="005104EB" w:rsidRPr="00AE4694" w:rsidTr="00BD23A5">
        <w:trPr>
          <w:trHeight w:val="230"/>
          <w:jc w:val="center"/>
          <w:ins w:id="5549"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50"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51" w:author="Suhwan Lim" w:date="2019-05-21T18:02:00Z"/>
                <w:rFonts w:cs="Arial" w:hint="eastAsia"/>
                <w:lang w:eastAsia="ko-KR"/>
              </w:rPr>
            </w:pPr>
            <w:ins w:id="5552" w:author="Suhwan Lim" w:date="2019-05-21T18:02: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53" w:author="Suhwan Lim" w:date="2019-05-21T18:02:00Z"/>
                <w:rFonts w:cs="Arial" w:hint="eastAsia"/>
                <w:lang w:eastAsia="ko-KR"/>
              </w:rPr>
            </w:pPr>
            <w:ins w:id="5554" w:author="Suhwan Lim" w:date="2019-05-21T18:02:00Z">
              <w:r>
                <w:rPr>
                  <w:rFonts w:cs="Arial" w:hint="eastAsia"/>
                  <w:lang w:eastAsia="ko-KR"/>
                </w:rPr>
                <w:t>0.8</w:t>
              </w:r>
            </w:ins>
          </w:p>
        </w:tc>
      </w:tr>
      <w:tr w:rsidR="005104EB" w:rsidRPr="00AE4694" w:rsidTr="00BD23A5">
        <w:trPr>
          <w:trHeight w:val="230"/>
          <w:jc w:val="center"/>
          <w:ins w:id="5555" w:author="Suhwan Lim" w:date="2019-05-21T18:02: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556" w:author="Suhwan Lim" w:date="2019-05-21T18:02:00Z"/>
                <w:rFonts w:cs="Arial" w:hint="eastAsia"/>
                <w:lang w:eastAsia="ko-KR"/>
              </w:rPr>
            </w:pPr>
            <w:ins w:id="5557" w:author="Suhwan Lim" w:date="2019-05-21T18:02:00Z">
              <w:r>
                <w:rPr>
                  <w:rFonts w:cs="Arial" w:hint="eastAsia"/>
                  <w:lang w:eastAsia="ko-KR"/>
                </w:rPr>
                <w:t>DC_1</w:t>
              </w:r>
              <w:r>
                <w:rPr>
                  <w:rFonts w:cs="Arial"/>
                  <w:lang w:eastAsia="ko-KR"/>
                </w:rPr>
                <w:t>9</w:t>
              </w:r>
              <w:r>
                <w:rPr>
                  <w:rFonts w:cs="Arial" w:hint="eastAsia"/>
                  <w:lang w:eastAsia="ko-KR"/>
                </w:rPr>
                <w:t>-21-42_n78-n79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58" w:author="Suhwan Lim" w:date="2019-05-21T18:02:00Z"/>
                <w:rFonts w:cs="Arial" w:hint="eastAsia"/>
                <w:lang w:eastAsia="ko-KR"/>
              </w:rPr>
            </w:pPr>
            <w:ins w:id="5559" w:author="Suhwan Lim" w:date="2019-05-21T18:02:00Z">
              <w:r>
                <w:rPr>
                  <w:rFonts w:cs="Arial" w:hint="eastAsia"/>
                  <w:lang w:eastAsia="ko-KR"/>
                </w:rPr>
                <w:t>1</w:t>
              </w:r>
              <w:r>
                <w:rPr>
                  <w:rFonts w:cs="Arial"/>
                  <w:lang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60" w:author="Suhwan Lim" w:date="2019-05-21T18:02:00Z"/>
                <w:rFonts w:cs="Arial" w:hint="eastAsia"/>
                <w:lang w:eastAsia="ko-KR"/>
              </w:rPr>
            </w:pPr>
            <w:ins w:id="5561" w:author="Suhwan Lim" w:date="2019-05-21T18:02:00Z">
              <w:r>
                <w:rPr>
                  <w:rFonts w:cs="Arial" w:hint="eastAsia"/>
                  <w:lang w:eastAsia="ko-KR"/>
                </w:rPr>
                <w:t>0.3</w:t>
              </w:r>
            </w:ins>
          </w:p>
        </w:tc>
      </w:tr>
      <w:tr w:rsidR="005104EB" w:rsidRPr="00AE4694" w:rsidTr="00BD23A5">
        <w:trPr>
          <w:trHeight w:val="230"/>
          <w:jc w:val="center"/>
          <w:ins w:id="5562"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63"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64" w:author="Suhwan Lim" w:date="2019-05-21T18:02:00Z"/>
                <w:rFonts w:cs="Arial" w:hint="eastAsia"/>
                <w:lang w:eastAsia="ko-KR"/>
              </w:rPr>
            </w:pPr>
            <w:ins w:id="5565" w:author="Suhwan Lim" w:date="2019-05-21T18:02: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66" w:author="Suhwan Lim" w:date="2019-05-21T18:02:00Z"/>
                <w:rFonts w:cs="Arial" w:hint="eastAsia"/>
                <w:lang w:eastAsia="ko-KR"/>
              </w:rPr>
            </w:pPr>
            <w:ins w:id="5567" w:author="Suhwan Lim" w:date="2019-05-21T18:02:00Z">
              <w:r>
                <w:rPr>
                  <w:rFonts w:cs="Arial" w:hint="eastAsia"/>
                  <w:lang w:eastAsia="ko-KR"/>
                </w:rPr>
                <w:t>0.4</w:t>
              </w:r>
            </w:ins>
          </w:p>
        </w:tc>
      </w:tr>
      <w:tr w:rsidR="005104EB" w:rsidRPr="00AE4694" w:rsidTr="00BD23A5">
        <w:trPr>
          <w:trHeight w:val="230"/>
          <w:jc w:val="center"/>
          <w:ins w:id="5568"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69"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70" w:author="Suhwan Lim" w:date="2019-05-21T18:02:00Z"/>
                <w:rFonts w:cs="Arial" w:hint="eastAsia"/>
                <w:lang w:eastAsia="ko-KR"/>
              </w:rPr>
            </w:pPr>
            <w:ins w:id="5571" w:author="Suhwan Lim" w:date="2019-05-21T18:02: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72" w:author="Suhwan Lim" w:date="2019-05-21T18:02:00Z"/>
                <w:rFonts w:cs="Arial" w:hint="eastAsia"/>
                <w:lang w:eastAsia="ko-KR"/>
              </w:rPr>
            </w:pPr>
            <w:ins w:id="5573" w:author="Suhwan Lim" w:date="2019-05-21T18:02:00Z">
              <w:r>
                <w:rPr>
                  <w:rFonts w:cs="Arial" w:hint="eastAsia"/>
                  <w:lang w:eastAsia="ko-KR"/>
                </w:rPr>
                <w:t>0.8</w:t>
              </w:r>
            </w:ins>
          </w:p>
        </w:tc>
      </w:tr>
      <w:tr w:rsidR="005104EB" w:rsidRPr="00AE4694" w:rsidTr="00BD23A5">
        <w:trPr>
          <w:trHeight w:val="230"/>
          <w:jc w:val="center"/>
          <w:ins w:id="5574"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75"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76" w:author="Suhwan Lim" w:date="2019-05-21T18:02:00Z"/>
                <w:rFonts w:cs="Arial" w:hint="eastAsia"/>
                <w:lang w:eastAsia="ko-KR"/>
              </w:rPr>
            </w:pPr>
            <w:ins w:id="5577" w:author="Suhwan Lim" w:date="2019-05-21T18:02: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78" w:author="Suhwan Lim" w:date="2019-05-21T18:02:00Z"/>
                <w:rFonts w:cs="Arial" w:hint="eastAsia"/>
                <w:lang w:eastAsia="ko-KR"/>
              </w:rPr>
            </w:pPr>
            <w:ins w:id="5579" w:author="Suhwan Lim" w:date="2019-05-21T18:02:00Z">
              <w:r>
                <w:rPr>
                  <w:rFonts w:cs="Arial" w:hint="eastAsia"/>
                  <w:lang w:eastAsia="ko-KR"/>
                </w:rPr>
                <w:t>0.8</w:t>
              </w:r>
            </w:ins>
          </w:p>
        </w:tc>
      </w:tr>
    </w:tbl>
    <w:p w:rsidR="008F27E3" w:rsidRPr="00AE4694" w:rsidRDefault="008F27E3" w:rsidP="008F27E3">
      <w:pPr>
        <w:rPr>
          <w:lang w:val="en-US"/>
        </w:rPr>
      </w:pPr>
    </w:p>
    <w:p w:rsidR="008F27E3" w:rsidRPr="00AE4694" w:rsidRDefault="008F27E3" w:rsidP="008F27E3">
      <w:pPr>
        <w:pStyle w:val="6"/>
      </w:pPr>
      <w:bookmarkStart w:id="5580" w:name="_Toc535319347"/>
      <w:r w:rsidRPr="00AE4694">
        <w:t>6.2B.4.2.3.5</w:t>
      </w:r>
      <w:r w:rsidRPr="00AE4694">
        <w:tab/>
        <w:t>ΔT</w:t>
      </w:r>
      <w:r w:rsidRPr="00AE4694">
        <w:rPr>
          <w:vertAlign w:val="subscript"/>
        </w:rPr>
        <w:t>IB,c</w:t>
      </w:r>
      <w:r w:rsidRPr="00AE4694">
        <w:t xml:space="preserve"> for EN-DC six bands</w:t>
      </w:r>
      <w:bookmarkEnd w:id="5580"/>
    </w:p>
    <w:p w:rsidR="008F27E3" w:rsidRPr="00AE4694" w:rsidRDefault="008F27E3" w:rsidP="008F27E3">
      <w:pPr>
        <w:pStyle w:val="TH"/>
      </w:pPr>
      <w:r w:rsidRPr="00AE4694">
        <w:t>Table 6.2B.4.2.3.5-1: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8F27E3" w:rsidRPr="00AE4694" w:rsidTr="00AD21D3">
        <w:trPr>
          <w:jc w:val="center"/>
        </w:trPr>
        <w:tc>
          <w:tcPr>
            <w:tcW w:w="0" w:type="auto"/>
          </w:tcPr>
          <w:p w:rsidR="008F27E3" w:rsidRPr="00AE4694" w:rsidRDefault="008F27E3" w:rsidP="00AD21D3">
            <w:pPr>
              <w:pStyle w:val="TAH"/>
              <w:rPr>
                <w:rFonts w:cs="Arial"/>
              </w:rPr>
            </w:pPr>
            <w:r w:rsidRPr="00AE4694">
              <w:t>Inter-band EN-DC configuration</w:t>
            </w:r>
          </w:p>
        </w:tc>
        <w:tc>
          <w:tcPr>
            <w:tcW w:w="0" w:type="auto"/>
          </w:tcPr>
          <w:p w:rsidR="008F27E3" w:rsidRPr="00AE4694" w:rsidRDefault="008F27E3" w:rsidP="00AD21D3">
            <w:pPr>
              <w:pStyle w:val="TAH"/>
              <w:rPr>
                <w:rFonts w:eastAsia="맑은 고딕" w:cs="Arial"/>
                <w:lang w:eastAsia="ko-KR"/>
              </w:rPr>
            </w:pPr>
            <w:r w:rsidRPr="00AE4694">
              <w:t>E-UTRA or NR Band</w:t>
            </w:r>
          </w:p>
        </w:tc>
        <w:tc>
          <w:tcPr>
            <w:tcW w:w="0" w:type="auto"/>
          </w:tcPr>
          <w:p w:rsidR="008F27E3" w:rsidRPr="00AE4694" w:rsidRDefault="008F27E3" w:rsidP="00AD21D3">
            <w:pPr>
              <w:pStyle w:val="TAH"/>
              <w:rPr>
                <w:rFonts w:eastAsia="맑은 고딕" w:cs="Arial"/>
                <w:lang w:eastAsia="ko-KR"/>
              </w:rPr>
            </w:pPr>
            <w:r w:rsidRPr="00AE4694">
              <w:t>ΔT</w:t>
            </w:r>
            <w:r w:rsidRPr="00AE4694">
              <w:rPr>
                <w:vertAlign w:val="subscript"/>
              </w:rPr>
              <w:t>IB,c</w:t>
            </w:r>
            <w:r w:rsidRPr="00AE4694">
              <w:t xml:space="preserve"> (dB)</w:t>
            </w:r>
          </w:p>
        </w:tc>
      </w:tr>
      <w:tr w:rsidR="008F27E3" w:rsidRPr="00AE4694" w:rsidTr="00AD21D3">
        <w:trPr>
          <w:jc w:val="center"/>
        </w:trPr>
        <w:tc>
          <w:tcPr>
            <w:tcW w:w="0" w:type="auto"/>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1-3</w:t>
            </w:r>
            <w:r w:rsidRPr="00AE4694">
              <w:rPr>
                <w:rFonts w:cs="Arial"/>
              </w:rPr>
              <w:t>-</w:t>
            </w:r>
            <w:r w:rsidRPr="00AE4694">
              <w:rPr>
                <w:rFonts w:eastAsia="맑은 고딕" w:cs="Arial" w:hint="eastAsia"/>
                <w:lang w:eastAsia="ko-KR"/>
              </w:rPr>
              <w:t>7</w:t>
            </w:r>
            <w:r w:rsidRPr="00AE4694">
              <w:rPr>
                <w:rFonts w:eastAsia="맑은 고딕" w:cs="Arial"/>
                <w:lang w:eastAsia="ko-KR"/>
              </w:rPr>
              <w:t>-20</w:t>
            </w:r>
            <w:r w:rsidRPr="00AE4694">
              <w:rPr>
                <w:rFonts w:eastAsia="맑은 고딕" w:cs="Arial"/>
                <w:lang w:val="fi-FI" w:eastAsia="ko-KR"/>
              </w:rPr>
              <w:t>_</w:t>
            </w:r>
            <w:r w:rsidRPr="00AE4694">
              <w:rPr>
                <w:rFonts w:cs="Arial" w:hint="eastAsia"/>
                <w:lang w:eastAsia="ja-JP"/>
              </w:rPr>
              <w:t>n</w:t>
            </w:r>
            <w:r w:rsidRPr="00AE4694">
              <w:rPr>
                <w:rFonts w:cs="Arial"/>
                <w:lang w:eastAsia="ja-JP"/>
              </w:rPr>
              <w:t>28-n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0.7</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rPr>
            </w:pPr>
            <w:r w:rsidRPr="00AE4694">
              <w:rPr>
                <w:rFonts w:eastAsia="맑은 고딕" w:cs="Arial"/>
                <w:lang w:eastAsia="ko-KR"/>
              </w:rPr>
              <w:t>0.7</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0.7</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20</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0.6</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0.6</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lang w:eastAsia="ko-KR"/>
              </w:rPr>
              <w:t>0.8</w:t>
            </w:r>
          </w:p>
        </w:tc>
      </w:tr>
    </w:tbl>
    <w:p w:rsidR="008F27E3" w:rsidRPr="00AE4694" w:rsidRDefault="008F27E3" w:rsidP="008F27E3">
      <w:pPr>
        <w:rPr>
          <w:lang w:val="en-US"/>
        </w:rPr>
      </w:pPr>
    </w:p>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Default="008F27E3" w:rsidP="008F27E3">
      <w:pPr>
        <w:rPr>
          <w:lang w:eastAsia="ko-KR"/>
        </w:rPr>
      </w:pPr>
    </w:p>
    <w:p w:rsidR="008F27E3" w:rsidRPr="00AE4694" w:rsidRDefault="008F27E3" w:rsidP="008F27E3">
      <w:pPr>
        <w:pStyle w:val="30"/>
      </w:pPr>
      <w:bookmarkStart w:id="5581" w:name="_Toc535319428"/>
      <w:r w:rsidRPr="00AE4694">
        <w:lastRenderedPageBreak/>
        <w:t>7.3B.2</w:t>
      </w:r>
      <w:r w:rsidRPr="00AE4694">
        <w:tab/>
        <w:t>Reference sensitivity for EN-DC</w:t>
      </w:r>
      <w:bookmarkEnd w:id="5581"/>
    </w:p>
    <w:p w:rsidR="008F27E3" w:rsidRPr="00AE4694" w:rsidRDefault="008F27E3" w:rsidP="008F27E3">
      <w:pPr>
        <w:pStyle w:val="40"/>
        <w:rPr>
          <w:rFonts w:eastAsia="MS Mincho"/>
        </w:rPr>
      </w:pPr>
      <w:bookmarkStart w:id="5582" w:name="_Toc535319429"/>
      <w:r w:rsidRPr="00AE4694">
        <w:rPr>
          <w:rFonts w:eastAsia="MS Mincho"/>
        </w:rPr>
        <w:t>7.3B.2.1</w:t>
      </w:r>
      <w:r w:rsidRPr="00AE4694">
        <w:rPr>
          <w:rFonts w:eastAsia="MS Mincho"/>
        </w:rPr>
        <w:tab/>
        <w:t>Intra-band contiguous EN-DC</w:t>
      </w:r>
      <w:bookmarkEnd w:id="5582"/>
    </w:p>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Default="008F27E3" w:rsidP="008F27E3">
      <w:pPr>
        <w:rPr>
          <w:lang w:eastAsia="ko-KR"/>
        </w:rPr>
      </w:pPr>
    </w:p>
    <w:p w:rsidR="008F27E3" w:rsidRPr="00C044DF" w:rsidRDefault="008F27E3" w:rsidP="008F27E3"/>
    <w:p w:rsidR="008F27E3" w:rsidRPr="00AE4694" w:rsidRDefault="008F27E3" w:rsidP="008F27E3">
      <w:pPr>
        <w:pStyle w:val="5"/>
      </w:pPr>
      <w:bookmarkStart w:id="5583" w:name="_Toc535319436"/>
      <w:r w:rsidRPr="00AE4694">
        <w:t>7.3B.2.3.5</w:t>
      </w:r>
      <w:r w:rsidRPr="00AE4694">
        <w:tab/>
        <w:t>Reference sensitivity exceptions for intermodulation interference due to dual uplink operation for EN-DC in NR FR1</w:t>
      </w:r>
      <w:bookmarkEnd w:id="5583"/>
    </w:p>
    <w:p w:rsidR="008F27E3" w:rsidRPr="00AE4694" w:rsidRDefault="008F27E3" w:rsidP="008F27E3">
      <w:r w:rsidRPr="00AE4694">
        <w:t>For EN-DC configurations in NR FR1 the UE may indicate capability of not supporting simultaneous dual uplink operation due to possible intermodulation interference overlapping in frequency to its own primary downlink channel bandwidth if</w:t>
      </w:r>
    </w:p>
    <w:p w:rsidR="008F27E3" w:rsidRPr="00AE4694" w:rsidRDefault="008F27E3" w:rsidP="008F27E3">
      <w:pPr>
        <w:pStyle w:val="B10"/>
      </w:pPr>
      <w:r w:rsidRPr="00AE4694">
        <w:t>-</w:t>
      </w:r>
      <w:r w:rsidRPr="00AE4694">
        <w:tab/>
        <w:t>the intermodulation order is 2;</w:t>
      </w:r>
    </w:p>
    <w:p w:rsidR="008F27E3" w:rsidRPr="00AE4694" w:rsidRDefault="008F27E3" w:rsidP="008F27E3">
      <w:pPr>
        <w:pStyle w:val="B10"/>
      </w:pPr>
      <w:r w:rsidRPr="00AE4694">
        <w:t>-</w:t>
      </w:r>
      <w:r w:rsidRPr="00AE4694">
        <w:tab/>
        <w:t xml:space="preserve">the intermodulation order is 3 when both operating bands are between 450 MHz – 960 MHz or between 1427 MHz – 2690 MHz </w:t>
      </w:r>
    </w:p>
    <w:p w:rsidR="008F27E3" w:rsidRPr="00AE4694" w:rsidRDefault="008F27E3" w:rsidP="008F27E3">
      <w:r w:rsidRPr="00AE4694">
        <w:t>In case for the EN-DC in NR FR1 configurations the intermodulation products caused by dual uplink operation do not interfere with the own primary downlink channel bandwidth as defined in Annex-I the UE is mandated to operate in dual and triple uplink mode.</w:t>
      </w:r>
    </w:p>
    <w:p w:rsidR="008F27E3" w:rsidRPr="00AE4694" w:rsidRDefault="008F27E3" w:rsidP="008F27E3">
      <w:r w:rsidRPr="00AE4694">
        <w:t xml:space="preserve">For EN-DC in NR FR1 with uplink and downlink assigned to E-UTRA and NR FR1 bands given in </w:t>
      </w:r>
      <w:r w:rsidRPr="00AE4694">
        <w:rPr>
          <w:rFonts w:eastAsia="Times New Roman"/>
        </w:rPr>
        <w:t>Table 7.3B.2.3.5.1-1, Table 7.3B.2.3.5.2-1 and Table 7.3B.2.3.5.3-1</w:t>
      </w:r>
      <w:r w:rsidRPr="00AE4694">
        <w:t xml:space="preserve"> the reference sensitivity is defined only for the specific uplink and downlink test points specified in </w:t>
      </w:r>
      <w:r w:rsidRPr="00AE4694">
        <w:rPr>
          <w:rFonts w:eastAsia="Times New Roman"/>
        </w:rPr>
        <w:t>Table 7.3B.2.3.5.1-1, Table 7.3B.2.3.5.2-1 and Table 7.3B.2.3.5.3-1</w:t>
      </w:r>
      <w:r w:rsidRPr="00AE4694">
        <w:t xml:space="preserve">. For these test points the reference sensitivity levels specified in clause 7.3.1 in [4] and 7.3.2.1 of [2] for the corresponding channel bandwidths or in clause 7.3.1 of [4] are relaxed by the amount of the parameter MSD given in </w:t>
      </w:r>
      <w:r w:rsidRPr="00AE4694">
        <w:rPr>
          <w:rFonts w:eastAsia="Times New Roman"/>
        </w:rPr>
        <w:t>Table 7.3B.2.3.5.1-1, Table 7.3B.2.3.5.2-1 and Table 7.3B.2.3.5.3-1</w:t>
      </w:r>
      <w:r w:rsidRPr="00AE4694">
        <w:t>.</w:t>
      </w:r>
    </w:p>
    <w:p w:rsidR="008F27E3" w:rsidRPr="00AE4694" w:rsidRDefault="008F27E3" w:rsidP="008F27E3">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rsidR="008F27E3" w:rsidRPr="00AE4694" w:rsidDel="00A76055" w:rsidRDefault="008F27E3" w:rsidP="008F27E3">
      <w:pPr>
        <w:rPr>
          <w:del w:id="5584" w:author="R4-1902155" w:date="2019-03-06T20:15:00Z"/>
        </w:rPr>
      </w:pPr>
      <w:del w:id="5585" w:author="R4-1902155" w:date="2019-03-06T20:15:00Z">
        <w:r w:rsidRPr="00AE4694" w:rsidDel="00A76055">
          <w:delText>For EN-DC configurations in Table 7.3B.2.3.5-1 with UL/DL channel assignments such that Single UL is allowed, the MSD requirement is verified with non-simultaneous uplink transmissions on the two CGs for UEs only indicating support of Single UL.</w:delText>
        </w:r>
      </w:del>
    </w:p>
    <w:p w:rsidR="008F27E3" w:rsidRPr="00AE4694" w:rsidRDefault="008F27E3" w:rsidP="008F27E3">
      <w:pPr>
        <w:pStyle w:val="6"/>
      </w:pPr>
      <w:bookmarkStart w:id="5586" w:name="_Toc535319437"/>
      <w:r w:rsidRPr="00AE4694">
        <w:lastRenderedPageBreak/>
        <w:t>7.3B.2.3.5.1</w:t>
      </w:r>
      <w:r w:rsidRPr="00AE4694">
        <w:tab/>
        <w:t>Reference sensitivity exceptions for intermodulation interference due to dual uplink operation for EN-DC in NR FR1 involving two bands</w:t>
      </w:r>
      <w:bookmarkEnd w:id="5586"/>
    </w:p>
    <w:p w:rsidR="008F27E3" w:rsidRPr="00AE4694" w:rsidRDefault="008F27E3" w:rsidP="008F27E3">
      <w:pPr>
        <w:pStyle w:val="TH"/>
      </w:pPr>
      <w:bookmarkStart w:id="5587" w:name="_Hlk4056379"/>
      <w:r w:rsidRPr="00AE4694">
        <w:t>Table 7.3B.2.3.5.1-1:</w:t>
      </w:r>
      <w:bookmarkEnd w:id="5587"/>
      <w:r w:rsidRPr="00AE4694">
        <w:t xml:space="preserve"> Reference sensitivity exceptions for PCell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88" w:author="MCC" w:date="2019-03-21T10:24:00Z">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7"/>
        <w:gridCol w:w="836"/>
        <w:gridCol w:w="1117"/>
        <w:gridCol w:w="746"/>
        <w:gridCol w:w="617"/>
        <w:gridCol w:w="1117"/>
        <w:gridCol w:w="643"/>
        <w:gridCol w:w="817"/>
        <w:gridCol w:w="846"/>
        <w:tblGridChange w:id="5589">
          <w:tblGrid>
            <w:gridCol w:w="1827"/>
            <w:gridCol w:w="836"/>
            <w:gridCol w:w="1117"/>
            <w:gridCol w:w="746"/>
            <w:gridCol w:w="617"/>
            <w:gridCol w:w="1117"/>
            <w:gridCol w:w="643"/>
            <w:gridCol w:w="817"/>
            <w:gridCol w:w="846"/>
          </w:tblGrid>
        </w:tblGridChange>
      </w:tblGrid>
      <w:tr w:rsidR="008F27E3" w:rsidRPr="00AE4694" w:rsidTr="00AD21D3">
        <w:trPr>
          <w:trHeight w:val="648"/>
          <w:jc w:val="center"/>
          <w:trPrChange w:id="5590" w:author="MCC" w:date="2019-03-21T10:24:00Z">
            <w:trPr>
              <w:trHeight w:val="648"/>
              <w:jc w:val="center"/>
            </w:trPr>
          </w:trPrChange>
        </w:trPr>
        <w:tc>
          <w:tcPr>
            <w:tcW w:w="5000" w:type="pct"/>
            <w:gridSpan w:val="9"/>
            <w:tcBorders>
              <w:bottom w:val="single" w:sz="4" w:space="0" w:color="auto"/>
            </w:tcBorders>
            <w:shd w:val="clear" w:color="auto" w:fill="auto"/>
            <w:vAlign w:val="center"/>
            <w:tcPrChange w:id="5591" w:author="MCC" w:date="2019-03-21T10:24:00Z">
              <w:tcPr>
                <w:tcW w:w="5000" w:type="pct"/>
                <w:gridSpan w:val="9"/>
                <w:tcBorders>
                  <w:bottom w:val="single" w:sz="4" w:space="0" w:color="auto"/>
                </w:tcBorders>
                <w:shd w:val="clear" w:color="auto" w:fill="auto"/>
                <w:vAlign w:val="center"/>
              </w:tcPr>
            </w:tcPrChange>
          </w:tcPr>
          <w:p w:rsidR="008F27E3" w:rsidRPr="00AE4694" w:rsidRDefault="008F27E3" w:rsidP="00AD21D3">
            <w:pPr>
              <w:pStyle w:val="TAH"/>
            </w:pPr>
            <w:r w:rsidRPr="00AE4694">
              <w:lastRenderedPageBreak/>
              <w:t>NR or E-UTRA Band / Channel bandwidth / N</w:t>
            </w:r>
            <w:r w:rsidRPr="00AE4694">
              <w:rPr>
                <w:vertAlign w:val="subscript"/>
              </w:rPr>
              <w:t>RB</w:t>
            </w:r>
            <w:r w:rsidRPr="00AE4694">
              <w:t xml:space="preserve"> / MSD</w:t>
            </w:r>
          </w:p>
        </w:tc>
      </w:tr>
      <w:tr w:rsidR="008F27E3" w:rsidRPr="00AE4694" w:rsidTr="00AD21D3">
        <w:trPr>
          <w:trHeight w:val="648"/>
          <w:jc w:val="center"/>
          <w:trPrChange w:id="5592" w:author="MCC" w:date="2019-03-21T10:24:00Z">
            <w:trPr>
              <w:trHeight w:val="648"/>
              <w:jc w:val="center"/>
            </w:trPr>
          </w:trPrChange>
        </w:trPr>
        <w:tc>
          <w:tcPr>
            <w:tcW w:w="1066" w:type="pct"/>
            <w:tcBorders>
              <w:bottom w:val="single" w:sz="4" w:space="0" w:color="auto"/>
            </w:tcBorders>
            <w:shd w:val="clear" w:color="auto" w:fill="auto"/>
            <w:vAlign w:val="center"/>
            <w:hideMark/>
            <w:tcPrChange w:id="5593" w:author="MCC" w:date="2019-03-21T10:24:00Z">
              <w:tcPr>
                <w:tcW w:w="1095"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rPr>
                <w:rFonts w:eastAsia="MS Mincho"/>
                <w:lang w:eastAsia="ja-JP"/>
              </w:rPr>
              <w:t>EN-</w:t>
            </w:r>
            <w:r w:rsidRPr="00AE4694">
              <w:rPr>
                <w:rFonts w:eastAsia="MS Mincho" w:hint="eastAsia"/>
                <w:lang w:eastAsia="ja-JP"/>
              </w:rPr>
              <w:t>DC</w:t>
            </w:r>
          </w:p>
          <w:p w:rsidR="008F27E3" w:rsidRPr="00AE4694" w:rsidRDefault="008F27E3" w:rsidP="00AD21D3">
            <w:pPr>
              <w:pStyle w:val="TAH"/>
            </w:pPr>
            <w:r w:rsidRPr="00AE4694">
              <w:t>Configuration</w:t>
            </w:r>
          </w:p>
        </w:tc>
        <w:tc>
          <w:tcPr>
            <w:tcW w:w="488" w:type="pct"/>
            <w:tcBorders>
              <w:bottom w:val="single" w:sz="4" w:space="0" w:color="auto"/>
            </w:tcBorders>
            <w:shd w:val="clear" w:color="auto" w:fill="auto"/>
            <w:vAlign w:val="center"/>
            <w:hideMark/>
            <w:tcPrChange w:id="5594" w:author="MCC" w:date="2019-03-21T10:24:00Z">
              <w:tcPr>
                <w:tcW w:w="503"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EUTRA or </w:t>
            </w:r>
            <w:r w:rsidRPr="00AE4694">
              <w:rPr>
                <w:rFonts w:eastAsia="MS Mincho" w:hint="eastAsia"/>
                <w:lang w:eastAsia="ja-JP"/>
              </w:rPr>
              <w:t>NR</w:t>
            </w:r>
            <w:r w:rsidRPr="00AE4694">
              <w:t xml:space="preserve"> band</w:t>
            </w:r>
          </w:p>
        </w:tc>
        <w:tc>
          <w:tcPr>
            <w:tcW w:w="652" w:type="pct"/>
            <w:tcBorders>
              <w:bottom w:val="single" w:sz="4" w:space="0" w:color="auto"/>
            </w:tcBorders>
            <w:shd w:val="clear" w:color="auto" w:fill="auto"/>
            <w:vAlign w:val="center"/>
            <w:hideMark/>
            <w:tcPrChange w:id="5595" w:author="MCC" w:date="2019-03-21T10:24:00Z">
              <w:tcPr>
                <w:tcW w:w="478"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UL F</w:t>
            </w:r>
            <w:r w:rsidRPr="00AE4694">
              <w:rPr>
                <w:vertAlign w:val="subscript"/>
              </w:rPr>
              <w:t>c</w:t>
            </w:r>
            <w:r w:rsidRPr="00AE4694">
              <w:t xml:space="preserve"> </w:t>
            </w:r>
            <w:r w:rsidRPr="00AE4694">
              <w:br/>
              <w:t>(MHz)</w:t>
            </w:r>
          </w:p>
        </w:tc>
        <w:tc>
          <w:tcPr>
            <w:tcW w:w="435" w:type="pct"/>
            <w:tcBorders>
              <w:bottom w:val="single" w:sz="4" w:space="0" w:color="auto"/>
            </w:tcBorders>
            <w:shd w:val="clear" w:color="auto" w:fill="auto"/>
            <w:vAlign w:val="center"/>
            <w:hideMark/>
            <w:tcPrChange w:id="5596" w:author="MCC" w:date="2019-03-21T10:24:00Z">
              <w:tcPr>
                <w:tcW w:w="447"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UL/DL BW </w:t>
            </w:r>
            <w:r w:rsidRPr="00AE4694">
              <w:br/>
              <w:t>(MHz)</w:t>
            </w:r>
          </w:p>
        </w:tc>
        <w:tc>
          <w:tcPr>
            <w:tcW w:w="360" w:type="pct"/>
            <w:tcBorders>
              <w:bottom w:val="single" w:sz="4" w:space="0" w:color="auto"/>
            </w:tcBorders>
            <w:shd w:val="clear" w:color="auto" w:fill="auto"/>
            <w:vAlign w:val="center"/>
            <w:hideMark/>
            <w:tcPrChange w:id="5597" w:author="MCC" w:date="2019-03-21T10:24:00Z">
              <w:tcPr>
                <w:tcW w:w="400"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UL </w:t>
            </w:r>
            <w:r w:rsidRPr="00AE4694">
              <w:br/>
              <w:t>L</w:t>
            </w:r>
            <w:r w:rsidRPr="00AE4694">
              <w:rPr>
                <w:vertAlign w:val="subscript"/>
              </w:rPr>
              <w:t>CRB</w:t>
            </w:r>
          </w:p>
        </w:tc>
        <w:tc>
          <w:tcPr>
            <w:tcW w:w="652" w:type="pct"/>
            <w:tcBorders>
              <w:bottom w:val="single" w:sz="4" w:space="0" w:color="auto"/>
            </w:tcBorders>
            <w:shd w:val="clear" w:color="auto" w:fill="auto"/>
            <w:vAlign w:val="center"/>
            <w:hideMark/>
            <w:tcPrChange w:id="5598" w:author="MCC" w:date="2019-03-21T10:24:00Z">
              <w:tcPr>
                <w:tcW w:w="480"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DL F</w:t>
            </w:r>
            <w:r w:rsidRPr="00AE4694">
              <w:rPr>
                <w:vertAlign w:val="subscript"/>
              </w:rPr>
              <w:t>c</w:t>
            </w:r>
            <w:r w:rsidRPr="00AE4694">
              <w:t xml:space="preserve"> (MHz)</w:t>
            </w:r>
          </w:p>
        </w:tc>
        <w:tc>
          <w:tcPr>
            <w:tcW w:w="375" w:type="pct"/>
            <w:tcBorders>
              <w:bottom w:val="single" w:sz="4" w:space="0" w:color="auto"/>
            </w:tcBorders>
            <w:shd w:val="clear" w:color="auto" w:fill="auto"/>
            <w:vAlign w:val="center"/>
            <w:hideMark/>
            <w:tcPrChange w:id="5599" w:author="MCC" w:date="2019-03-21T10:24:00Z">
              <w:tcPr>
                <w:tcW w:w="679"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MSD </w:t>
            </w:r>
            <w:r w:rsidRPr="00AE4694">
              <w:br/>
              <w:t>(dB)</w:t>
            </w:r>
          </w:p>
        </w:tc>
        <w:tc>
          <w:tcPr>
            <w:tcW w:w="477" w:type="pct"/>
            <w:tcBorders>
              <w:bottom w:val="single" w:sz="4" w:space="0" w:color="auto"/>
            </w:tcBorders>
            <w:shd w:val="clear" w:color="auto" w:fill="auto"/>
            <w:vAlign w:val="center"/>
            <w:hideMark/>
            <w:tcPrChange w:id="5600" w:author="MCC" w:date="2019-03-21T10:24:00Z">
              <w:tcPr>
                <w:tcW w:w="490"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Duplex mode</w:t>
            </w:r>
          </w:p>
        </w:tc>
        <w:tc>
          <w:tcPr>
            <w:tcW w:w="494" w:type="pct"/>
            <w:tcBorders>
              <w:bottom w:val="single" w:sz="4" w:space="0" w:color="auto"/>
            </w:tcBorders>
            <w:vAlign w:val="center"/>
            <w:tcPrChange w:id="5601" w:author="MCC" w:date="2019-03-21T10:24:00Z">
              <w:tcPr>
                <w:tcW w:w="427" w:type="pct"/>
                <w:tcBorders>
                  <w:bottom w:val="single" w:sz="4" w:space="0" w:color="auto"/>
                </w:tcBorders>
                <w:vAlign w:val="center"/>
              </w:tcPr>
            </w:tcPrChange>
          </w:tcPr>
          <w:p w:rsidR="008F27E3" w:rsidRPr="00AE4694" w:rsidRDefault="008F27E3" w:rsidP="00AD21D3">
            <w:pPr>
              <w:pStyle w:val="TAH"/>
            </w:pPr>
            <w:r w:rsidRPr="00AE4694">
              <w:t>IMD order</w:t>
            </w:r>
          </w:p>
        </w:tc>
      </w:tr>
      <w:tr w:rsidR="008F27E3" w:rsidRPr="00AE4694" w:rsidTr="00AD21D3">
        <w:trPr>
          <w:trHeight w:val="113"/>
          <w:jc w:val="center"/>
          <w:trPrChange w:id="5602" w:author="MCC" w:date="2019-03-21T10:24:00Z">
            <w:trPr>
              <w:trHeight w:val="113"/>
              <w:jc w:val="center"/>
            </w:trPr>
          </w:trPrChange>
        </w:trPr>
        <w:tc>
          <w:tcPr>
            <w:tcW w:w="1066" w:type="pct"/>
            <w:vMerge w:val="restart"/>
            <w:shd w:val="clear" w:color="auto" w:fill="auto"/>
            <w:vAlign w:val="center"/>
            <w:tcPrChange w:id="5603"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488" w:type="pct"/>
            <w:vMerge w:val="restart"/>
            <w:shd w:val="clear" w:color="auto" w:fill="auto"/>
            <w:vAlign w:val="center"/>
            <w:tcPrChange w:id="5604"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1</w:t>
            </w:r>
          </w:p>
        </w:tc>
        <w:tc>
          <w:tcPr>
            <w:tcW w:w="652" w:type="pct"/>
            <w:vMerge w:val="restart"/>
            <w:shd w:val="clear" w:color="auto" w:fill="auto"/>
            <w:noWrap/>
            <w:vAlign w:val="center"/>
            <w:tcPrChange w:id="5605"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1950</w:t>
            </w:r>
          </w:p>
        </w:tc>
        <w:tc>
          <w:tcPr>
            <w:tcW w:w="435" w:type="pct"/>
            <w:vMerge w:val="restart"/>
            <w:shd w:val="clear" w:color="auto" w:fill="auto"/>
            <w:noWrap/>
            <w:vAlign w:val="center"/>
            <w:tcPrChange w:id="5606"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607"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608"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2140</w:t>
            </w:r>
          </w:p>
        </w:tc>
        <w:tc>
          <w:tcPr>
            <w:tcW w:w="375" w:type="pct"/>
            <w:shd w:val="clear" w:color="auto" w:fill="auto"/>
            <w:noWrap/>
            <w:vAlign w:val="center"/>
            <w:tcPrChange w:id="5609" w:author="MCC" w:date="2019-03-21T10:24:00Z">
              <w:tcPr>
                <w:tcW w:w="679" w:type="pct"/>
                <w:shd w:val="clear" w:color="auto" w:fill="auto"/>
                <w:noWrap/>
                <w:vAlign w:val="center"/>
              </w:tcPr>
            </w:tcPrChange>
          </w:tcPr>
          <w:p w:rsidR="008F27E3" w:rsidRPr="00AE4694" w:rsidRDefault="008F27E3" w:rsidP="00AD21D3">
            <w:pPr>
              <w:pStyle w:val="TAC"/>
            </w:pPr>
            <w:r w:rsidRPr="00AE4694">
              <w:t>29.8</w:t>
            </w:r>
          </w:p>
          <w:p w:rsidR="008F27E3" w:rsidRPr="00AE4694" w:rsidRDefault="008F27E3" w:rsidP="00AD21D3">
            <w:pPr>
              <w:pStyle w:val="TAC"/>
              <w:rPr>
                <w:rFonts w:eastAsia="MS Mincho"/>
              </w:rPr>
            </w:pPr>
          </w:p>
        </w:tc>
        <w:tc>
          <w:tcPr>
            <w:tcW w:w="477" w:type="pct"/>
            <w:vMerge w:val="restart"/>
            <w:shd w:val="clear" w:color="auto" w:fill="auto"/>
            <w:vAlign w:val="center"/>
            <w:tcPrChange w:id="5610"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611" w:author="MCC" w:date="2019-03-21T10:24:00Z">
              <w:tcPr>
                <w:tcW w:w="427" w:type="pct"/>
                <w:vMerge w:val="restart"/>
              </w:tcPr>
            </w:tcPrChange>
          </w:tcPr>
          <w:p w:rsidR="008F27E3" w:rsidRPr="00AE4694" w:rsidRDefault="008F27E3" w:rsidP="00AD21D3">
            <w:pPr>
              <w:pStyle w:val="TAC"/>
            </w:pPr>
            <w:r w:rsidRPr="00AE4694">
              <w:t>IMD2</w:t>
            </w:r>
            <w:r w:rsidRPr="00AE4694">
              <w:rPr>
                <w:vertAlign w:val="superscript"/>
              </w:rPr>
              <w:t>3</w:t>
            </w:r>
          </w:p>
        </w:tc>
      </w:tr>
      <w:tr w:rsidR="008F27E3" w:rsidRPr="00AE4694" w:rsidTr="00AD21D3">
        <w:trPr>
          <w:trHeight w:val="113"/>
          <w:jc w:val="center"/>
          <w:trPrChange w:id="5612" w:author="MCC" w:date="2019-03-21T10:24:00Z">
            <w:trPr>
              <w:trHeight w:val="113"/>
              <w:jc w:val="center"/>
            </w:trPr>
          </w:trPrChange>
        </w:trPr>
        <w:tc>
          <w:tcPr>
            <w:tcW w:w="1066" w:type="pct"/>
            <w:vMerge/>
            <w:shd w:val="clear" w:color="auto" w:fill="auto"/>
            <w:vAlign w:val="center"/>
            <w:tcPrChange w:id="5613"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614"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615"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616"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617"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618"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619" w:author="MCC" w:date="2019-03-21T10:24:00Z">
              <w:tcPr>
                <w:tcW w:w="679" w:type="pct"/>
                <w:shd w:val="clear" w:color="auto" w:fill="auto"/>
                <w:noWrap/>
                <w:vAlign w:val="center"/>
              </w:tcPr>
            </w:tcPrChange>
          </w:tcPr>
          <w:p w:rsidR="008F27E3" w:rsidRPr="00AE4694" w:rsidRDefault="008F27E3" w:rsidP="00AD21D3">
            <w:pPr>
              <w:pStyle w:val="TAC"/>
            </w:pPr>
            <w:r w:rsidRPr="00AE4694">
              <w:t>32.5</w:t>
            </w:r>
            <w:r w:rsidRPr="00AE4694">
              <w:rPr>
                <w:vertAlign w:val="superscript"/>
              </w:rPr>
              <w:t>4</w:t>
            </w:r>
          </w:p>
        </w:tc>
        <w:tc>
          <w:tcPr>
            <w:tcW w:w="477" w:type="pct"/>
            <w:vMerge/>
            <w:shd w:val="clear" w:color="auto" w:fill="auto"/>
            <w:vAlign w:val="center"/>
            <w:tcPrChange w:id="5620"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vAlign w:val="center"/>
            <w:tcPrChange w:id="5621" w:author="MCC" w:date="2019-03-21T10:24:00Z">
              <w:tcPr>
                <w:tcW w:w="427" w:type="pct"/>
                <w:vMerge/>
                <w:vAlign w:val="center"/>
              </w:tcPr>
            </w:tcPrChange>
          </w:tcPr>
          <w:p w:rsidR="008F27E3" w:rsidRPr="00AE4694" w:rsidRDefault="008F27E3" w:rsidP="00AD21D3">
            <w:pPr>
              <w:pStyle w:val="TAC"/>
            </w:pPr>
          </w:p>
        </w:tc>
      </w:tr>
      <w:tr w:rsidR="008F27E3" w:rsidRPr="00AE4694" w:rsidTr="00AD21D3">
        <w:trPr>
          <w:trHeight w:val="113"/>
          <w:jc w:val="center"/>
          <w:trPrChange w:id="5622" w:author="MCC" w:date="2019-03-21T10:24:00Z">
            <w:trPr>
              <w:trHeight w:val="113"/>
              <w:jc w:val="center"/>
            </w:trPr>
          </w:trPrChange>
        </w:trPr>
        <w:tc>
          <w:tcPr>
            <w:tcW w:w="1066" w:type="pct"/>
            <w:vMerge/>
            <w:shd w:val="clear" w:color="auto" w:fill="auto"/>
            <w:vAlign w:val="center"/>
            <w:tcPrChange w:id="5623"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624"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p>
        </w:tc>
        <w:tc>
          <w:tcPr>
            <w:tcW w:w="652" w:type="pct"/>
            <w:shd w:val="clear" w:color="auto" w:fill="auto"/>
            <w:noWrap/>
            <w:vAlign w:val="center"/>
            <w:tcPrChange w:id="562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4090</w:t>
            </w:r>
          </w:p>
        </w:tc>
        <w:tc>
          <w:tcPr>
            <w:tcW w:w="435" w:type="pct"/>
            <w:shd w:val="clear" w:color="auto" w:fill="auto"/>
            <w:noWrap/>
            <w:vAlign w:val="center"/>
            <w:tcPrChange w:id="5626"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627" w:author="MCC" w:date="2019-03-21T10:24:00Z">
              <w:tcPr>
                <w:tcW w:w="400" w:type="pct"/>
                <w:shd w:val="clear" w:color="auto" w:fill="auto"/>
                <w:noWrap/>
                <w:vAlign w:val="center"/>
              </w:tcPr>
            </w:tcPrChange>
          </w:tcPr>
          <w:p w:rsidR="008F27E3" w:rsidRPr="00AE4694" w:rsidRDefault="008F27E3" w:rsidP="00AD21D3">
            <w:pPr>
              <w:pStyle w:val="TAC"/>
            </w:pPr>
            <w:del w:id="5628" w:author="R4-1902155" w:date="2019-03-06T20:17:00Z">
              <w:r w:rsidRPr="00AE4694" w:rsidDel="00A76055">
                <w:delText>25</w:delText>
              </w:r>
            </w:del>
            <w:ins w:id="5629" w:author="R4-1902155" w:date="2019-03-06T20:17:00Z">
              <w:r>
                <w:t>50</w:t>
              </w:r>
            </w:ins>
          </w:p>
        </w:tc>
        <w:tc>
          <w:tcPr>
            <w:tcW w:w="652" w:type="pct"/>
            <w:shd w:val="clear" w:color="auto" w:fill="auto"/>
            <w:noWrap/>
            <w:vAlign w:val="center"/>
            <w:tcPrChange w:id="5630"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4090</w:t>
            </w:r>
          </w:p>
        </w:tc>
        <w:tc>
          <w:tcPr>
            <w:tcW w:w="375" w:type="pct"/>
            <w:shd w:val="clear" w:color="auto" w:fill="auto"/>
            <w:noWrap/>
            <w:vAlign w:val="center"/>
            <w:tcPrChange w:id="5631"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632"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633" w:author="MCC" w:date="2019-03-21T10:24:00Z">
              <w:tcPr>
                <w:tcW w:w="427" w:type="pct"/>
              </w:tcPr>
            </w:tcPrChange>
          </w:tcPr>
          <w:p w:rsidR="008F27E3" w:rsidRPr="00AE4694" w:rsidRDefault="008F27E3" w:rsidP="00AD21D3">
            <w:pPr>
              <w:pStyle w:val="TAC"/>
            </w:pPr>
            <w:r w:rsidRPr="00AE4694">
              <w:t>N/A</w:t>
            </w:r>
          </w:p>
        </w:tc>
      </w:tr>
      <w:tr w:rsidR="008F27E3" w:rsidRPr="00AE4694" w:rsidTr="00AD21D3">
        <w:trPr>
          <w:trHeight w:val="113"/>
          <w:jc w:val="center"/>
          <w:trPrChange w:id="5634" w:author="MCC" w:date="2019-03-21T10:24:00Z">
            <w:trPr>
              <w:trHeight w:val="113"/>
              <w:jc w:val="center"/>
            </w:trPr>
          </w:trPrChange>
        </w:trPr>
        <w:tc>
          <w:tcPr>
            <w:tcW w:w="1066" w:type="pct"/>
            <w:vMerge w:val="restart"/>
            <w:shd w:val="clear" w:color="auto" w:fill="auto"/>
            <w:vAlign w:val="center"/>
            <w:tcPrChange w:id="5635" w:author="MCC" w:date="2019-03-21T10:24:00Z">
              <w:tcPr>
                <w:tcW w:w="1095" w:type="pct"/>
                <w:vMerge w:val="restart"/>
                <w:shd w:val="clear" w:color="auto" w:fill="auto"/>
                <w:vAlign w:val="center"/>
              </w:tcPr>
            </w:tcPrChange>
          </w:tcPr>
          <w:p w:rsidR="008F27E3" w:rsidRPr="00A76055" w:rsidRDefault="008F27E3" w:rsidP="00AD21D3">
            <w:pPr>
              <w:pStyle w:val="TAC"/>
              <w:rPr>
                <w:ins w:id="5636" w:author="R4-1902155" w:date="2019-03-06T20:18:00Z"/>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ins w:id="5637" w:author="R4-1902155" w:date="2019-03-06T20:18:00Z">
              <w:r w:rsidRPr="00A76055">
                <w:rPr>
                  <w:rFonts w:eastAsia="MS Mincho"/>
                </w:rPr>
                <w:t>, DC_1A_n78A,</w:t>
              </w:r>
            </w:ins>
          </w:p>
          <w:p w:rsidR="008F27E3" w:rsidRPr="00AE4694" w:rsidRDefault="008F27E3" w:rsidP="00AD21D3">
            <w:pPr>
              <w:pStyle w:val="TAC"/>
              <w:rPr>
                <w:rFonts w:eastAsia="MS Mincho"/>
              </w:rPr>
            </w:pPr>
            <w:ins w:id="5638" w:author="R4-1902155" w:date="2019-03-06T20:18:00Z">
              <w:r w:rsidRPr="00A76055">
                <w:rPr>
                  <w:rFonts w:eastAsia="MS Mincho"/>
                </w:rPr>
                <w:t>DC_1A_SUL_n78A-n84A</w:t>
              </w:r>
            </w:ins>
          </w:p>
        </w:tc>
        <w:tc>
          <w:tcPr>
            <w:tcW w:w="488" w:type="pct"/>
            <w:vMerge w:val="restart"/>
            <w:shd w:val="clear" w:color="auto" w:fill="auto"/>
            <w:vAlign w:val="center"/>
            <w:tcPrChange w:id="5639"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1</w:t>
            </w:r>
          </w:p>
        </w:tc>
        <w:tc>
          <w:tcPr>
            <w:tcW w:w="652" w:type="pct"/>
            <w:vMerge w:val="restart"/>
            <w:shd w:val="clear" w:color="auto" w:fill="auto"/>
            <w:noWrap/>
            <w:vAlign w:val="center"/>
            <w:tcPrChange w:id="5640"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1950</w:t>
            </w:r>
          </w:p>
        </w:tc>
        <w:tc>
          <w:tcPr>
            <w:tcW w:w="435" w:type="pct"/>
            <w:vMerge w:val="restart"/>
            <w:shd w:val="clear" w:color="auto" w:fill="auto"/>
            <w:noWrap/>
            <w:vAlign w:val="center"/>
            <w:tcPrChange w:id="5641"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642"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643"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2140</w:t>
            </w:r>
          </w:p>
        </w:tc>
        <w:tc>
          <w:tcPr>
            <w:tcW w:w="375" w:type="pct"/>
            <w:shd w:val="clear" w:color="auto" w:fill="auto"/>
            <w:noWrap/>
            <w:tcPrChange w:id="5644" w:author="MCC" w:date="2019-03-21T10:24:00Z">
              <w:tcPr>
                <w:tcW w:w="679" w:type="pct"/>
                <w:shd w:val="clear" w:color="auto" w:fill="auto"/>
                <w:noWrap/>
              </w:tcPr>
            </w:tcPrChange>
          </w:tcPr>
          <w:p w:rsidR="008F27E3" w:rsidRPr="00AE4694" w:rsidRDefault="008F27E3" w:rsidP="00AD21D3">
            <w:pPr>
              <w:pStyle w:val="TAC"/>
              <w:rPr>
                <w:rFonts w:eastAsia="MS Mincho"/>
              </w:rPr>
            </w:pPr>
            <w:r w:rsidRPr="00AE4694">
              <w:t>8.0</w:t>
            </w:r>
          </w:p>
        </w:tc>
        <w:tc>
          <w:tcPr>
            <w:tcW w:w="477" w:type="pct"/>
            <w:vMerge w:val="restart"/>
            <w:shd w:val="clear" w:color="auto" w:fill="auto"/>
            <w:vAlign w:val="center"/>
            <w:tcPrChange w:id="5645"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646" w:author="MCC" w:date="2019-03-21T10:24:00Z">
              <w:tcPr>
                <w:tcW w:w="427" w:type="pct"/>
                <w:vMerge w:val="restart"/>
              </w:tcPr>
            </w:tcPrChange>
          </w:tcPr>
          <w:p w:rsidR="008F27E3" w:rsidRPr="00AE4694" w:rsidRDefault="008F27E3" w:rsidP="00AD21D3">
            <w:pPr>
              <w:pStyle w:val="TAC"/>
            </w:pPr>
            <w:r w:rsidRPr="00AE4694">
              <w:t>IMD4</w:t>
            </w:r>
            <w:r w:rsidRPr="00AE4694">
              <w:rPr>
                <w:vertAlign w:val="superscript"/>
              </w:rPr>
              <w:t>3</w:t>
            </w:r>
          </w:p>
        </w:tc>
      </w:tr>
      <w:tr w:rsidR="008F27E3" w:rsidRPr="00AE4694" w:rsidTr="00AD21D3">
        <w:trPr>
          <w:trHeight w:val="113"/>
          <w:jc w:val="center"/>
          <w:trPrChange w:id="5647" w:author="MCC" w:date="2019-03-21T10:24:00Z">
            <w:trPr>
              <w:trHeight w:val="113"/>
              <w:jc w:val="center"/>
            </w:trPr>
          </w:trPrChange>
        </w:trPr>
        <w:tc>
          <w:tcPr>
            <w:tcW w:w="1066" w:type="pct"/>
            <w:vMerge/>
            <w:shd w:val="clear" w:color="auto" w:fill="auto"/>
            <w:vAlign w:val="center"/>
            <w:tcPrChange w:id="5648"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649"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650"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651"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652"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653"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tcPrChange w:id="5654" w:author="MCC" w:date="2019-03-21T10:24:00Z">
              <w:tcPr>
                <w:tcW w:w="679" w:type="pct"/>
                <w:shd w:val="clear" w:color="auto" w:fill="auto"/>
                <w:noWrap/>
              </w:tcPr>
            </w:tcPrChange>
          </w:tcPr>
          <w:p w:rsidR="008F27E3" w:rsidRPr="00AE4694" w:rsidRDefault="008F27E3" w:rsidP="00AD21D3">
            <w:pPr>
              <w:pStyle w:val="TAC"/>
              <w:rPr>
                <w:rFonts w:eastAsia="MS Mincho"/>
              </w:rPr>
            </w:pPr>
            <w:r w:rsidRPr="00AE4694">
              <w:t>10.7</w:t>
            </w:r>
            <w:r w:rsidRPr="00AE4694">
              <w:rPr>
                <w:vertAlign w:val="superscript"/>
              </w:rPr>
              <w:t>4</w:t>
            </w:r>
          </w:p>
        </w:tc>
        <w:tc>
          <w:tcPr>
            <w:tcW w:w="477" w:type="pct"/>
            <w:vMerge/>
            <w:shd w:val="clear" w:color="auto" w:fill="auto"/>
            <w:vAlign w:val="center"/>
            <w:tcPrChange w:id="5655"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656"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657" w:author="MCC" w:date="2019-03-21T10:24:00Z">
            <w:trPr>
              <w:trHeight w:val="113"/>
              <w:jc w:val="center"/>
            </w:trPr>
          </w:trPrChange>
        </w:trPr>
        <w:tc>
          <w:tcPr>
            <w:tcW w:w="1066" w:type="pct"/>
            <w:vMerge/>
            <w:shd w:val="clear" w:color="auto" w:fill="auto"/>
            <w:vAlign w:val="center"/>
            <w:tcPrChange w:id="5658"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659"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p>
        </w:tc>
        <w:tc>
          <w:tcPr>
            <w:tcW w:w="652" w:type="pct"/>
            <w:shd w:val="clear" w:color="auto" w:fill="auto"/>
            <w:noWrap/>
            <w:vAlign w:val="center"/>
            <w:tcPrChange w:id="5660"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3710</w:t>
            </w:r>
          </w:p>
        </w:tc>
        <w:tc>
          <w:tcPr>
            <w:tcW w:w="435" w:type="pct"/>
            <w:shd w:val="clear" w:color="auto" w:fill="auto"/>
            <w:noWrap/>
            <w:vAlign w:val="center"/>
            <w:tcPrChange w:id="5661"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662" w:author="MCC" w:date="2019-03-21T10:24:00Z">
              <w:tcPr>
                <w:tcW w:w="400" w:type="pct"/>
                <w:shd w:val="clear" w:color="auto" w:fill="auto"/>
                <w:noWrap/>
                <w:vAlign w:val="center"/>
              </w:tcPr>
            </w:tcPrChange>
          </w:tcPr>
          <w:p w:rsidR="008F27E3" w:rsidRPr="00AE4694" w:rsidRDefault="008F27E3" w:rsidP="00AD21D3">
            <w:pPr>
              <w:pStyle w:val="TAC"/>
            </w:pPr>
            <w:del w:id="5663" w:author="R4-1902155" w:date="2019-03-06T20:18:00Z">
              <w:r w:rsidRPr="00AE4694" w:rsidDel="00A76055">
                <w:delText>25</w:delText>
              </w:r>
            </w:del>
            <w:ins w:id="5664" w:author="R4-1902155" w:date="2019-03-06T20:18:00Z">
              <w:r>
                <w:t>50</w:t>
              </w:r>
            </w:ins>
          </w:p>
        </w:tc>
        <w:tc>
          <w:tcPr>
            <w:tcW w:w="652" w:type="pct"/>
            <w:shd w:val="clear" w:color="auto" w:fill="auto"/>
            <w:noWrap/>
            <w:vAlign w:val="center"/>
            <w:tcPrChange w:id="5665"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3710</w:t>
            </w:r>
          </w:p>
        </w:tc>
        <w:tc>
          <w:tcPr>
            <w:tcW w:w="375" w:type="pct"/>
            <w:shd w:val="clear" w:color="auto" w:fill="auto"/>
            <w:noWrap/>
            <w:vAlign w:val="center"/>
            <w:tcPrChange w:id="5666"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667"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668" w:author="MCC" w:date="2019-03-21T10:24:00Z">
              <w:tcPr>
                <w:tcW w:w="427" w:type="pct"/>
              </w:tcPr>
            </w:tcPrChange>
          </w:tcPr>
          <w:p w:rsidR="008F27E3" w:rsidRPr="00AE4694" w:rsidRDefault="008F27E3" w:rsidP="00AD21D3">
            <w:pPr>
              <w:pStyle w:val="TAC"/>
            </w:pPr>
            <w:r w:rsidRPr="00AE4694">
              <w:t>N/A</w:t>
            </w:r>
          </w:p>
        </w:tc>
      </w:tr>
      <w:tr w:rsidR="008F27E3" w:rsidRPr="00AE4694" w:rsidDel="00D43E10" w:rsidTr="00AD21D3">
        <w:trPr>
          <w:trHeight w:val="113"/>
          <w:jc w:val="center"/>
          <w:del w:id="5669" w:author="MCC" w:date="2019-03-21T10:24:00Z"/>
          <w:trPrChange w:id="5670" w:author="MCC" w:date="2019-03-21T10:24:00Z">
            <w:trPr>
              <w:trHeight w:val="113"/>
              <w:jc w:val="center"/>
            </w:trPr>
          </w:trPrChange>
        </w:trPr>
        <w:tc>
          <w:tcPr>
            <w:tcW w:w="1066" w:type="pct"/>
            <w:vMerge w:val="restart"/>
            <w:shd w:val="clear" w:color="auto" w:fill="auto"/>
            <w:vAlign w:val="center"/>
            <w:tcPrChange w:id="5671" w:author="MCC" w:date="2019-03-21T10:24:00Z">
              <w:tcPr>
                <w:tcW w:w="1095" w:type="pct"/>
                <w:vMerge w:val="restart"/>
                <w:shd w:val="clear" w:color="auto" w:fill="auto"/>
                <w:vAlign w:val="center"/>
              </w:tcPr>
            </w:tcPrChange>
          </w:tcPr>
          <w:p w:rsidR="008F27E3" w:rsidRPr="00AE4694" w:rsidDel="00D43E10" w:rsidRDefault="008F27E3" w:rsidP="00AD21D3">
            <w:pPr>
              <w:pStyle w:val="TAC"/>
              <w:rPr>
                <w:del w:id="5672" w:author="MCC" w:date="2019-03-21T10:24:00Z"/>
                <w:rFonts w:eastAsia="MS Mincho"/>
              </w:rPr>
            </w:pPr>
            <w:del w:id="5673" w:author="MCC" w:date="2019-03-21T10:24: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1</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1A_</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84A</w:delText>
              </w:r>
            </w:del>
          </w:p>
        </w:tc>
        <w:tc>
          <w:tcPr>
            <w:tcW w:w="488" w:type="pct"/>
            <w:vMerge w:val="restart"/>
            <w:shd w:val="clear" w:color="auto" w:fill="auto"/>
            <w:vAlign w:val="center"/>
            <w:tcPrChange w:id="5674" w:author="MCC" w:date="2019-03-21T10:24:00Z">
              <w:tcPr>
                <w:tcW w:w="503" w:type="pct"/>
                <w:vMerge w:val="restart"/>
                <w:shd w:val="clear" w:color="auto" w:fill="auto"/>
                <w:vAlign w:val="center"/>
              </w:tcPr>
            </w:tcPrChange>
          </w:tcPr>
          <w:p w:rsidR="008F27E3" w:rsidRPr="00AE4694" w:rsidDel="00D43E10" w:rsidRDefault="008F27E3" w:rsidP="00AD21D3">
            <w:pPr>
              <w:pStyle w:val="TAC"/>
              <w:rPr>
                <w:del w:id="5675" w:author="MCC" w:date="2019-03-21T10:24:00Z"/>
              </w:rPr>
            </w:pPr>
            <w:del w:id="5676" w:author="MCC" w:date="2019-03-21T10:24:00Z">
              <w:r w:rsidRPr="00AE4694" w:rsidDel="00D43E10">
                <w:rPr>
                  <w:rFonts w:hint="eastAsia"/>
                </w:rPr>
                <w:delText>1</w:delText>
              </w:r>
            </w:del>
          </w:p>
        </w:tc>
        <w:tc>
          <w:tcPr>
            <w:tcW w:w="652" w:type="pct"/>
            <w:vMerge w:val="restart"/>
            <w:shd w:val="clear" w:color="auto" w:fill="auto"/>
            <w:noWrap/>
            <w:vAlign w:val="center"/>
            <w:tcPrChange w:id="5677" w:author="MCC" w:date="2019-03-21T10:24:00Z">
              <w:tcPr>
                <w:tcW w:w="478" w:type="pct"/>
                <w:vMerge w:val="restart"/>
                <w:shd w:val="clear" w:color="auto" w:fill="auto"/>
                <w:noWrap/>
                <w:vAlign w:val="center"/>
              </w:tcPr>
            </w:tcPrChange>
          </w:tcPr>
          <w:p w:rsidR="008F27E3" w:rsidRPr="00AE4694" w:rsidDel="00D43E10" w:rsidRDefault="008F27E3" w:rsidP="00AD21D3">
            <w:pPr>
              <w:pStyle w:val="TAC"/>
              <w:rPr>
                <w:del w:id="5678" w:author="MCC" w:date="2019-03-21T10:24:00Z"/>
              </w:rPr>
            </w:pPr>
            <w:del w:id="5679" w:author="MCC" w:date="2019-03-21T10:24:00Z">
              <w:r w:rsidRPr="00AE4694" w:rsidDel="00D43E10">
                <w:rPr>
                  <w:rFonts w:hint="eastAsia"/>
                </w:rPr>
                <w:delText>1950</w:delText>
              </w:r>
            </w:del>
          </w:p>
        </w:tc>
        <w:tc>
          <w:tcPr>
            <w:tcW w:w="435" w:type="pct"/>
            <w:vMerge w:val="restart"/>
            <w:shd w:val="clear" w:color="auto" w:fill="auto"/>
            <w:noWrap/>
            <w:vAlign w:val="center"/>
            <w:tcPrChange w:id="5680" w:author="MCC" w:date="2019-03-21T10:24:00Z">
              <w:tcPr>
                <w:tcW w:w="447" w:type="pct"/>
                <w:vMerge w:val="restart"/>
                <w:shd w:val="clear" w:color="auto" w:fill="auto"/>
                <w:noWrap/>
                <w:vAlign w:val="center"/>
              </w:tcPr>
            </w:tcPrChange>
          </w:tcPr>
          <w:p w:rsidR="008F27E3" w:rsidRPr="00AE4694" w:rsidDel="00D43E10" w:rsidRDefault="008F27E3" w:rsidP="00AD21D3">
            <w:pPr>
              <w:pStyle w:val="TAC"/>
              <w:rPr>
                <w:del w:id="5681" w:author="MCC" w:date="2019-03-21T10:24:00Z"/>
              </w:rPr>
            </w:pPr>
            <w:del w:id="5682" w:author="MCC" w:date="2019-03-21T10:24:00Z">
              <w:r w:rsidRPr="00AE4694" w:rsidDel="00D43E10">
                <w:delText>5</w:delText>
              </w:r>
            </w:del>
          </w:p>
        </w:tc>
        <w:tc>
          <w:tcPr>
            <w:tcW w:w="360" w:type="pct"/>
            <w:vMerge w:val="restart"/>
            <w:shd w:val="clear" w:color="auto" w:fill="auto"/>
            <w:noWrap/>
            <w:vAlign w:val="center"/>
            <w:tcPrChange w:id="5683" w:author="MCC" w:date="2019-03-21T10:24:00Z">
              <w:tcPr>
                <w:tcW w:w="400" w:type="pct"/>
                <w:vMerge w:val="restart"/>
                <w:shd w:val="clear" w:color="auto" w:fill="auto"/>
                <w:noWrap/>
                <w:vAlign w:val="center"/>
              </w:tcPr>
            </w:tcPrChange>
          </w:tcPr>
          <w:p w:rsidR="008F27E3" w:rsidRPr="00AE4694" w:rsidDel="00D43E10" w:rsidRDefault="008F27E3" w:rsidP="00AD21D3">
            <w:pPr>
              <w:pStyle w:val="TAC"/>
              <w:rPr>
                <w:del w:id="5684" w:author="MCC" w:date="2019-03-21T10:24:00Z"/>
              </w:rPr>
            </w:pPr>
            <w:del w:id="5685" w:author="MCC" w:date="2019-03-21T10:24:00Z">
              <w:r w:rsidRPr="00AE4694" w:rsidDel="00D43E10">
                <w:delText>25</w:delText>
              </w:r>
            </w:del>
          </w:p>
        </w:tc>
        <w:tc>
          <w:tcPr>
            <w:tcW w:w="652" w:type="pct"/>
            <w:vMerge w:val="restart"/>
            <w:shd w:val="clear" w:color="auto" w:fill="auto"/>
            <w:noWrap/>
            <w:vAlign w:val="center"/>
            <w:tcPrChange w:id="5686" w:author="MCC" w:date="2019-03-21T10:24:00Z">
              <w:tcPr>
                <w:tcW w:w="480" w:type="pct"/>
                <w:vMerge w:val="restart"/>
                <w:shd w:val="clear" w:color="auto" w:fill="auto"/>
                <w:noWrap/>
                <w:vAlign w:val="center"/>
              </w:tcPr>
            </w:tcPrChange>
          </w:tcPr>
          <w:p w:rsidR="008F27E3" w:rsidRPr="00AE4694" w:rsidDel="00D43E10" w:rsidRDefault="008F27E3" w:rsidP="00AD21D3">
            <w:pPr>
              <w:pStyle w:val="TAC"/>
              <w:rPr>
                <w:del w:id="5687" w:author="MCC" w:date="2019-03-21T10:24:00Z"/>
              </w:rPr>
            </w:pPr>
            <w:del w:id="5688" w:author="MCC" w:date="2019-03-21T10:24:00Z">
              <w:r w:rsidRPr="00AE4694" w:rsidDel="00D43E10">
                <w:rPr>
                  <w:rFonts w:hint="eastAsia"/>
                </w:rPr>
                <w:delText>2140</w:delText>
              </w:r>
            </w:del>
          </w:p>
        </w:tc>
        <w:tc>
          <w:tcPr>
            <w:tcW w:w="375" w:type="pct"/>
            <w:shd w:val="clear" w:color="auto" w:fill="auto"/>
            <w:noWrap/>
            <w:vAlign w:val="center"/>
            <w:tcPrChange w:id="5689" w:author="MCC" w:date="2019-03-21T10:24:00Z">
              <w:tcPr>
                <w:tcW w:w="679" w:type="pct"/>
                <w:shd w:val="clear" w:color="auto" w:fill="auto"/>
                <w:noWrap/>
                <w:vAlign w:val="center"/>
              </w:tcPr>
            </w:tcPrChange>
          </w:tcPr>
          <w:p w:rsidR="008F27E3" w:rsidRPr="00AE4694" w:rsidDel="00D43E10" w:rsidRDefault="008F27E3" w:rsidP="00AD21D3">
            <w:pPr>
              <w:pStyle w:val="TAC"/>
              <w:rPr>
                <w:del w:id="5690" w:author="MCC" w:date="2019-03-21T10:24:00Z"/>
                <w:rFonts w:eastAsia="MS Mincho"/>
              </w:rPr>
            </w:pPr>
            <w:del w:id="5691" w:author="MCC" w:date="2019-03-21T10:24:00Z">
              <w:r w:rsidRPr="00AE4694" w:rsidDel="00D43E10">
                <w:delText>8.0</w:delText>
              </w:r>
            </w:del>
          </w:p>
        </w:tc>
        <w:tc>
          <w:tcPr>
            <w:tcW w:w="477" w:type="pct"/>
            <w:vMerge w:val="restart"/>
            <w:shd w:val="clear" w:color="auto" w:fill="auto"/>
            <w:vAlign w:val="center"/>
            <w:tcPrChange w:id="5692" w:author="MCC" w:date="2019-03-21T10:24:00Z">
              <w:tcPr>
                <w:tcW w:w="490" w:type="pct"/>
                <w:vMerge w:val="restart"/>
                <w:shd w:val="clear" w:color="auto" w:fill="auto"/>
                <w:vAlign w:val="center"/>
              </w:tcPr>
            </w:tcPrChange>
          </w:tcPr>
          <w:p w:rsidR="008F27E3" w:rsidRPr="00AE4694" w:rsidDel="00D43E10" w:rsidRDefault="008F27E3" w:rsidP="00AD21D3">
            <w:pPr>
              <w:pStyle w:val="TAC"/>
              <w:rPr>
                <w:del w:id="5693" w:author="MCC" w:date="2019-03-21T10:24:00Z"/>
              </w:rPr>
            </w:pPr>
            <w:del w:id="5694" w:author="MCC" w:date="2019-03-21T10:24:00Z">
              <w:r w:rsidRPr="00AE4694" w:rsidDel="00D43E10">
                <w:delText>FDD</w:delText>
              </w:r>
            </w:del>
          </w:p>
        </w:tc>
        <w:tc>
          <w:tcPr>
            <w:tcW w:w="494" w:type="pct"/>
            <w:vMerge w:val="restart"/>
            <w:vAlign w:val="center"/>
            <w:tcPrChange w:id="5695" w:author="MCC" w:date="2019-03-21T10:24:00Z">
              <w:tcPr>
                <w:tcW w:w="427" w:type="pct"/>
                <w:vMerge w:val="restart"/>
                <w:vAlign w:val="center"/>
              </w:tcPr>
            </w:tcPrChange>
          </w:tcPr>
          <w:p w:rsidR="008F27E3" w:rsidRPr="00AE4694" w:rsidDel="00D43E10" w:rsidRDefault="008F27E3" w:rsidP="00AD21D3">
            <w:pPr>
              <w:pStyle w:val="TAC"/>
              <w:rPr>
                <w:del w:id="5696" w:author="MCC" w:date="2019-03-21T10:24:00Z"/>
              </w:rPr>
            </w:pPr>
            <w:del w:id="5697" w:author="MCC" w:date="2019-03-21T10:24:00Z">
              <w:r w:rsidRPr="00AE4694" w:rsidDel="00D43E10">
                <w:delText>IMD4</w:delText>
              </w:r>
              <w:r w:rsidRPr="00AE4694" w:rsidDel="00D43E10">
                <w:rPr>
                  <w:vertAlign w:val="superscript"/>
                </w:rPr>
                <w:delText>3</w:delText>
              </w:r>
            </w:del>
          </w:p>
        </w:tc>
      </w:tr>
      <w:tr w:rsidR="008F27E3" w:rsidRPr="00AE4694" w:rsidDel="00D43E10" w:rsidTr="00AD21D3">
        <w:trPr>
          <w:trHeight w:val="113"/>
          <w:jc w:val="center"/>
          <w:del w:id="5698" w:author="MCC" w:date="2019-03-21T10:24:00Z"/>
          <w:trPrChange w:id="5699" w:author="MCC" w:date="2019-03-21T10:24:00Z">
            <w:trPr>
              <w:trHeight w:val="113"/>
              <w:jc w:val="center"/>
            </w:trPr>
          </w:trPrChange>
        </w:trPr>
        <w:tc>
          <w:tcPr>
            <w:tcW w:w="1066" w:type="pct"/>
            <w:vMerge/>
            <w:shd w:val="clear" w:color="auto" w:fill="auto"/>
            <w:vAlign w:val="center"/>
            <w:tcPrChange w:id="5700" w:author="MCC" w:date="2019-03-21T10:24:00Z">
              <w:tcPr>
                <w:tcW w:w="1095" w:type="pct"/>
                <w:vMerge/>
                <w:shd w:val="clear" w:color="auto" w:fill="auto"/>
                <w:vAlign w:val="center"/>
              </w:tcPr>
            </w:tcPrChange>
          </w:tcPr>
          <w:p w:rsidR="008F27E3" w:rsidRPr="00AE4694" w:rsidDel="00D43E10" w:rsidRDefault="008F27E3" w:rsidP="00AD21D3">
            <w:pPr>
              <w:pStyle w:val="TAC"/>
              <w:rPr>
                <w:del w:id="5701" w:author="MCC" w:date="2019-03-21T10:24:00Z"/>
                <w:rFonts w:eastAsia="MS Mincho"/>
              </w:rPr>
            </w:pPr>
          </w:p>
        </w:tc>
        <w:tc>
          <w:tcPr>
            <w:tcW w:w="488" w:type="pct"/>
            <w:vMerge/>
            <w:shd w:val="clear" w:color="auto" w:fill="auto"/>
            <w:vAlign w:val="center"/>
            <w:tcPrChange w:id="5702" w:author="MCC" w:date="2019-03-21T10:24:00Z">
              <w:tcPr>
                <w:tcW w:w="503" w:type="pct"/>
                <w:vMerge/>
                <w:shd w:val="clear" w:color="auto" w:fill="auto"/>
                <w:vAlign w:val="center"/>
              </w:tcPr>
            </w:tcPrChange>
          </w:tcPr>
          <w:p w:rsidR="008F27E3" w:rsidRPr="00AE4694" w:rsidDel="00D43E10" w:rsidRDefault="008F27E3" w:rsidP="00AD21D3">
            <w:pPr>
              <w:pStyle w:val="TAC"/>
              <w:rPr>
                <w:del w:id="5703" w:author="MCC" w:date="2019-03-21T10:24:00Z"/>
              </w:rPr>
            </w:pPr>
          </w:p>
        </w:tc>
        <w:tc>
          <w:tcPr>
            <w:tcW w:w="652" w:type="pct"/>
            <w:vMerge/>
            <w:shd w:val="clear" w:color="auto" w:fill="auto"/>
            <w:noWrap/>
            <w:vAlign w:val="center"/>
            <w:tcPrChange w:id="5704" w:author="MCC" w:date="2019-03-21T10:24:00Z">
              <w:tcPr>
                <w:tcW w:w="478" w:type="pct"/>
                <w:vMerge/>
                <w:shd w:val="clear" w:color="auto" w:fill="auto"/>
                <w:noWrap/>
                <w:vAlign w:val="center"/>
              </w:tcPr>
            </w:tcPrChange>
          </w:tcPr>
          <w:p w:rsidR="008F27E3" w:rsidRPr="00AE4694" w:rsidDel="00D43E10" w:rsidRDefault="008F27E3" w:rsidP="00AD21D3">
            <w:pPr>
              <w:pStyle w:val="TAC"/>
              <w:rPr>
                <w:del w:id="5705" w:author="MCC" w:date="2019-03-21T10:24:00Z"/>
              </w:rPr>
            </w:pPr>
          </w:p>
        </w:tc>
        <w:tc>
          <w:tcPr>
            <w:tcW w:w="435" w:type="pct"/>
            <w:vMerge/>
            <w:shd w:val="clear" w:color="auto" w:fill="auto"/>
            <w:noWrap/>
            <w:vAlign w:val="center"/>
            <w:tcPrChange w:id="5706" w:author="MCC" w:date="2019-03-21T10:24:00Z">
              <w:tcPr>
                <w:tcW w:w="447" w:type="pct"/>
                <w:vMerge/>
                <w:shd w:val="clear" w:color="auto" w:fill="auto"/>
                <w:noWrap/>
                <w:vAlign w:val="center"/>
              </w:tcPr>
            </w:tcPrChange>
          </w:tcPr>
          <w:p w:rsidR="008F27E3" w:rsidRPr="00AE4694" w:rsidDel="00D43E10" w:rsidRDefault="008F27E3" w:rsidP="00AD21D3">
            <w:pPr>
              <w:pStyle w:val="TAC"/>
              <w:rPr>
                <w:del w:id="5707" w:author="MCC" w:date="2019-03-21T10:24:00Z"/>
              </w:rPr>
            </w:pPr>
          </w:p>
        </w:tc>
        <w:tc>
          <w:tcPr>
            <w:tcW w:w="360" w:type="pct"/>
            <w:vMerge/>
            <w:shd w:val="clear" w:color="auto" w:fill="auto"/>
            <w:noWrap/>
            <w:vAlign w:val="center"/>
            <w:tcPrChange w:id="5708" w:author="MCC" w:date="2019-03-21T10:24:00Z">
              <w:tcPr>
                <w:tcW w:w="400" w:type="pct"/>
                <w:vMerge/>
                <w:shd w:val="clear" w:color="auto" w:fill="auto"/>
                <w:noWrap/>
                <w:vAlign w:val="center"/>
              </w:tcPr>
            </w:tcPrChange>
          </w:tcPr>
          <w:p w:rsidR="008F27E3" w:rsidRPr="00AE4694" w:rsidDel="00D43E10" w:rsidRDefault="008F27E3" w:rsidP="00AD21D3">
            <w:pPr>
              <w:pStyle w:val="TAC"/>
              <w:rPr>
                <w:del w:id="5709" w:author="MCC" w:date="2019-03-21T10:24:00Z"/>
              </w:rPr>
            </w:pPr>
          </w:p>
        </w:tc>
        <w:tc>
          <w:tcPr>
            <w:tcW w:w="652" w:type="pct"/>
            <w:vMerge/>
            <w:shd w:val="clear" w:color="auto" w:fill="auto"/>
            <w:noWrap/>
            <w:vAlign w:val="center"/>
            <w:tcPrChange w:id="5710" w:author="MCC" w:date="2019-03-21T10:24:00Z">
              <w:tcPr>
                <w:tcW w:w="480" w:type="pct"/>
                <w:vMerge/>
                <w:shd w:val="clear" w:color="auto" w:fill="auto"/>
                <w:noWrap/>
                <w:vAlign w:val="center"/>
              </w:tcPr>
            </w:tcPrChange>
          </w:tcPr>
          <w:p w:rsidR="008F27E3" w:rsidRPr="00AE4694" w:rsidDel="00D43E10" w:rsidRDefault="008F27E3" w:rsidP="00AD21D3">
            <w:pPr>
              <w:pStyle w:val="TAC"/>
              <w:rPr>
                <w:del w:id="5711" w:author="MCC" w:date="2019-03-21T10:24:00Z"/>
              </w:rPr>
            </w:pPr>
          </w:p>
        </w:tc>
        <w:tc>
          <w:tcPr>
            <w:tcW w:w="375" w:type="pct"/>
            <w:shd w:val="clear" w:color="auto" w:fill="auto"/>
            <w:noWrap/>
            <w:vAlign w:val="center"/>
            <w:tcPrChange w:id="5712" w:author="MCC" w:date="2019-03-21T10:24:00Z">
              <w:tcPr>
                <w:tcW w:w="679" w:type="pct"/>
                <w:shd w:val="clear" w:color="auto" w:fill="auto"/>
                <w:noWrap/>
                <w:vAlign w:val="center"/>
              </w:tcPr>
            </w:tcPrChange>
          </w:tcPr>
          <w:p w:rsidR="008F27E3" w:rsidRPr="00AE4694" w:rsidDel="00D43E10" w:rsidRDefault="008F27E3" w:rsidP="00AD21D3">
            <w:pPr>
              <w:pStyle w:val="TAC"/>
              <w:rPr>
                <w:del w:id="5713" w:author="MCC" w:date="2019-03-21T10:24:00Z"/>
                <w:rFonts w:eastAsia="MS Mincho"/>
              </w:rPr>
            </w:pPr>
            <w:del w:id="5714" w:author="MCC" w:date="2019-03-21T10:24:00Z">
              <w:r w:rsidRPr="00AE4694" w:rsidDel="00D43E10">
                <w:delText>10.7</w:delText>
              </w:r>
              <w:r w:rsidRPr="00AE4694" w:rsidDel="00D43E10">
                <w:rPr>
                  <w:vertAlign w:val="superscript"/>
                </w:rPr>
                <w:delText>4</w:delText>
              </w:r>
            </w:del>
          </w:p>
        </w:tc>
        <w:tc>
          <w:tcPr>
            <w:tcW w:w="477" w:type="pct"/>
            <w:vMerge/>
            <w:shd w:val="clear" w:color="auto" w:fill="auto"/>
            <w:vAlign w:val="center"/>
            <w:tcPrChange w:id="5715" w:author="MCC" w:date="2019-03-21T10:24:00Z">
              <w:tcPr>
                <w:tcW w:w="490" w:type="pct"/>
                <w:vMerge/>
                <w:shd w:val="clear" w:color="auto" w:fill="auto"/>
                <w:vAlign w:val="center"/>
              </w:tcPr>
            </w:tcPrChange>
          </w:tcPr>
          <w:p w:rsidR="008F27E3" w:rsidRPr="00AE4694" w:rsidDel="00D43E10" w:rsidRDefault="008F27E3" w:rsidP="00AD21D3">
            <w:pPr>
              <w:pStyle w:val="TAC"/>
              <w:rPr>
                <w:del w:id="5716" w:author="MCC" w:date="2019-03-21T10:24:00Z"/>
              </w:rPr>
            </w:pPr>
          </w:p>
        </w:tc>
        <w:tc>
          <w:tcPr>
            <w:tcW w:w="494" w:type="pct"/>
            <w:vMerge/>
            <w:vAlign w:val="center"/>
            <w:tcPrChange w:id="5717" w:author="MCC" w:date="2019-03-21T10:24:00Z">
              <w:tcPr>
                <w:tcW w:w="427" w:type="pct"/>
                <w:vMerge/>
                <w:vAlign w:val="center"/>
              </w:tcPr>
            </w:tcPrChange>
          </w:tcPr>
          <w:p w:rsidR="008F27E3" w:rsidRPr="00AE4694" w:rsidDel="00D43E10" w:rsidRDefault="008F27E3" w:rsidP="00AD21D3">
            <w:pPr>
              <w:pStyle w:val="TAC"/>
              <w:rPr>
                <w:del w:id="5718" w:author="MCC" w:date="2019-03-21T10:24:00Z"/>
              </w:rPr>
            </w:pPr>
          </w:p>
        </w:tc>
      </w:tr>
      <w:tr w:rsidR="008F27E3" w:rsidRPr="00AE4694" w:rsidDel="00D43E10" w:rsidTr="00AD21D3">
        <w:trPr>
          <w:trHeight w:val="113"/>
          <w:jc w:val="center"/>
          <w:del w:id="5719" w:author="MCC" w:date="2019-03-21T10:24:00Z"/>
          <w:trPrChange w:id="5720" w:author="MCC" w:date="2019-03-21T10:24:00Z">
            <w:trPr>
              <w:trHeight w:val="113"/>
              <w:jc w:val="center"/>
            </w:trPr>
          </w:trPrChange>
        </w:trPr>
        <w:tc>
          <w:tcPr>
            <w:tcW w:w="1066" w:type="pct"/>
            <w:vMerge/>
            <w:shd w:val="clear" w:color="auto" w:fill="auto"/>
            <w:vAlign w:val="center"/>
            <w:tcPrChange w:id="5721" w:author="MCC" w:date="2019-03-21T10:24:00Z">
              <w:tcPr>
                <w:tcW w:w="1095" w:type="pct"/>
                <w:vMerge/>
                <w:shd w:val="clear" w:color="auto" w:fill="auto"/>
                <w:vAlign w:val="center"/>
              </w:tcPr>
            </w:tcPrChange>
          </w:tcPr>
          <w:p w:rsidR="008F27E3" w:rsidRPr="00AE4694" w:rsidDel="00D43E10" w:rsidRDefault="008F27E3" w:rsidP="00AD21D3">
            <w:pPr>
              <w:pStyle w:val="TAC"/>
              <w:rPr>
                <w:del w:id="5722" w:author="MCC" w:date="2019-03-21T10:24:00Z"/>
                <w:rFonts w:eastAsia="MS Mincho"/>
              </w:rPr>
            </w:pPr>
          </w:p>
        </w:tc>
        <w:tc>
          <w:tcPr>
            <w:tcW w:w="488" w:type="pct"/>
            <w:shd w:val="clear" w:color="auto" w:fill="auto"/>
            <w:vAlign w:val="center"/>
            <w:tcPrChange w:id="5723" w:author="MCC" w:date="2019-03-21T10:24:00Z">
              <w:tcPr>
                <w:tcW w:w="503" w:type="pct"/>
                <w:shd w:val="clear" w:color="auto" w:fill="auto"/>
                <w:vAlign w:val="center"/>
              </w:tcPr>
            </w:tcPrChange>
          </w:tcPr>
          <w:p w:rsidR="008F27E3" w:rsidRPr="00AE4694" w:rsidDel="00D43E10" w:rsidRDefault="008F27E3" w:rsidP="00AD21D3">
            <w:pPr>
              <w:pStyle w:val="TAC"/>
              <w:rPr>
                <w:del w:id="5724" w:author="MCC" w:date="2019-03-21T10:24:00Z"/>
              </w:rPr>
            </w:pPr>
            <w:del w:id="5725" w:author="MCC" w:date="2019-03-21T10:24:00Z">
              <w:r w:rsidRPr="00AE4694" w:rsidDel="00D43E10">
                <w:rPr>
                  <w:rFonts w:hint="eastAsia"/>
                </w:rPr>
                <w:delText>n78</w:delText>
              </w:r>
            </w:del>
          </w:p>
        </w:tc>
        <w:tc>
          <w:tcPr>
            <w:tcW w:w="652" w:type="pct"/>
            <w:shd w:val="clear" w:color="auto" w:fill="auto"/>
            <w:noWrap/>
            <w:vAlign w:val="center"/>
            <w:tcPrChange w:id="5726" w:author="MCC" w:date="2019-03-21T10:24:00Z">
              <w:tcPr>
                <w:tcW w:w="478" w:type="pct"/>
                <w:shd w:val="clear" w:color="auto" w:fill="auto"/>
                <w:noWrap/>
                <w:vAlign w:val="center"/>
              </w:tcPr>
            </w:tcPrChange>
          </w:tcPr>
          <w:p w:rsidR="008F27E3" w:rsidRPr="00AE4694" w:rsidDel="00D43E10" w:rsidRDefault="008F27E3" w:rsidP="00AD21D3">
            <w:pPr>
              <w:pStyle w:val="TAC"/>
              <w:rPr>
                <w:del w:id="5727" w:author="MCC" w:date="2019-03-21T10:24:00Z"/>
              </w:rPr>
            </w:pPr>
            <w:del w:id="5728" w:author="MCC" w:date="2019-03-21T10:24:00Z">
              <w:r w:rsidRPr="00AE4694" w:rsidDel="00D43E10">
                <w:rPr>
                  <w:rFonts w:hint="eastAsia"/>
                </w:rPr>
                <w:delText>3710</w:delText>
              </w:r>
            </w:del>
          </w:p>
        </w:tc>
        <w:tc>
          <w:tcPr>
            <w:tcW w:w="435" w:type="pct"/>
            <w:shd w:val="clear" w:color="auto" w:fill="auto"/>
            <w:noWrap/>
            <w:vAlign w:val="center"/>
            <w:tcPrChange w:id="5729" w:author="MCC" w:date="2019-03-21T10:24:00Z">
              <w:tcPr>
                <w:tcW w:w="447" w:type="pct"/>
                <w:shd w:val="clear" w:color="auto" w:fill="auto"/>
                <w:noWrap/>
                <w:vAlign w:val="center"/>
              </w:tcPr>
            </w:tcPrChange>
          </w:tcPr>
          <w:p w:rsidR="008F27E3" w:rsidRPr="00AE4694" w:rsidDel="00D43E10" w:rsidRDefault="008F27E3" w:rsidP="00AD21D3">
            <w:pPr>
              <w:pStyle w:val="TAC"/>
              <w:rPr>
                <w:del w:id="5730" w:author="MCC" w:date="2019-03-21T10:24:00Z"/>
              </w:rPr>
            </w:pPr>
            <w:del w:id="5731" w:author="MCC" w:date="2019-03-21T10:24:00Z">
              <w:r w:rsidRPr="00AE4694" w:rsidDel="00D43E10">
                <w:rPr>
                  <w:rFonts w:hint="eastAsia"/>
                </w:rPr>
                <w:delText>10</w:delText>
              </w:r>
            </w:del>
          </w:p>
        </w:tc>
        <w:tc>
          <w:tcPr>
            <w:tcW w:w="360" w:type="pct"/>
            <w:shd w:val="clear" w:color="auto" w:fill="auto"/>
            <w:noWrap/>
            <w:vAlign w:val="center"/>
            <w:tcPrChange w:id="5732" w:author="MCC" w:date="2019-03-21T10:24:00Z">
              <w:tcPr>
                <w:tcW w:w="400" w:type="pct"/>
                <w:shd w:val="clear" w:color="auto" w:fill="auto"/>
                <w:noWrap/>
                <w:vAlign w:val="center"/>
              </w:tcPr>
            </w:tcPrChange>
          </w:tcPr>
          <w:p w:rsidR="008F27E3" w:rsidRPr="00AE4694" w:rsidDel="00D43E10" w:rsidRDefault="008F27E3" w:rsidP="00AD21D3">
            <w:pPr>
              <w:pStyle w:val="TAC"/>
              <w:rPr>
                <w:del w:id="5733" w:author="MCC" w:date="2019-03-21T10:24:00Z"/>
              </w:rPr>
            </w:pPr>
            <w:del w:id="5734" w:author="MCC" w:date="2019-03-21T10:24:00Z">
              <w:r w:rsidRPr="00AE4694" w:rsidDel="00D43E10">
                <w:delText>25</w:delText>
              </w:r>
            </w:del>
          </w:p>
        </w:tc>
        <w:tc>
          <w:tcPr>
            <w:tcW w:w="652" w:type="pct"/>
            <w:shd w:val="clear" w:color="auto" w:fill="auto"/>
            <w:noWrap/>
            <w:vAlign w:val="center"/>
            <w:tcPrChange w:id="5735" w:author="MCC" w:date="2019-03-21T10:24:00Z">
              <w:tcPr>
                <w:tcW w:w="480" w:type="pct"/>
                <w:shd w:val="clear" w:color="auto" w:fill="auto"/>
                <w:noWrap/>
                <w:vAlign w:val="center"/>
              </w:tcPr>
            </w:tcPrChange>
          </w:tcPr>
          <w:p w:rsidR="008F27E3" w:rsidRPr="00AE4694" w:rsidDel="00D43E10" w:rsidRDefault="008F27E3" w:rsidP="00AD21D3">
            <w:pPr>
              <w:pStyle w:val="TAC"/>
              <w:rPr>
                <w:del w:id="5736" w:author="MCC" w:date="2019-03-21T10:24:00Z"/>
              </w:rPr>
            </w:pPr>
            <w:del w:id="5737" w:author="MCC" w:date="2019-03-21T10:24:00Z">
              <w:r w:rsidRPr="00AE4694" w:rsidDel="00D43E10">
                <w:rPr>
                  <w:rFonts w:hint="eastAsia"/>
                </w:rPr>
                <w:delText>3710</w:delText>
              </w:r>
            </w:del>
          </w:p>
        </w:tc>
        <w:tc>
          <w:tcPr>
            <w:tcW w:w="375" w:type="pct"/>
            <w:shd w:val="clear" w:color="auto" w:fill="auto"/>
            <w:noWrap/>
            <w:vAlign w:val="center"/>
            <w:tcPrChange w:id="5738" w:author="MCC" w:date="2019-03-21T10:24:00Z">
              <w:tcPr>
                <w:tcW w:w="679" w:type="pct"/>
                <w:shd w:val="clear" w:color="auto" w:fill="auto"/>
                <w:noWrap/>
                <w:vAlign w:val="center"/>
              </w:tcPr>
            </w:tcPrChange>
          </w:tcPr>
          <w:p w:rsidR="008F27E3" w:rsidRPr="00AE4694" w:rsidDel="00D43E10" w:rsidRDefault="008F27E3" w:rsidP="00AD21D3">
            <w:pPr>
              <w:pStyle w:val="TAC"/>
              <w:rPr>
                <w:del w:id="5739" w:author="MCC" w:date="2019-03-21T10:24:00Z"/>
                <w:rFonts w:eastAsia="MS Mincho"/>
              </w:rPr>
            </w:pPr>
            <w:del w:id="5740" w:author="MCC" w:date="2019-03-21T10:24:00Z">
              <w:r w:rsidRPr="00AE4694" w:rsidDel="00D43E10">
                <w:rPr>
                  <w:rFonts w:hint="eastAsia"/>
                </w:rPr>
                <w:delText>N/A</w:delText>
              </w:r>
            </w:del>
          </w:p>
        </w:tc>
        <w:tc>
          <w:tcPr>
            <w:tcW w:w="477" w:type="pct"/>
            <w:shd w:val="clear" w:color="auto" w:fill="auto"/>
            <w:vAlign w:val="center"/>
            <w:tcPrChange w:id="5741" w:author="MCC" w:date="2019-03-21T10:24:00Z">
              <w:tcPr>
                <w:tcW w:w="490" w:type="pct"/>
                <w:shd w:val="clear" w:color="auto" w:fill="auto"/>
                <w:vAlign w:val="center"/>
              </w:tcPr>
            </w:tcPrChange>
          </w:tcPr>
          <w:p w:rsidR="008F27E3" w:rsidRPr="00AE4694" w:rsidDel="00D43E10" w:rsidRDefault="008F27E3" w:rsidP="00AD21D3">
            <w:pPr>
              <w:pStyle w:val="TAC"/>
              <w:rPr>
                <w:del w:id="5742" w:author="MCC" w:date="2019-03-21T10:24:00Z"/>
              </w:rPr>
            </w:pPr>
            <w:del w:id="5743" w:author="MCC" w:date="2019-03-21T10:24:00Z">
              <w:r w:rsidRPr="00AE4694" w:rsidDel="00D43E10">
                <w:rPr>
                  <w:rFonts w:hint="eastAsia"/>
                </w:rPr>
                <w:delText>TDD</w:delText>
              </w:r>
            </w:del>
          </w:p>
        </w:tc>
        <w:tc>
          <w:tcPr>
            <w:tcW w:w="494" w:type="pct"/>
            <w:vAlign w:val="center"/>
            <w:tcPrChange w:id="5744" w:author="MCC" w:date="2019-03-21T10:24:00Z">
              <w:tcPr>
                <w:tcW w:w="427" w:type="pct"/>
                <w:vAlign w:val="center"/>
              </w:tcPr>
            </w:tcPrChange>
          </w:tcPr>
          <w:p w:rsidR="008F27E3" w:rsidRPr="00AE4694" w:rsidDel="00D43E10" w:rsidRDefault="008F27E3" w:rsidP="00AD21D3">
            <w:pPr>
              <w:pStyle w:val="TAC"/>
              <w:rPr>
                <w:del w:id="5745" w:author="MCC" w:date="2019-03-21T10:24:00Z"/>
              </w:rPr>
            </w:pPr>
          </w:p>
        </w:tc>
      </w:tr>
      <w:tr w:rsidR="008F27E3" w:rsidRPr="00AE4694" w:rsidTr="00AD21D3">
        <w:trPr>
          <w:trHeight w:val="113"/>
          <w:jc w:val="center"/>
          <w:trPrChange w:id="5746" w:author="MCC" w:date="2019-03-21T10:24:00Z">
            <w:trPr>
              <w:trHeight w:val="113"/>
              <w:jc w:val="center"/>
            </w:trPr>
          </w:trPrChange>
        </w:trPr>
        <w:tc>
          <w:tcPr>
            <w:tcW w:w="1066" w:type="pct"/>
            <w:vMerge w:val="restart"/>
            <w:shd w:val="clear" w:color="auto" w:fill="auto"/>
            <w:vAlign w:val="center"/>
            <w:tcPrChange w:id="5747"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748" w:author="MCC" w:date="2019-03-21T10:24:00Z">
              <w:tcPr>
                <w:tcW w:w="503" w:type="pct"/>
                <w:shd w:val="clear" w:color="auto" w:fill="auto"/>
                <w:vAlign w:val="center"/>
              </w:tcPr>
            </w:tcPrChange>
          </w:tcPr>
          <w:p w:rsidR="008F27E3" w:rsidRPr="00AE4694" w:rsidRDefault="008F27E3" w:rsidP="00AD21D3">
            <w:pPr>
              <w:pStyle w:val="TAC"/>
            </w:pPr>
            <w:r w:rsidRPr="00AE4694">
              <w:t>2</w:t>
            </w:r>
          </w:p>
        </w:tc>
        <w:tc>
          <w:tcPr>
            <w:tcW w:w="652" w:type="pct"/>
            <w:shd w:val="clear" w:color="auto" w:fill="auto"/>
            <w:noWrap/>
            <w:vAlign w:val="center"/>
            <w:tcPrChange w:id="5749"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1855</w:t>
            </w:r>
          </w:p>
        </w:tc>
        <w:tc>
          <w:tcPr>
            <w:tcW w:w="435" w:type="pct"/>
            <w:shd w:val="clear" w:color="auto" w:fill="auto"/>
            <w:noWrap/>
            <w:vAlign w:val="center"/>
            <w:tcPrChange w:id="5750"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51"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52"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1935</w:t>
            </w:r>
          </w:p>
        </w:tc>
        <w:tc>
          <w:tcPr>
            <w:tcW w:w="375" w:type="pct"/>
            <w:shd w:val="clear" w:color="auto" w:fill="auto"/>
            <w:noWrap/>
            <w:vAlign w:val="center"/>
            <w:tcPrChange w:id="5753"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20</w:t>
            </w:r>
          </w:p>
        </w:tc>
        <w:tc>
          <w:tcPr>
            <w:tcW w:w="477" w:type="pct"/>
            <w:shd w:val="clear" w:color="auto" w:fill="auto"/>
            <w:vAlign w:val="center"/>
            <w:tcPrChange w:id="5754"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vAlign w:val="center"/>
            <w:tcPrChange w:id="5755" w:author="MCC" w:date="2019-03-21T10:24:00Z">
              <w:tcPr>
                <w:tcW w:w="427" w:type="pct"/>
                <w:vAlign w:val="center"/>
              </w:tcPr>
            </w:tcPrChange>
          </w:tcPr>
          <w:p w:rsidR="008F27E3" w:rsidRPr="00AE4694" w:rsidRDefault="008F27E3" w:rsidP="00AD21D3">
            <w:pPr>
              <w:pStyle w:val="TAC"/>
            </w:pPr>
            <w:r w:rsidRPr="00AE4694">
              <w:rPr>
                <w:rFonts w:hint="eastAsia"/>
              </w:rPr>
              <w:t>IMD</w:t>
            </w:r>
            <w:r w:rsidRPr="00AE4694">
              <w:t>3</w:t>
            </w:r>
          </w:p>
        </w:tc>
      </w:tr>
      <w:tr w:rsidR="008F27E3" w:rsidRPr="00AE4694" w:rsidTr="00AD21D3">
        <w:trPr>
          <w:trHeight w:val="113"/>
          <w:jc w:val="center"/>
          <w:trPrChange w:id="5756" w:author="MCC" w:date="2019-03-21T10:24:00Z">
            <w:trPr>
              <w:trHeight w:val="113"/>
              <w:jc w:val="center"/>
            </w:trPr>
          </w:trPrChange>
        </w:trPr>
        <w:tc>
          <w:tcPr>
            <w:tcW w:w="1066" w:type="pct"/>
            <w:vMerge/>
            <w:shd w:val="clear" w:color="auto" w:fill="auto"/>
            <w:vAlign w:val="center"/>
            <w:tcPrChange w:id="5757"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758" w:author="MCC" w:date="2019-03-21T10:24:00Z">
              <w:tcPr>
                <w:tcW w:w="503" w:type="pct"/>
                <w:shd w:val="clear" w:color="auto" w:fill="auto"/>
                <w:vAlign w:val="center"/>
              </w:tcPr>
            </w:tcPrChange>
          </w:tcPr>
          <w:p w:rsidR="008F27E3" w:rsidRPr="00AE4694" w:rsidRDefault="008F27E3" w:rsidP="00AD21D3">
            <w:pPr>
              <w:pStyle w:val="TAC"/>
            </w:pPr>
            <w:r w:rsidRPr="00AE4694">
              <w:t>n66</w:t>
            </w:r>
          </w:p>
        </w:tc>
        <w:tc>
          <w:tcPr>
            <w:tcW w:w="652" w:type="pct"/>
            <w:shd w:val="clear" w:color="auto" w:fill="auto"/>
            <w:noWrap/>
            <w:vAlign w:val="center"/>
            <w:tcPrChange w:id="5759"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1775</w:t>
            </w:r>
          </w:p>
        </w:tc>
        <w:tc>
          <w:tcPr>
            <w:tcW w:w="435" w:type="pct"/>
            <w:shd w:val="clear" w:color="auto" w:fill="auto"/>
            <w:noWrap/>
            <w:vAlign w:val="center"/>
            <w:tcPrChange w:id="5760"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61"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62"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2175</w:t>
            </w:r>
          </w:p>
        </w:tc>
        <w:tc>
          <w:tcPr>
            <w:tcW w:w="375" w:type="pct"/>
            <w:shd w:val="clear" w:color="auto" w:fill="auto"/>
            <w:noWrap/>
            <w:vAlign w:val="center"/>
            <w:tcPrChange w:id="5763"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N/A</w:t>
            </w:r>
          </w:p>
        </w:tc>
        <w:tc>
          <w:tcPr>
            <w:tcW w:w="477" w:type="pct"/>
            <w:shd w:val="clear" w:color="auto" w:fill="auto"/>
            <w:vAlign w:val="center"/>
            <w:tcPrChange w:id="5764" w:author="MCC" w:date="2019-03-21T10:24:00Z">
              <w:tcPr>
                <w:tcW w:w="490" w:type="pct"/>
                <w:shd w:val="clear" w:color="auto" w:fill="auto"/>
                <w:vAlign w:val="center"/>
              </w:tcPr>
            </w:tcPrChange>
          </w:tcPr>
          <w:p w:rsidR="008F27E3" w:rsidRPr="00AE4694" w:rsidRDefault="008F27E3" w:rsidP="00AD21D3">
            <w:pPr>
              <w:pStyle w:val="TAC"/>
            </w:pPr>
            <w:ins w:id="5765" w:author="R4-1901428" w:date="2019-03-06T15:17:00Z">
              <w:r>
                <w:rPr>
                  <w:rFonts w:cs="Arial"/>
                  <w:szCs w:val="18"/>
                </w:rPr>
                <w:t>F</w:t>
              </w:r>
            </w:ins>
            <w:del w:id="5766" w:author="R4-1901428" w:date="2019-03-06T15:17:00Z">
              <w:r w:rsidRPr="00AE4694" w:rsidDel="0044787F">
                <w:rPr>
                  <w:rFonts w:cs="Arial"/>
                  <w:szCs w:val="18"/>
                </w:rPr>
                <w:delText>T</w:delText>
              </w:r>
            </w:del>
            <w:r w:rsidRPr="00AE4694">
              <w:rPr>
                <w:rFonts w:cs="Arial"/>
                <w:szCs w:val="18"/>
              </w:rPr>
              <w:t>DD</w:t>
            </w:r>
          </w:p>
        </w:tc>
        <w:tc>
          <w:tcPr>
            <w:tcW w:w="494" w:type="pct"/>
            <w:vAlign w:val="center"/>
            <w:tcPrChange w:id="5767" w:author="MCC" w:date="2019-03-21T10:24:00Z">
              <w:tcPr>
                <w:tcW w:w="427" w:type="pct"/>
                <w:vAlign w:val="center"/>
              </w:tcPr>
            </w:tcPrChange>
          </w:tcPr>
          <w:p w:rsidR="008F27E3" w:rsidRPr="00AE4694" w:rsidRDefault="008F27E3" w:rsidP="00AD21D3">
            <w:pPr>
              <w:pStyle w:val="TAC"/>
            </w:pPr>
            <w:r w:rsidRPr="00AE4694">
              <w:rPr>
                <w:rFonts w:hint="eastAsia"/>
              </w:rPr>
              <w:t>N/A</w:t>
            </w:r>
          </w:p>
        </w:tc>
      </w:tr>
      <w:tr w:rsidR="008F27E3" w:rsidRPr="00AE4694" w:rsidTr="00AD21D3">
        <w:trPr>
          <w:trHeight w:val="113"/>
          <w:jc w:val="center"/>
          <w:trPrChange w:id="5768" w:author="MCC" w:date="2019-03-21T10:24:00Z">
            <w:trPr>
              <w:trHeight w:val="113"/>
              <w:jc w:val="center"/>
            </w:trPr>
          </w:trPrChange>
        </w:trPr>
        <w:tc>
          <w:tcPr>
            <w:tcW w:w="1066" w:type="pct"/>
            <w:vMerge w:val="restart"/>
            <w:shd w:val="clear" w:color="auto" w:fill="auto"/>
            <w:vAlign w:val="center"/>
            <w:tcPrChange w:id="5769"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770" w:author="MCC" w:date="2019-03-21T10:24:00Z">
              <w:tcPr>
                <w:tcW w:w="503" w:type="pct"/>
                <w:shd w:val="clear" w:color="auto" w:fill="auto"/>
                <w:vAlign w:val="center"/>
              </w:tcPr>
            </w:tcPrChange>
          </w:tcPr>
          <w:p w:rsidR="008F27E3" w:rsidRPr="00AE4694" w:rsidRDefault="008F27E3" w:rsidP="00AD21D3">
            <w:pPr>
              <w:pStyle w:val="TAC"/>
            </w:pPr>
            <w:r w:rsidRPr="00AE4694">
              <w:t>2</w:t>
            </w:r>
          </w:p>
        </w:tc>
        <w:tc>
          <w:tcPr>
            <w:tcW w:w="652" w:type="pct"/>
            <w:shd w:val="clear" w:color="auto" w:fill="auto"/>
            <w:noWrap/>
            <w:vAlign w:val="center"/>
            <w:tcPrChange w:id="5771"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1883.3</w:t>
            </w:r>
          </w:p>
        </w:tc>
        <w:tc>
          <w:tcPr>
            <w:tcW w:w="435" w:type="pct"/>
            <w:shd w:val="clear" w:color="auto" w:fill="auto"/>
            <w:noWrap/>
            <w:vAlign w:val="center"/>
            <w:tcPrChange w:id="5772"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73"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74"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1963.3</w:t>
            </w:r>
          </w:p>
        </w:tc>
        <w:tc>
          <w:tcPr>
            <w:tcW w:w="375" w:type="pct"/>
            <w:shd w:val="clear" w:color="auto" w:fill="auto"/>
            <w:noWrap/>
            <w:vAlign w:val="center"/>
            <w:tcPrChange w:id="577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N/A</w:t>
            </w:r>
          </w:p>
        </w:tc>
        <w:tc>
          <w:tcPr>
            <w:tcW w:w="477" w:type="pct"/>
            <w:shd w:val="clear" w:color="auto" w:fill="auto"/>
            <w:vAlign w:val="center"/>
            <w:tcPrChange w:id="5776"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vAlign w:val="center"/>
            <w:tcPrChange w:id="5777" w:author="MCC" w:date="2019-03-21T10:24:00Z">
              <w:tcPr>
                <w:tcW w:w="427" w:type="pct"/>
                <w:vAlign w:val="center"/>
              </w:tcPr>
            </w:tcPrChange>
          </w:tcPr>
          <w:p w:rsidR="008F27E3" w:rsidRPr="00AE4694" w:rsidRDefault="008F27E3" w:rsidP="00AD21D3">
            <w:pPr>
              <w:pStyle w:val="TAC"/>
            </w:pPr>
            <w:r w:rsidRPr="00AE4694">
              <w:t>N/A</w:t>
            </w:r>
          </w:p>
        </w:tc>
      </w:tr>
      <w:tr w:rsidR="008F27E3" w:rsidRPr="00AE4694" w:rsidTr="00AD21D3">
        <w:trPr>
          <w:trHeight w:val="113"/>
          <w:jc w:val="center"/>
          <w:trPrChange w:id="5778" w:author="MCC" w:date="2019-03-21T10:24:00Z">
            <w:trPr>
              <w:trHeight w:val="113"/>
              <w:jc w:val="center"/>
            </w:trPr>
          </w:trPrChange>
        </w:trPr>
        <w:tc>
          <w:tcPr>
            <w:tcW w:w="1066" w:type="pct"/>
            <w:vMerge/>
            <w:shd w:val="clear" w:color="auto" w:fill="auto"/>
            <w:vAlign w:val="center"/>
            <w:tcPrChange w:id="5779"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780" w:author="MCC" w:date="2019-03-21T10:24:00Z">
              <w:tcPr>
                <w:tcW w:w="503" w:type="pct"/>
                <w:shd w:val="clear" w:color="auto" w:fill="auto"/>
                <w:vAlign w:val="center"/>
              </w:tcPr>
            </w:tcPrChange>
          </w:tcPr>
          <w:p w:rsidR="008F27E3" w:rsidRPr="00AE4694" w:rsidRDefault="008F27E3" w:rsidP="00AD21D3">
            <w:pPr>
              <w:pStyle w:val="TAC"/>
            </w:pPr>
            <w:r w:rsidRPr="00AE4694">
              <w:t>n66</w:t>
            </w:r>
          </w:p>
        </w:tc>
        <w:tc>
          <w:tcPr>
            <w:tcW w:w="652" w:type="pct"/>
            <w:shd w:val="clear" w:color="auto" w:fill="auto"/>
            <w:noWrap/>
            <w:vAlign w:val="center"/>
            <w:tcPrChange w:id="5781"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1750</w:t>
            </w:r>
          </w:p>
        </w:tc>
        <w:tc>
          <w:tcPr>
            <w:tcW w:w="435" w:type="pct"/>
            <w:shd w:val="clear" w:color="auto" w:fill="auto"/>
            <w:noWrap/>
            <w:vAlign w:val="center"/>
            <w:tcPrChange w:id="5782"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83"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84"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2150</w:t>
            </w:r>
          </w:p>
        </w:tc>
        <w:tc>
          <w:tcPr>
            <w:tcW w:w="375" w:type="pct"/>
            <w:shd w:val="clear" w:color="auto" w:fill="auto"/>
            <w:noWrap/>
            <w:vAlign w:val="center"/>
            <w:tcPrChange w:id="578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4</w:t>
            </w:r>
          </w:p>
        </w:tc>
        <w:tc>
          <w:tcPr>
            <w:tcW w:w="477" w:type="pct"/>
            <w:shd w:val="clear" w:color="auto" w:fill="auto"/>
            <w:vAlign w:val="center"/>
            <w:tcPrChange w:id="5786" w:author="MCC" w:date="2019-03-21T10:24:00Z">
              <w:tcPr>
                <w:tcW w:w="490" w:type="pct"/>
                <w:shd w:val="clear" w:color="auto" w:fill="auto"/>
                <w:vAlign w:val="center"/>
              </w:tcPr>
            </w:tcPrChange>
          </w:tcPr>
          <w:p w:rsidR="008F27E3" w:rsidRPr="00AE4694" w:rsidRDefault="008F27E3" w:rsidP="00AD21D3">
            <w:pPr>
              <w:pStyle w:val="TAC"/>
            </w:pPr>
            <w:ins w:id="5787" w:author="R4-1901428" w:date="2019-03-06T15:17:00Z">
              <w:r>
                <w:rPr>
                  <w:rFonts w:cs="Arial"/>
                  <w:szCs w:val="18"/>
                </w:rPr>
                <w:t>F</w:t>
              </w:r>
            </w:ins>
            <w:del w:id="5788" w:author="R4-1901428" w:date="2019-03-06T15:17:00Z">
              <w:r w:rsidRPr="00AE4694" w:rsidDel="0044787F">
                <w:rPr>
                  <w:rFonts w:cs="Arial"/>
                  <w:szCs w:val="18"/>
                </w:rPr>
                <w:delText>T</w:delText>
              </w:r>
            </w:del>
            <w:r w:rsidRPr="00AE4694">
              <w:rPr>
                <w:rFonts w:cs="Arial"/>
                <w:szCs w:val="18"/>
              </w:rPr>
              <w:t>DD</w:t>
            </w:r>
          </w:p>
        </w:tc>
        <w:tc>
          <w:tcPr>
            <w:tcW w:w="494" w:type="pct"/>
            <w:vAlign w:val="center"/>
            <w:tcPrChange w:id="5789" w:author="MCC" w:date="2019-03-21T10:24:00Z">
              <w:tcPr>
                <w:tcW w:w="427" w:type="pct"/>
                <w:vAlign w:val="center"/>
              </w:tcPr>
            </w:tcPrChange>
          </w:tcPr>
          <w:p w:rsidR="008F27E3" w:rsidRPr="00AE4694" w:rsidRDefault="008F27E3" w:rsidP="00AD21D3">
            <w:pPr>
              <w:pStyle w:val="TAC"/>
            </w:pPr>
            <w:r w:rsidRPr="00AE4694">
              <w:t>IMD5</w:t>
            </w:r>
          </w:p>
        </w:tc>
      </w:tr>
      <w:tr w:rsidR="008F27E3" w:rsidRPr="00AE4694" w:rsidTr="00AD21D3">
        <w:trPr>
          <w:trHeight w:val="113"/>
          <w:jc w:val="center"/>
          <w:trPrChange w:id="5790" w:author="MCC" w:date="2019-03-21T10:24:00Z">
            <w:trPr>
              <w:trHeight w:val="113"/>
              <w:jc w:val="center"/>
            </w:trPr>
          </w:trPrChange>
        </w:trPr>
        <w:tc>
          <w:tcPr>
            <w:tcW w:w="1066" w:type="pct"/>
            <w:vMerge w:val="restart"/>
            <w:shd w:val="clear" w:color="auto" w:fill="auto"/>
            <w:vAlign w:val="center"/>
            <w:tcPrChange w:id="5791"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792"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cs="Arial"/>
                <w:lang w:eastAsia="ja-JP"/>
              </w:rPr>
              <w:t>2</w:t>
            </w:r>
          </w:p>
        </w:tc>
        <w:tc>
          <w:tcPr>
            <w:tcW w:w="652" w:type="pct"/>
            <w:vMerge w:val="restart"/>
            <w:shd w:val="clear" w:color="auto" w:fill="auto"/>
            <w:noWrap/>
            <w:vAlign w:val="center"/>
            <w:tcPrChange w:id="5793"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cs="Arial" w:hint="eastAsia"/>
                <w:lang w:eastAsia="ja-JP"/>
              </w:rPr>
              <w:t>1</w:t>
            </w:r>
            <w:r w:rsidRPr="00AE4694">
              <w:rPr>
                <w:rFonts w:cs="Arial"/>
                <w:lang w:eastAsia="ja-JP"/>
              </w:rPr>
              <w:t>855</w:t>
            </w:r>
          </w:p>
        </w:tc>
        <w:tc>
          <w:tcPr>
            <w:tcW w:w="435" w:type="pct"/>
            <w:vMerge w:val="restart"/>
            <w:shd w:val="clear" w:color="auto" w:fill="auto"/>
            <w:noWrap/>
            <w:vAlign w:val="center"/>
            <w:tcPrChange w:id="5794"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rPr>
                <w:rFonts w:cs="Arial"/>
              </w:rPr>
              <w:t>5</w:t>
            </w:r>
          </w:p>
        </w:tc>
        <w:tc>
          <w:tcPr>
            <w:tcW w:w="360" w:type="pct"/>
            <w:vMerge w:val="restart"/>
            <w:shd w:val="clear" w:color="auto" w:fill="auto"/>
            <w:noWrap/>
            <w:vAlign w:val="center"/>
            <w:tcPrChange w:id="5795"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vMerge w:val="restart"/>
            <w:shd w:val="clear" w:color="auto" w:fill="auto"/>
            <w:noWrap/>
            <w:vAlign w:val="center"/>
            <w:tcPrChange w:id="5796"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cs="Arial"/>
                <w:lang w:eastAsia="ja-JP"/>
              </w:rPr>
              <w:t>1940</w:t>
            </w:r>
          </w:p>
        </w:tc>
        <w:tc>
          <w:tcPr>
            <w:tcW w:w="375" w:type="pct"/>
            <w:shd w:val="clear" w:color="auto" w:fill="auto"/>
            <w:noWrap/>
            <w:vAlign w:val="center"/>
            <w:tcPrChange w:id="5797"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26</w:t>
            </w:r>
          </w:p>
        </w:tc>
        <w:tc>
          <w:tcPr>
            <w:tcW w:w="477" w:type="pct"/>
            <w:vMerge w:val="restart"/>
            <w:shd w:val="clear" w:color="auto" w:fill="auto"/>
            <w:vAlign w:val="center"/>
            <w:tcPrChange w:id="5798" w:author="MCC" w:date="2019-03-21T10:24:00Z">
              <w:tcPr>
                <w:tcW w:w="490" w:type="pct"/>
                <w:vMerge w:val="restart"/>
                <w:shd w:val="clear" w:color="auto" w:fill="auto"/>
                <w:vAlign w:val="center"/>
              </w:tcPr>
            </w:tcPrChange>
          </w:tcPr>
          <w:p w:rsidR="008F27E3" w:rsidRPr="00AE4694" w:rsidRDefault="008F27E3" w:rsidP="00AD21D3">
            <w:pPr>
              <w:pStyle w:val="TAC"/>
            </w:pPr>
            <w:r w:rsidRPr="00AE4694">
              <w:rPr>
                <w:rFonts w:cs="Arial"/>
              </w:rPr>
              <w:t>FDD</w:t>
            </w:r>
          </w:p>
        </w:tc>
        <w:tc>
          <w:tcPr>
            <w:tcW w:w="494" w:type="pct"/>
            <w:vMerge w:val="restart"/>
            <w:tcPrChange w:id="5799" w:author="MCC" w:date="2019-03-21T10:24:00Z">
              <w:tcPr>
                <w:tcW w:w="427" w:type="pct"/>
                <w:vMerge w:val="restart"/>
              </w:tcPr>
            </w:tcPrChange>
          </w:tcPr>
          <w:p w:rsidR="008F27E3" w:rsidRPr="00AE4694" w:rsidRDefault="008F27E3" w:rsidP="00AD21D3">
            <w:pPr>
              <w:pStyle w:val="TAC"/>
            </w:pPr>
            <w:r w:rsidRPr="00AE4694">
              <w:rPr>
                <w:rFonts w:cs="Arial"/>
              </w:rPr>
              <w:t>IMD2</w:t>
            </w:r>
            <w:r w:rsidRPr="00AE4694">
              <w:rPr>
                <w:rFonts w:cs="Arial"/>
                <w:vertAlign w:val="superscript"/>
              </w:rPr>
              <w:t>3</w:t>
            </w:r>
          </w:p>
        </w:tc>
      </w:tr>
      <w:tr w:rsidR="008F27E3" w:rsidRPr="00AE4694" w:rsidTr="00AD21D3">
        <w:trPr>
          <w:trHeight w:val="113"/>
          <w:jc w:val="center"/>
          <w:trPrChange w:id="5800" w:author="MCC" w:date="2019-03-21T10:24:00Z">
            <w:trPr>
              <w:trHeight w:val="113"/>
              <w:jc w:val="center"/>
            </w:trPr>
          </w:trPrChange>
        </w:trPr>
        <w:tc>
          <w:tcPr>
            <w:tcW w:w="1066" w:type="pct"/>
            <w:vMerge/>
            <w:shd w:val="clear" w:color="auto" w:fill="auto"/>
            <w:vAlign w:val="center"/>
            <w:tcPrChange w:id="5801"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802"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803"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804"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805"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806"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807"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77" w:type="pct"/>
            <w:vMerge/>
            <w:shd w:val="clear" w:color="auto" w:fill="auto"/>
            <w:vAlign w:val="center"/>
            <w:tcPrChange w:id="5808"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809"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810" w:author="MCC" w:date="2019-03-21T10:24:00Z">
            <w:trPr>
              <w:trHeight w:val="113"/>
              <w:jc w:val="center"/>
            </w:trPr>
          </w:trPrChange>
        </w:trPr>
        <w:tc>
          <w:tcPr>
            <w:tcW w:w="1066" w:type="pct"/>
            <w:vMerge/>
            <w:shd w:val="clear" w:color="auto" w:fill="auto"/>
            <w:vAlign w:val="center"/>
            <w:tcPrChange w:id="5811"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12"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n78</w:t>
            </w:r>
          </w:p>
        </w:tc>
        <w:tc>
          <w:tcPr>
            <w:tcW w:w="652" w:type="pct"/>
            <w:shd w:val="clear" w:color="auto" w:fill="auto"/>
            <w:noWrap/>
            <w:vAlign w:val="center"/>
            <w:tcPrChange w:id="581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ja-JP"/>
              </w:rPr>
              <w:t>3</w:t>
            </w:r>
            <w:r w:rsidRPr="00AE4694">
              <w:rPr>
                <w:rFonts w:cs="Arial"/>
                <w:lang w:eastAsia="ja-JP"/>
              </w:rPr>
              <w:t>795</w:t>
            </w:r>
          </w:p>
        </w:tc>
        <w:tc>
          <w:tcPr>
            <w:tcW w:w="435" w:type="pct"/>
            <w:shd w:val="clear" w:color="auto" w:fill="auto"/>
            <w:noWrap/>
            <w:vAlign w:val="center"/>
            <w:tcPrChange w:id="5814"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hint="eastAsia"/>
                <w:lang w:eastAsia="ja-JP"/>
              </w:rPr>
              <w:t>10</w:t>
            </w:r>
          </w:p>
        </w:tc>
        <w:tc>
          <w:tcPr>
            <w:tcW w:w="360" w:type="pct"/>
            <w:shd w:val="clear" w:color="auto" w:fill="auto"/>
            <w:noWrap/>
            <w:vAlign w:val="center"/>
            <w:tcPrChange w:id="5815" w:author="MCC" w:date="2019-03-21T10:24:00Z">
              <w:tcPr>
                <w:tcW w:w="400" w:type="pct"/>
                <w:shd w:val="clear" w:color="auto" w:fill="auto"/>
                <w:noWrap/>
                <w:vAlign w:val="center"/>
              </w:tcPr>
            </w:tcPrChange>
          </w:tcPr>
          <w:p w:rsidR="008F27E3" w:rsidRPr="00AE4694" w:rsidRDefault="008F27E3" w:rsidP="00AD21D3">
            <w:pPr>
              <w:pStyle w:val="TAC"/>
            </w:pPr>
            <w:del w:id="5816" w:author="R4-1902155" w:date="2019-03-06T20:18:00Z">
              <w:r w:rsidRPr="00AE4694" w:rsidDel="00A76055">
                <w:rPr>
                  <w:rFonts w:cs="Arial"/>
                </w:rPr>
                <w:delText>25</w:delText>
              </w:r>
            </w:del>
            <w:ins w:id="5817" w:author="R4-1902155" w:date="2019-03-06T20:19:00Z">
              <w:r>
                <w:rPr>
                  <w:rFonts w:cs="Arial"/>
                </w:rPr>
                <w:t>50</w:t>
              </w:r>
            </w:ins>
          </w:p>
        </w:tc>
        <w:tc>
          <w:tcPr>
            <w:tcW w:w="652" w:type="pct"/>
            <w:shd w:val="clear" w:color="auto" w:fill="auto"/>
            <w:noWrap/>
            <w:vAlign w:val="center"/>
            <w:tcPrChange w:id="5818"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375" w:type="pct"/>
            <w:shd w:val="clear" w:color="auto" w:fill="auto"/>
            <w:noWrap/>
            <w:vAlign w:val="center"/>
            <w:tcPrChange w:id="5819"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cs="Arial" w:hint="eastAsia"/>
                <w:lang w:eastAsia="ja-JP"/>
              </w:rPr>
              <w:t>N/A</w:t>
            </w:r>
          </w:p>
        </w:tc>
        <w:tc>
          <w:tcPr>
            <w:tcW w:w="477" w:type="pct"/>
            <w:shd w:val="clear" w:color="auto" w:fill="auto"/>
            <w:vAlign w:val="center"/>
            <w:tcPrChange w:id="5820"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tcPrChange w:id="5821"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3"/>
          <w:jc w:val="center"/>
          <w:trPrChange w:id="5822" w:author="MCC" w:date="2019-03-21T10:24:00Z">
            <w:trPr>
              <w:trHeight w:val="113"/>
              <w:jc w:val="center"/>
            </w:trPr>
          </w:trPrChange>
        </w:trPr>
        <w:tc>
          <w:tcPr>
            <w:tcW w:w="1066" w:type="pct"/>
            <w:vMerge w:val="restart"/>
            <w:shd w:val="clear" w:color="auto" w:fill="auto"/>
            <w:vAlign w:val="center"/>
            <w:tcPrChange w:id="5823"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824"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cs="Arial"/>
                <w:lang w:eastAsia="ja-JP"/>
              </w:rPr>
              <w:t>2</w:t>
            </w:r>
          </w:p>
        </w:tc>
        <w:tc>
          <w:tcPr>
            <w:tcW w:w="652" w:type="pct"/>
            <w:vMerge w:val="restart"/>
            <w:shd w:val="clear" w:color="auto" w:fill="auto"/>
            <w:noWrap/>
            <w:vAlign w:val="center"/>
            <w:tcPrChange w:id="5825"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cs="Arial"/>
                <w:lang w:eastAsia="ja-JP"/>
              </w:rPr>
              <w:t>1885</w:t>
            </w:r>
          </w:p>
        </w:tc>
        <w:tc>
          <w:tcPr>
            <w:tcW w:w="435" w:type="pct"/>
            <w:vMerge w:val="restart"/>
            <w:shd w:val="clear" w:color="auto" w:fill="auto"/>
            <w:noWrap/>
            <w:vAlign w:val="center"/>
            <w:tcPrChange w:id="5826"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rPr>
                <w:rFonts w:cs="Arial"/>
              </w:rPr>
              <w:t>5</w:t>
            </w:r>
          </w:p>
        </w:tc>
        <w:tc>
          <w:tcPr>
            <w:tcW w:w="360" w:type="pct"/>
            <w:vMerge w:val="restart"/>
            <w:shd w:val="clear" w:color="auto" w:fill="auto"/>
            <w:noWrap/>
            <w:vAlign w:val="center"/>
            <w:tcPrChange w:id="5827"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vMerge w:val="restart"/>
            <w:shd w:val="clear" w:color="auto" w:fill="auto"/>
            <w:noWrap/>
            <w:vAlign w:val="center"/>
            <w:tcPrChange w:id="5828"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cs="Arial" w:hint="eastAsia"/>
                <w:lang w:eastAsia="ja-JP"/>
              </w:rPr>
              <w:t>1</w:t>
            </w:r>
            <w:r w:rsidRPr="00AE4694">
              <w:rPr>
                <w:rFonts w:cs="Arial"/>
                <w:lang w:eastAsia="ja-JP"/>
              </w:rPr>
              <w:t>955</w:t>
            </w:r>
          </w:p>
        </w:tc>
        <w:tc>
          <w:tcPr>
            <w:tcW w:w="375" w:type="pct"/>
            <w:shd w:val="clear" w:color="auto" w:fill="auto"/>
            <w:noWrap/>
            <w:vAlign w:val="center"/>
            <w:tcPrChange w:id="5829"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8.0</w:t>
            </w:r>
          </w:p>
        </w:tc>
        <w:tc>
          <w:tcPr>
            <w:tcW w:w="477" w:type="pct"/>
            <w:vMerge w:val="restart"/>
            <w:shd w:val="clear" w:color="auto" w:fill="auto"/>
            <w:vAlign w:val="center"/>
            <w:tcPrChange w:id="5830" w:author="MCC" w:date="2019-03-21T10:24:00Z">
              <w:tcPr>
                <w:tcW w:w="490" w:type="pct"/>
                <w:vMerge w:val="restart"/>
                <w:shd w:val="clear" w:color="auto" w:fill="auto"/>
                <w:vAlign w:val="center"/>
              </w:tcPr>
            </w:tcPrChange>
          </w:tcPr>
          <w:p w:rsidR="008F27E3" w:rsidRPr="00AE4694" w:rsidRDefault="008F27E3" w:rsidP="00AD21D3">
            <w:pPr>
              <w:pStyle w:val="TAC"/>
            </w:pPr>
            <w:r w:rsidRPr="00AE4694">
              <w:rPr>
                <w:rFonts w:cs="Arial"/>
              </w:rPr>
              <w:t>FDD</w:t>
            </w:r>
          </w:p>
        </w:tc>
        <w:tc>
          <w:tcPr>
            <w:tcW w:w="494" w:type="pct"/>
            <w:vMerge w:val="restart"/>
            <w:tcPrChange w:id="5831" w:author="MCC" w:date="2019-03-21T10:24:00Z">
              <w:tcPr>
                <w:tcW w:w="427" w:type="pct"/>
                <w:vMerge w:val="restart"/>
              </w:tcPr>
            </w:tcPrChange>
          </w:tcPr>
          <w:p w:rsidR="008F27E3" w:rsidRPr="00AE4694" w:rsidRDefault="008F27E3" w:rsidP="00AD21D3">
            <w:pPr>
              <w:pStyle w:val="TAC"/>
            </w:pPr>
            <w:r w:rsidRPr="00AE4694">
              <w:rPr>
                <w:rFonts w:cs="Arial"/>
              </w:rPr>
              <w:t>IMD4</w:t>
            </w:r>
            <w:r w:rsidRPr="00AE4694">
              <w:rPr>
                <w:rFonts w:cs="Arial"/>
                <w:vertAlign w:val="superscript"/>
              </w:rPr>
              <w:t>3</w:t>
            </w:r>
          </w:p>
        </w:tc>
      </w:tr>
      <w:tr w:rsidR="008F27E3" w:rsidRPr="00AE4694" w:rsidTr="00AD21D3">
        <w:trPr>
          <w:trHeight w:val="113"/>
          <w:jc w:val="center"/>
          <w:trPrChange w:id="5832" w:author="MCC" w:date="2019-03-21T10:24:00Z">
            <w:trPr>
              <w:trHeight w:val="113"/>
              <w:jc w:val="center"/>
            </w:trPr>
          </w:trPrChange>
        </w:trPr>
        <w:tc>
          <w:tcPr>
            <w:tcW w:w="1066" w:type="pct"/>
            <w:vMerge/>
            <w:shd w:val="clear" w:color="auto" w:fill="auto"/>
            <w:vAlign w:val="center"/>
            <w:tcPrChange w:id="5833"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834"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835"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836"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837"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838"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839"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77" w:type="pct"/>
            <w:vMerge/>
            <w:shd w:val="clear" w:color="auto" w:fill="auto"/>
            <w:vAlign w:val="center"/>
            <w:tcPrChange w:id="5840"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841"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842" w:author="MCC" w:date="2019-03-21T10:24:00Z">
            <w:trPr>
              <w:trHeight w:val="113"/>
              <w:jc w:val="center"/>
            </w:trPr>
          </w:trPrChange>
        </w:trPr>
        <w:tc>
          <w:tcPr>
            <w:tcW w:w="1066" w:type="pct"/>
            <w:vMerge/>
            <w:shd w:val="clear" w:color="auto" w:fill="auto"/>
            <w:vAlign w:val="center"/>
            <w:tcPrChange w:id="5843"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44"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n78</w:t>
            </w:r>
          </w:p>
        </w:tc>
        <w:tc>
          <w:tcPr>
            <w:tcW w:w="652" w:type="pct"/>
            <w:shd w:val="clear" w:color="auto" w:fill="auto"/>
            <w:noWrap/>
            <w:vAlign w:val="center"/>
            <w:tcPrChange w:id="584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ja-JP"/>
              </w:rPr>
              <w:t>3700</w:t>
            </w:r>
          </w:p>
        </w:tc>
        <w:tc>
          <w:tcPr>
            <w:tcW w:w="435" w:type="pct"/>
            <w:shd w:val="clear" w:color="auto" w:fill="auto"/>
            <w:noWrap/>
            <w:vAlign w:val="center"/>
            <w:tcPrChange w:id="5846"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hint="eastAsia"/>
                <w:lang w:eastAsia="ja-JP"/>
              </w:rPr>
              <w:t>10</w:t>
            </w:r>
          </w:p>
        </w:tc>
        <w:tc>
          <w:tcPr>
            <w:tcW w:w="360" w:type="pct"/>
            <w:shd w:val="clear" w:color="auto" w:fill="auto"/>
            <w:noWrap/>
            <w:vAlign w:val="center"/>
            <w:tcPrChange w:id="5847" w:author="MCC" w:date="2019-03-21T10:24:00Z">
              <w:tcPr>
                <w:tcW w:w="400" w:type="pct"/>
                <w:shd w:val="clear" w:color="auto" w:fill="auto"/>
                <w:noWrap/>
                <w:vAlign w:val="center"/>
              </w:tcPr>
            </w:tcPrChange>
          </w:tcPr>
          <w:p w:rsidR="008F27E3" w:rsidRPr="00AE4694" w:rsidRDefault="008F27E3" w:rsidP="00AD21D3">
            <w:pPr>
              <w:pStyle w:val="TAC"/>
            </w:pPr>
            <w:del w:id="5848" w:author="R4-1902155" w:date="2019-03-06T20:19:00Z">
              <w:r w:rsidRPr="00AE4694" w:rsidDel="00A76055">
                <w:rPr>
                  <w:rFonts w:cs="Arial"/>
                </w:rPr>
                <w:delText>25</w:delText>
              </w:r>
            </w:del>
            <w:ins w:id="5849" w:author="R4-1902155" w:date="2019-03-06T20:19:00Z">
              <w:r>
                <w:rPr>
                  <w:rFonts w:cs="Arial"/>
                </w:rPr>
                <w:t>50</w:t>
              </w:r>
            </w:ins>
          </w:p>
        </w:tc>
        <w:tc>
          <w:tcPr>
            <w:tcW w:w="652" w:type="pct"/>
            <w:shd w:val="clear" w:color="auto" w:fill="auto"/>
            <w:noWrap/>
            <w:vAlign w:val="center"/>
            <w:tcPrChange w:id="5850"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ja-JP"/>
              </w:rPr>
              <w:t>3</w:t>
            </w:r>
            <w:r w:rsidRPr="00AE4694">
              <w:rPr>
                <w:rFonts w:cs="Arial"/>
                <w:lang w:eastAsia="ja-JP"/>
              </w:rPr>
              <w:t>700</w:t>
            </w:r>
          </w:p>
        </w:tc>
        <w:tc>
          <w:tcPr>
            <w:tcW w:w="375" w:type="pct"/>
            <w:shd w:val="clear" w:color="auto" w:fill="auto"/>
            <w:noWrap/>
            <w:vAlign w:val="center"/>
            <w:tcPrChange w:id="5851"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cs="Arial" w:hint="eastAsia"/>
                <w:lang w:eastAsia="ja-JP"/>
              </w:rPr>
              <w:t>N/A</w:t>
            </w:r>
          </w:p>
        </w:tc>
        <w:tc>
          <w:tcPr>
            <w:tcW w:w="477" w:type="pct"/>
            <w:shd w:val="clear" w:color="auto" w:fill="auto"/>
            <w:vAlign w:val="center"/>
            <w:tcPrChange w:id="5852"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tcPrChange w:id="5853"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3"/>
          <w:jc w:val="center"/>
          <w:trPrChange w:id="5854" w:author="MCC" w:date="2019-03-21T10:24:00Z">
            <w:trPr>
              <w:trHeight w:val="113"/>
              <w:jc w:val="center"/>
            </w:trPr>
          </w:trPrChange>
        </w:trPr>
        <w:tc>
          <w:tcPr>
            <w:tcW w:w="1066" w:type="pct"/>
            <w:vMerge w:val="restart"/>
            <w:shd w:val="clear" w:color="auto" w:fill="auto"/>
            <w:vAlign w:val="center"/>
            <w:tcPrChange w:id="5855"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488" w:type="pct"/>
            <w:shd w:val="clear" w:color="auto" w:fill="auto"/>
            <w:vAlign w:val="center"/>
            <w:tcPrChange w:id="5856" w:author="MCC" w:date="2019-03-21T10:24:00Z">
              <w:tcPr>
                <w:tcW w:w="503" w:type="pct"/>
                <w:shd w:val="clear" w:color="auto" w:fill="auto"/>
                <w:vAlign w:val="center"/>
              </w:tcPr>
            </w:tcPrChange>
          </w:tcPr>
          <w:p w:rsidR="008F27E3" w:rsidRPr="00AE4694" w:rsidRDefault="008F27E3" w:rsidP="00AD21D3">
            <w:pPr>
              <w:pStyle w:val="TAC"/>
            </w:pPr>
            <w:r w:rsidRPr="00AE4694">
              <w:t>3</w:t>
            </w:r>
          </w:p>
        </w:tc>
        <w:tc>
          <w:tcPr>
            <w:tcW w:w="652" w:type="pct"/>
            <w:shd w:val="clear" w:color="auto" w:fill="auto"/>
            <w:noWrap/>
            <w:vAlign w:val="center"/>
            <w:tcPrChange w:id="5857" w:author="MCC" w:date="2019-03-21T10:24:00Z">
              <w:tcPr>
                <w:tcW w:w="478" w:type="pct"/>
                <w:shd w:val="clear" w:color="auto" w:fill="auto"/>
                <w:noWrap/>
                <w:vAlign w:val="center"/>
              </w:tcPr>
            </w:tcPrChange>
          </w:tcPr>
          <w:p w:rsidR="008F27E3" w:rsidRPr="00AE4694" w:rsidRDefault="008F27E3" w:rsidP="00AD21D3">
            <w:pPr>
              <w:pStyle w:val="TAC"/>
            </w:pPr>
            <w:r w:rsidRPr="00AE4694">
              <w:t>1730</w:t>
            </w:r>
          </w:p>
        </w:tc>
        <w:tc>
          <w:tcPr>
            <w:tcW w:w="435" w:type="pct"/>
            <w:shd w:val="clear" w:color="auto" w:fill="auto"/>
            <w:noWrap/>
            <w:vAlign w:val="center"/>
            <w:tcPrChange w:id="5858" w:author="MCC" w:date="2019-03-21T10:24:00Z">
              <w:tcPr>
                <w:tcW w:w="447" w:type="pct"/>
                <w:shd w:val="clear" w:color="auto" w:fill="auto"/>
                <w:noWrap/>
                <w:vAlign w:val="center"/>
              </w:tcPr>
            </w:tcPrChange>
          </w:tcPr>
          <w:p w:rsidR="008F27E3" w:rsidRPr="00AE4694" w:rsidRDefault="008F27E3" w:rsidP="00AD21D3">
            <w:pPr>
              <w:pStyle w:val="TAC"/>
            </w:pPr>
            <w:r w:rsidRPr="00AE4694">
              <w:t>5</w:t>
            </w:r>
          </w:p>
        </w:tc>
        <w:tc>
          <w:tcPr>
            <w:tcW w:w="360" w:type="pct"/>
            <w:shd w:val="clear" w:color="auto" w:fill="auto"/>
            <w:noWrap/>
            <w:vAlign w:val="center"/>
            <w:tcPrChange w:id="5859"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5860" w:author="MCC" w:date="2019-03-21T10:24:00Z">
              <w:tcPr>
                <w:tcW w:w="480" w:type="pct"/>
                <w:shd w:val="clear" w:color="auto" w:fill="auto"/>
                <w:noWrap/>
                <w:vAlign w:val="center"/>
              </w:tcPr>
            </w:tcPrChange>
          </w:tcPr>
          <w:p w:rsidR="008F27E3" w:rsidRPr="00AE4694" w:rsidRDefault="008F27E3" w:rsidP="00AD21D3">
            <w:pPr>
              <w:pStyle w:val="TAC"/>
            </w:pPr>
            <w:r w:rsidRPr="00AE4694">
              <w:t>1825</w:t>
            </w:r>
          </w:p>
        </w:tc>
        <w:tc>
          <w:tcPr>
            <w:tcW w:w="375" w:type="pct"/>
            <w:shd w:val="clear" w:color="auto" w:fill="auto"/>
            <w:noWrap/>
            <w:vAlign w:val="center"/>
            <w:tcPrChange w:id="5861"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N/A</w:t>
            </w:r>
          </w:p>
        </w:tc>
        <w:tc>
          <w:tcPr>
            <w:tcW w:w="477" w:type="pct"/>
            <w:shd w:val="clear" w:color="auto" w:fill="auto"/>
            <w:vAlign w:val="center"/>
            <w:tcPrChange w:id="5862"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tcPrChange w:id="5863" w:author="MCC" w:date="2019-03-21T10:24:00Z">
              <w:tcPr>
                <w:tcW w:w="427" w:type="pct"/>
              </w:tcPr>
            </w:tcPrChange>
          </w:tcPr>
          <w:p w:rsidR="008F27E3" w:rsidRPr="00AE4694" w:rsidRDefault="008F27E3" w:rsidP="00AD21D3">
            <w:pPr>
              <w:pStyle w:val="TAC"/>
            </w:pPr>
            <w:r w:rsidRPr="00AE4694">
              <w:rPr>
                <w:rFonts w:hint="eastAsia"/>
              </w:rPr>
              <w:t>N/A</w:t>
            </w:r>
          </w:p>
        </w:tc>
      </w:tr>
      <w:tr w:rsidR="008F27E3" w:rsidRPr="00AE4694" w:rsidTr="00AD21D3">
        <w:trPr>
          <w:trHeight w:val="113"/>
          <w:jc w:val="center"/>
          <w:trPrChange w:id="5864" w:author="MCC" w:date="2019-03-21T10:24:00Z">
            <w:trPr>
              <w:trHeight w:val="113"/>
              <w:jc w:val="center"/>
            </w:trPr>
          </w:trPrChange>
        </w:trPr>
        <w:tc>
          <w:tcPr>
            <w:tcW w:w="1066" w:type="pct"/>
            <w:vMerge/>
            <w:shd w:val="clear" w:color="auto" w:fill="auto"/>
            <w:vAlign w:val="center"/>
            <w:tcPrChange w:id="5865"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66"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w:t>
            </w:r>
            <w:r w:rsidRPr="00AE4694">
              <w:t>7</w:t>
            </w:r>
          </w:p>
        </w:tc>
        <w:tc>
          <w:tcPr>
            <w:tcW w:w="652" w:type="pct"/>
            <w:shd w:val="clear" w:color="auto" w:fill="auto"/>
            <w:noWrap/>
            <w:vAlign w:val="center"/>
            <w:tcPrChange w:id="5867" w:author="MCC" w:date="2019-03-21T10:24:00Z">
              <w:tcPr>
                <w:tcW w:w="478" w:type="pct"/>
                <w:shd w:val="clear" w:color="auto" w:fill="auto"/>
                <w:noWrap/>
                <w:vAlign w:val="center"/>
              </w:tcPr>
            </w:tcPrChange>
          </w:tcPr>
          <w:p w:rsidR="008F27E3" w:rsidRPr="00AE4694" w:rsidRDefault="008F27E3" w:rsidP="00AD21D3">
            <w:pPr>
              <w:pStyle w:val="TAC"/>
            </w:pPr>
            <w:r w:rsidRPr="00AE4694">
              <w:t>2535</w:t>
            </w:r>
          </w:p>
        </w:tc>
        <w:tc>
          <w:tcPr>
            <w:tcW w:w="435" w:type="pct"/>
            <w:shd w:val="clear" w:color="auto" w:fill="auto"/>
            <w:noWrap/>
            <w:vAlign w:val="center"/>
            <w:tcPrChange w:id="5868" w:author="MCC" w:date="2019-03-21T10:24:00Z">
              <w:tcPr>
                <w:tcW w:w="447" w:type="pct"/>
                <w:shd w:val="clear" w:color="auto" w:fill="auto"/>
                <w:noWrap/>
                <w:vAlign w:val="center"/>
              </w:tcPr>
            </w:tcPrChange>
          </w:tcPr>
          <w:p w:rsidR="008F27E3" w:rsidRPr="00AE4694" w:rsidRDefault="008F27E3" w:rsidP="00AD21D3">
            <w:pPr>
              <w:pStyle w:val="TAC"/>
            </w:pPr>
            <w:r w:rsidRPr="00AE4694">
              <w:t>10</w:t>
            </w:r>
          </w:p>
        </w:tc>
        <w:tc>
          <w:tcPr>
            <w:tcW w:w="360" w:type="pct"/>
            <w:shd w:val="clear" w:color="auto" w:fill="auto"/>
            <w:noWrap/>
            <w:vAlign w:val="center"/>
            <w:tcPrChange w:id="5869" w:author="MCC" w:date="2019-03-21T10:24:00Z">
              <w:tcPr>
                <w:tcW w:w="400" w:type="pct"/>
                <w:shd w:val="clear" w:color="auto" w:fill="auto"/>
                <w:noWrap/>
                <w:vAlign w:val="center"/>
              </w:tcPr>
            </w:tcPrChange>
          </w:tcPr>
          <w:p w:rsidR="008F27E3" w:rsidRPr="00AE4694" w:rsidRDefault="008F27E3" w:rsidP="00AD21D3">
            <w:pPr>
              <w:pStyle w:val="TAC"/>
            </w:pPr>
            <w:r w:rsidRPr="00AE4694">
              <w:t>50</w:t>
            </w:r>
          </w:p>
        </w:tc>
        <w:tc>
          <w:tcPr>
            <w:tcW w:w="652" w:type="pct"/>
            <w:shd w:val="clear" w:color="auto" w:fill="auto"/>
            <w:noWrap/>
            <w:vAlign w:val="center"/>
            <w:tcPrChange w:id="5870" w:author="MCC" w:date="2019-03-21T10:24:00Z">
              <w:tcPr>
                <w:tcW w:w="480" w:type="pct"/>
                <w:shd w:val="clear" w:color="auto" w:fill="auto"/>
                <w:noWrap/>
                <w:vAlign w:val="center"/>
              </w:tcPr>
            </w:tcPrChange>
          </w:tcPr>
          <w:p w:rsidR="008F27E3" w:rsidRPr="00AE4694" w:rsidRDefault="008F27E3" w:rsidP="00AD21D3">
            <w:pPr>
              <w:pStyle w:val="TAC"/>
            </w:pPr>
            <w:r w:rsidRPr="00AE4694">
              <w:t>2655</w:t>
            </w:r>
          </w:p>
        </w:tc>
        <w:tc>
          <w:tcPr>
            <w:tcW w:w="375" w:type="pct"/>
            <w:shd w:val="clear" w:color="auto" w:fill="auto"/>
            <w:noWrap/>
            <w:vAlign w:val="center"/>
            <w:tcPrChange w:id="5871"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10.2</w:t>
            </w:r>
            <w:del w:id="5872" w:author="R4-1902155" w:date="2019-03-06T20:19:00Z">
              <w:r w:rsidRPr="00AE4694" w:rsidDel="00A76055">
                <w:rPr>
                  <w:vertAlign w:val="superscript"/>
                </w:rPr>
                <w:delText>5</w:delText>
              </w:r>
            </w:del>
          </w:p>
        </w:tc>
        <w:tc>
          <w:tcPr>
            <w:tcW w:w="477" w:type="pct"/>
            <w:shd w:val="clear" w:color="auto" w:fill="auto"/>
            <w:vAlign w:val="center"/>
            <w:tcPrChange w:id="5873"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w:t>
            </w:r>
            <w:r w:rsidRPr="00AE4694">
              <w:t>DD</w:t>
            </w:r>
          </w:p>
        </w:tc>
        <w:tc>
          <w:tcPr>
            <w:tcW w:w="494" w:type="pct"/>
            <w:tcPrChange w:id="5874" w:author="MCC" w:date="2019-03-21T10:24:00Z">
              <w:tcPr>
                <w:tcW w:w="427" w:type="pct"/>
              </w:tcPr>
            </w:tcPrChange>
          </w:tcPr>
          <w:p w:rsidR="008F27E3" w:rsidRPr="00AE4694" w:rsidRDefault="008F27E3" w:rsidP="00AD21D3">
            <w:pPr>
              <w:pStyle w:val="TAC"/>
            </w:pPr>
            <w:r w:rsidRPr="00AE4694">
              <w:t>IMD4</w:t>
            </w:r>
          </w:p>
        </w:tc>
      </w:tr>
      <w:tr w:rsidR="008F27E3" w:rsidRPr="00AE4694" w:rsidTr="00AD21D3">
        <w:trPr>
          <w:trHeight w:val="113"/>
          <w:jc w:val="center"/>
          <w:trPrChange w:id="5875" w:author="MCC" w:date="2019-03-21T10:24:00Z">
            <w:trPr>
              <w:trHeight w:val="113"/>
              <w:jc w:val="center"/>
            </w:trPr>
          </w:trPrChange>
        </w:trPr>
        <w:tc>
          <w:tcPr>
            <w:tcW w:w="1066" w:type="pct"/>
            <w:vMerge w:val="restart"/>
            <w:shd w:val="clear" w:color="auto" w:fill="auto"/>
            <w:vAlign w:val="center"/>
            <w:tcPrChange w:id="5876"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877" w:author="R4-1902155" w:date="2019-03-06T20:19:00Z">
              <w:r>
                <w:rPr>
                  <w:rFonts w:eastAsia="MS Mincho"/>
                </w:rPr>
                <w:t>,</w:t>
              </w:r>
            </w:ins>
          </w:p>
          <w:p w:rsidR="008F27E3" w:rsidRPr="00A76055" w:rsidRDefault="008F27E3" w:rsidP="00AD21D3">
            <w:pPr>
              <w:pStyle w:val="TAC"/>
              <w:rPr>
                <w:ins w:id="5878" w:author="R4-1902155" w:date="2019-03-06T20:20: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879" w:author="R4-1902155" w:date="2019-03-06T20:20:00Z">
              <w:r w:rsidRPr="00A76055">
                <w:rPr>
                  <w:rFonts w:eastAsia="MS Mincho"/>
                </w:rPr>
                <w:t>,</w:t>
              </w:r>
            </w:ins>
          </w:p>
          <w:p w:rsidR="008F27E3" w:rsidRPr="00A76055" w:rsidRDefault="008F27E3" w:rsidP="00AD21D3">
            <w:pPr>
              <w:pStyle w:val="TAC"/>
              <w:rPr>
                <w:ins w:id="5880" w:author="R4-1902155" w:date="2019-03-06T20:20:00Z"/>
                <w:rFonts w:eastAsia="MS Mincho"/>
              </w:rPr>
            </w:pPr>
            <w:ins w:id="5881" w:author="R4-1902155" w:date="2019-03-06T20:20:00Z">
              <w:r w:rsidRPr="00A76055">
                <w:rPr>
                  <w:rFonts w:eastAsia="MS Mincho"/>
                </w:rPr>
                <w:t>DC_3A-SUL_n78A-n80A,</w:t>
              </w:r>
            </w:ins>
          </w:p>
          <w:p w:rsidR="008F27E3" w:rsidRPr="00AE4694" w:rsidRDefault="008F27E3" w:rsidP="00AD21D3">
            <w:pPr>
              <w:pStyle w:val="TAC"/>
              <w:rPr>
                <w:rFonts w:eastAsia="MS Mincho"/>
              </w:rPr>
            </w:pPr>
            <w:ins w:id="5882" w:author="R4-1902155" w:date="2019-03-06T20:20:00Z">
              <w:r w:rsidRPr="00A76055">
                <w:rPr>
                  <w:rFonts w:eastAsia="MS Mincho"/>
                </w:rPr>
                <w:t>DC_3C_n78A</w:t>
              </w:r>
            </w:ins>
          </w:p>
        </w:tc>
        <w:tc>
          <w:tcPr>
            <w:tcW w:w="488" w:type="pct"/>
            <w:vMerge w:val="restart"/>
            <w:shd w:val="clear" w:color="auto" w:fill="auto"/>
            <w:vAlign w:val="center"/>
            <w:tcPrChange w:id="5883"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3</w:t>
            </w:r>
          </w:p>
        </w:tc>
        <w:tc>
          <w:tcPr>
            <w:tcW w:w="652" w:type="pct"/>
            <w:vMerge w:val="restart"/>
            <w:shd w:val="clear" w:color="auto" w:fill="auto"/>
            <w:noWrap/>
            <w:vAlign w:val="center"/>
            <w:tcPrChange w:id="5884"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1740</w:t>
            </w:r>
          </w:p>
        </w:tc>
        <w:tc>
          <w:tcPr>
            <w:tcW w:w="435" w:type="pct"/>
            <w:vMerge w:val="restart"/>
            <w:shd w:val="clear" w:color="auto" w:fill="auto"/>
            <w:noWrap/>
            <w:vAlign w:val="center"/>
            <w:tcPrChange w:id="5885"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886"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887"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1835</w:t>
            </w:r>
          </w:p>
        </w:tc>
        <w:tc>
          <w:tcPr>
            <w:tcW w:w="375" w:type="pct"/>
            <w:shd w:val="clear" w:color="auto" w:fill="auto"/>
            <w:noWrap/>
            <w:vAlign w:val="center"/>
            <w:tcPrChange w:id="5888"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26</w:t>
            </w:r>
          </w:p>
        </w:tc>
        <w:tc>
          <w:tcPr>
            <w:tcW w:w="477" w:type="pct"/>
            <w:vMerge w:val="restart"/>
            <w:shd w:val="clear" w:color="auto" w:fill="auto"/>
            <w:vAlign w:val="center"/>
            <w:tcPrChange w:id="5889"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890" w:author="MCC" w:date="2019-03-21T10:24:00Z">
              <w:tcPr>
                <w:tcW w:w="427" w:type="pct"/>
                <w:vMerge w:val="restart"/>
              </w:tcPr>
            </w:tcPrChange>
          </w:tcPr>
          <w:p w:rsidR="008F27E3" w:rsidRPr="00AE4694" w:rsidRDefault="008F27E3" w:rsidP="00AD21D3">
            <w:pPr>
              <w:pStyle w:val="TAC"/>
            </w:pPr>
            <w:r w:rsidRPr="00AE4694">
              <w:t>IMD2</w:t>
            </w:r>
            <w:r w:rsidRPr="00AE4694">
              <w:rPr>
                <w:vertAlign w:val="superscript"/>
              </w:rPr>
              <w:t>3</w:t>
            </w:r>
          </w:p>
        </w:tc>
      </w:tr>
      <w:tr w:rsidR="008F27E3" w:rsidRPr="00AE4694" w:rsidTr="00AD21D3">
        <w:trPr>
          <w:trHeight w:val="113"/>
          <w:jc w:val="center"/>
          <w:trPrChange w:id="5891" w:author="MCC" w:date="2019-03-21T10:24:00Z">
            <w:trPr>
              <w:trHeight w:val="113"/>
              <w:jc w:val="center"/>
            </w:trPr>
          </w:trPrChange>
        </w:trPr>
        <w:tc>
          <w:tcPr>
            <w:tcW w:w="1066" w:type="pct"/>
            <w:vMerge/>
            <w:shd w:val="clear" w:color="auto" w:fill="auto"/>
            <w:vAlign w:val="center"/>
            <w:tcPrChange w:id="589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893"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894"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895"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896"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897"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898"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28.7</w:t>
            </w:r>
            <w:r w:rsidRPr="00AE4694">
              <w:rPr>
                <w:vertAlign w:val="superscript"/>
              </w:rPr>
              <w:t>4</w:t>
            </w:r>
          </w:p>
        </w:tc>
        <w:tc>
          <w:tcPr>
            <w:tcW w:w="477" w:type="pct"/>
            <w:vMerge/>
            <w:shd w:val="clear" w:color="auto" w:fill="auto"/>
            <w:vAlign w:val="center"/>
            <w:tcPrChange w:id="5899"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900"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901" w:author="MCC" w:date="2019-03-21T10:24:00Z">
            <w:trPr>
              <w:trHeight w:val="113"/>
              <w:jc w:val="center"/>
            </w:trPr>
          </w:trPrChange>
        </w:trPr>
        <w:tc>
          <w:tcPr>
            <w:tcW w:w="1066" w:type="pct"/>
            <w:vMerge/>
            <w:shd w:val="clear" w:color="auto" w:fill="auto"/>
            <w:vAlign w:val="center"/>
            <w:tcPrChange w:id="590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903"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r w:rsidRPr="00AE4694">
              <w:t>, n78</w:t>
            </w:r>
          </w:p>
        </w:tc>
        <w:tc>
          <w:tcPr>
            <w:tcW w:w="652" w:type="pct"/>
            <w:shd w:val="clear" w:color="auto" w:fill="auto"/>
            <w:noWrap/>
            <w:vAlign w:val="center"/>
            <w:tcPrChange w:id="590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3575</w:t>
            </w:r>
          </w:p>
        </w:tc>
        <w:tc>
          <w:tcPr>
            <w:tcW w:w="435" w:type="pct"/>
            <w:shd w:val="clear" w:color="auto" w:fill="auto"/>
            <w:noWrap/>
            <w:vAlign w:val="center"/>
            <w:tcPrChange w:id="590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906" w:author="MCC" w:date="2019-03-21T10:24:00Z">
              <w:tcPr>
                <w:tcW w:w="400" w:type="pct"/>
                <w:shd w:val="clear" w:color="auto" w:fill="auto"/>
                <w:noWrap/>
                <w:vAlign w:val="center"/>
              </w:tcPr>
            </w:tcPrChange>
          </w:tcPr>
          <w:p w:rsidR="008F27E3" w:rsidRPr="00AE4694" w:rsidRDefault="008F27E3" w:rsidP="00AD21D3">
            <w:pPr>
              <w:pStyle w:val="TAC"/>
            </w:pPr>
            <w:del w:id="5907" w:author="R4-1902155" w:date="2019-03-06T20:20:00Z">
              <w:r w:rsidRPr="00AE4694" w:rsidDel="00A76055">
                <w:delText>25</w:delText>
              </w:r>
            </w:del>
            <w:ins w:id="5908" w:author="R4-1902155" w:date="2019-03-06T20:20:00Z">
              <w:r>
                <w:t>50</w:t>
              </w:r>
            </w:ins>
          </w:p>
        </w:tc>
        <w:tc>
          <w:tcPr>
            <w:tcW w:w="652" w:type="pct"/>
            <w:shd w:val="clear" w:color="auto" w:fill="auto"/>
            <w:noWrap/>
            <w:vAlign w:val="center"/>
            <w:tcPrChange w:id="5909"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3575</w:t>
            </w:r>
          </w:p>
        </w:tc>
        <w:tc>
          <w:tcPr>
            <w:tcW w:w="375" w:type="pct"/>
            <w:shd w:val="clear" w:color="auto" w:fill="auto"/>
            <w:noWrap/>
            <w:vAlign w:val="center"/>
            <w:tcPrChange w:id="5910"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911"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912" w:author="MCC" w:date="2019-03-21T10:24:00Z">
              <w:tcPr>
                <w:tcW w:w="427" w:type="pct"/>
              </w:tcPr>
            </w:tcPrChange>
          </w:tcPr>
          <w:p w:rsidR="008F27E3" w:rsidRPr="00AE4694" w:rsidRDefault="008F27E3" w:rsidP="00AD21D3">
            <w:pPr>
              <w:pStyle w:val="TAC"/>
            </w:pPr>
            <w:r w:rsidRPr="00AE4694">
              <w:t>N/A</w:t>
            </w:r>
          </w:p>
        </w:tc>
      </w:tr>
      <w:tr w:rsidR="008F27E3" w:rsidRPr="00AE4694" w:rsidTr="00AD21D3">
        <w:trPr>
          <w:trHeight w:val="113"/>
          <w:jc w:val="center"/>
          <w:trPrChange w:id="5913" w:author="MCC" w:date="2019-03-21T10:24:00Z">
            <w:trPr>
              <w:trHeight w:val="113"/>
              <w:jc w:val="center"/>
            </w:trPr>
          </w:trPrChange>
        </w:trPr>
        <w:tc>
          <w:tcPr>
            <w:tcW w:w="1066" w:type="pct"/>
            <w:vMerge w:val="restart"/>
            <w:shd w:val="clear" w:color="auto" w:fill="auto"/>
            <w:vAlign w:val="center"/>
            <w:tcPrChange w:id="5914"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915" w:author="R4-1902155" w:date="2019-03-06T20:21:00Z">
              <w:r>
                <w:rPr>
                  <w:rFonts w:eastAsia="MS Mincho"/>
                </w:rPr>
                <w:t>,</w:t>
              </w:r>
            </w:ins>
          </w:p>
          <w:p w:rsidR="008F27E3" w:rsidRDefault="008F27E3" w:rsidP="00AD21D3">
            <w:pPr>
              <w:pStyle w:val="TAC"/>
              <w:rPr>
                <w:ins w:id="5916" w:author="R4-1902155" w:date="2019-03-06T20:21: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917" w:author="R4-1902155" w:date="2019-03-06T20:21:00Z">
              <w:r>
                <w:rPr>
                  <w:rFonts w:eastAsia="MS Mincho"/>
                </w:rPr>
                <w:t xml:space="preserve">, </w:t>
              </w:r>
              <w:r w:rsidRPr="00AE4694">
                <w:rPr>
                  <w:rFonts w:eastAsia="MS Mincho"/>
                </w:rPr>
                <w:t>DC_3A-SUL_n78A-n80A</w:t>
              </w:r>
              <w:r>
                <w:rPr>
                  <w:rFonts w:eastAsia="MS Mincho"/>
                </w:rPr>
                <w:t>,</w:t>
              </w:r>
            </w:ins>
          </w:p>
          <w:p w:rsidR="008F27E3" w:rsidRPr="00AE4694" w:rsidRDefault="008F27E3" w:rsidP="00AD21D3">
            <w:pPr>
              <w:pStyle w:val="TAC"/>
              <w:rPr>
                <w:rFonts w:eastAsia="MS Mincho"/>
              </w:rPr>
            </w:pPr>
            <w:ins w:id="5918" w:author="R4-1902155" w:date="2019-03-06T20:21:00Z">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ins>
          </w:p>
        </w:tc>
        <w:tc>
          <w:tcPr>
            <w:tcW w:w="488" w:type="pct"/>
            <w:vMerge w:val="restart"/>
            <w:shd w:val="clear" w:color="auto" w:fill="auto"/>
            <w:vAlign w:val="center"/>
            <w:tcPrChange w:id="5919"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3</w:t>
            </w:r>
          </w:p>
        </w:tc>
        <w:tc>
          <w:tcPr>
            <w:tcW w:w="652" w:type="pct"/>
            <w:vMerge w:val="restart"/>
            <w:shd w:val="clear" w:color="auto" w:fill="auto"/>
            <w:noWrap/>
            <w:vAlign w:val="center"/>
            <w:tcPrChange w:id="5920"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1765</w:t>
            </w:r>
          </w:p>
        </w:tc>
        <w:tc>
          <w:tcPr>
            <w:tcW w:w="435" w:type="pct"/>
            <w:vMerge w:val="restart"/>
            <w:shd w:val="clear" w:color="auto" w:fill="auto"/>
            <w:noWrap/>
            <w:vAlign w:val="center"/>
            <w:tcPrChange w:id="5921"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922"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923"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1860</w:t>
            </w:r>
          </w:p>
        </w:tc>
        <w:tc>
          <w:tcPr>
            <w:tcW w:w="375" w:type="pct"/>
            <w:shd w:val="clear" w:color="auto" w:fill="auto"/>
            <w:noWrap/>
            <w:vAlign w:val="center"/>
            <w:tcPrChange w:id="5924"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8.0</w:t>
            </w:r>
          </w:p>
        </w:tc>
        <w:tc>
          <w:tcPr>
            <w:tcW w:w="477" w:type="pct"/>
            <w:vMerge w:val="restart"/>
            <w:shd w:val="clear" w:color="auto" w:fill="auto"/>
            <w:vAlign w:val="center"/>
            <w:tcPrChange w:id="5925"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926" w:author="MCC" w:date="2019-03-21T10:24:00Z">
              <w:tcPr>
                <w:tcW w:w="427" w:type="pct"/>
                <w:vMerge w:val="restart"/>
              </w:tcPr>
            </w:tcPrChange>
          </w:tcPr>
          <w:p w:rsidR="008F27E3" w:rsidRPr="00AE4694" w:rsidRDefault="008F27E3" w:rsidP="00AD21D3">
            <w:pPr>
              <w:pStyle w:val="TAC"/>
            </w:pPr>
            <w:r w:rsidRPr="00AE4694">
              <w:t>IMD4</w:t>
            </w:r>
            <w:r w:rsidRPr="00AE4694">
              <w:rPr>
                <w:vertAlign w:val="superscript"/>
              </w:rPr>
              <w:t>3</w:t>
            </w:r>
          </w:p>
        </w:tc>
      </w:tr>
      <w:tr w:rsidR="008F27E3" w:rsidRPr="00AE4694" w:rsidTr="00AD21D3">
        <w:trPr>
          <w:trHeight w:val="113"/>
          <w:jc w:val="center"/>
          <w:trPrChange w:id="5927" w:author="MCC" w:date="2019-03-21T10:24:00Z">
            <w:trPr>
              <w:trHeight w:val="113"/>
              <w:jc w:val="center"/>
            </w:trPr>
          </w:trPrChange>
        </w:trPr>
        <w:tc>
          <w:tcPr>
            <w:tcW w:w="1066" w:type="pct"/>
            <w:vMerge/>
            <w:shd w:val="clear" w:color="auto" w:fill="auto"/>
            <w:vAlign w:val="center"/>
            <w:tcPrChange w:id="5928"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929"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930"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931"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932"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933"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934"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10.7</w:t>
            </w:r>
            <w:r w:rsidRPr="00AE4694">
              <w:rPr>
                <w:vertAlign w:val="superscript"/>
              </w:rPr>
              <w:t>4</w:t>
            </w:r>
          </w:p>
        </w:tc>
        <w:tc>
          <w:tcPr>
            <w:tcW w:w="477" w:type="pct"/>
            <w:vMerge/>
            <w:shd w:val="clear" w:color="auto" w:fill="auto"/>
            <w:vAlign w:val="center"/>
            <w:tcPrChange w:id="5935"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936"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937" w:author="MCC" w:date="2019-03-21T10:24:00Z">
            <w:trPr>
              <w:trHeight w:val="113"/>
              <w:jc w:val="center"/>
            </w:trPr>
          </w:trPrChange>
        </w:trPr>
        <w:tc>
          <w:tcPr>
            <w:tcW w:w="1066" w:type="pct"/>
            <w:vMerge/>
            <w:shd w:val="clear" w:color="auto" w:fill="auto"/>
            <w:vAlign w:val="center"/>
            <w:tcPrChange w:id="5938"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939"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r w:rsidRPr="00AE4694">
              <w:t>, n78</w:t>
            </w:r>
          </w:p>
        </w:tc>
        <w:tc>
          <w:tcPr>
            <w:tcW w:w="652" w:type="pct"/>
            <w:shd w:val="clear" w:color="auto" w:fill="auto"/>
            <w:noWrap/>
            <w:vAlign w:val="center"/>
            <w:tcPrChange w:id="5940"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3435</w:t>
            </w:r>
          </w:p>
        </w:tc>
        <w:tc>
          <w:tcPr>
            <w:tcW w:w="435" w:type="pct"/>
            <w:shd w:val="clear" w:color="auto" w:fill="auto"/>
            <w:noWrap/>
            <w:vAlign w:val="center"/>
            <w:tcPrChange w:id="5941"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942" w:author="MCC" w:date="2019-03-21T10:24:00Z">
              <w:tcPr>
                <w:tcW w:w="400" w:type="pct"/>
                <w:shd w:val="clear" w:color="auto" w:fill="auto"/>
                <w:noWrap/>
                <w:vAlign w:val="center"/>
              </w:tcPr>
            </w:tcPrChange>
          </w:tcPr>
          <w:p w:rsidR="008F27E3" w:rsidRPr="00AE4694" w:rsidRDefault="008F27E3" w:rsidP="00AD21D3">
            <w:pPr>
              <w:pStyle w:val="TAC"/>
            </w:pPr>
            <w:del w:id="5943" w:author="R4-1902155" w:date="2019-03-06T20:20:00Z">
              <w:r w:rsidRPr="00AE4694" w:rsidDel="00A76055">
                <w:delText>25</w:delText>
              </w:r>
            </w:del>
            <w:ins w:id="5944" w:author="R4-1902155" w:date="2019-03-06T20:20:00Z">
              <w:r>
                <w:t>50</w:t>
              </w:r>
            </w:ins>
          </w:p>
        </w:tc>
        <w:tc>
          <w:tcPr>
            <w:tcW w:w="652" w:type="pct"/>
            <w:shd w:val="clear" w:color="auto" w:fill="auto"/>
            <w:noWrap/>
            <w:vAlign w:val="center"/>
            <w:tcPrChange w:id="5945"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3435</w:t>
            </w:r>
          </w:p>
        </w:tc>
        <w:tc>
          <w:tcPr>
            <w:tcW w:w="375" w:type="pct"/>
            <w:shd w:val="clear" w:color="auto" w:fill="auto"/>
            <w:noWrap/>
            <w:vAlign w:val="center"/>
            <w:tcPrChange w:id="5946"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947"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948" w:author="MCC" w:date="2019-03-21T10:24:00Z">
              <w:tcPr>
                <w:tcW w:w="427" w:type="pct"/>
              </w:tcPr>
            </w:tcPrChange>
          </w:tcPr>
          <w:p w:rsidR="008F27E3" w:rsidRPr="00AE4694" w:rsidRDefault="008F27E3" w:rsidP="00AD21D3">
            <w:pPr>
              <w:pStyle w:val="TAC"/>
            </w:pPr>
            <w:r w:rsidRPr="00AE4694">
              <w:t>N/A</w:t>
            </w:r>
          </w:p>
        </w:tc>
      </w:tr>
      <w:tr w:rsidR="008F27E3" w:rsidRPr="00AE4694" w:rsidDel="00D43E10" w:rsidTr="00AD21D3">
        <w:trPr>
          <w:trHeight w:val="113"/>
          <w:jc w:val="center"/>
          <w:del w:id="5949" w:author="MCC" w:date="2019-03-21T10:27:00Z"/>
          <w:trPrChange w:id="5950" w:author="MCC" w:date="2019-03-21T10:24:00Z">
            <w:trPr>
              <w:trHeight w:val="113"/>
              <w:jc w:val="center"/>
            </w:trPr>
          </w:trPrChange>
        </w:trPr>
        <w:tc>
          <w:tcPr>
            <w:tcW w:w="1066" w:type="pct"/>
            <w:vMerge w:val="restart"/>
            <w:shd w:val="clear" w:color="auto" w:fill="auto"/>
            <w:vAlign w:val="center"/>
            <w:tcPrChange w:id="5951" w:author="MCC" w:date="2019-03-21T10:24:00Z">
              <w:tcPr>
                <w:tcW w:w="1095" w:type="pct"/>
                <w:vMerge w:val="restart"/>
                <w:shd w:val="clear" w:color="auto" w:fill="auto"/>
                <w:vAlign w:val="center"/>
              </w:tcPr>
            </w:tcPrChange>
          </w:tcPr>
          <w:p w:rsidR="008F27E3" w:rsidRPr="00AE4694" w:rsidDel="00D43E10" w:rsidRDefault="008F27E3" w:rsidP="00AD21D3">
            <w:pPr>
              <w:pStyle w:val="TAC"/>
              <w:rPr>
                <w:del w:id="5952" w:author="MCC" w:date="2019-03-21T10:27:00Z"/>
                <w:rFonts w:eastAsia="MS Mincho"/>
              </w:rPr>
            </w:pPr>
            <w:del w:id="5953" w:author="MCC" w:date="2019-03-21T10:27:00Z">
              <w:r w:rsidRPr="00AE4694" w:rsidDel="00D43E10">
                <w:delText>DC_3A_n78A</w:delText>
              </w:r>
            </w:del>
          </w:p>
        </w:tc>
        <w:tc>
          <w:tcPr>
            <w:tcW w:w="488" w:type="pct"/>
            <w:shd w:val="clear" w:color="auto" w:fill="auto"/>
            <w:vAlign w:val="center"/>
            <w:tcPrChange w:id="5954" w:author="MCC" w:date="2019-03-21T10:24:00Z">
              <w:tcPr>
                <w:tcW w:w="503" w:type="pct"/>
                <w:shd w:val="clear" w:color="auto" w:fill="auto"/>
                <w:vAlign w:val="center"/>
              </w:tcPr>
            </w:tcPrChange>
          </w:tcPr>
          <w:p w:rsidR="008F27E3" w:rsidRPr="00AE4694" w:rsidDel="00D43E10" w:rsidRDefault="008F27E3" w:rsidP="00AD21D3">
            <w:pPr>
              <w:pStyle w:val="TAC"/>
              <w:rPr>
                <w:del w:id="5955" w:author="MCC" w:date="2019-03-21T10:27:00Z"/>
              </w:rPr>
            </w:pPr>
            <w:del w:id="5956" w:author="MCC" w:date="2019-03-21T10:27:00Z">
              <w:r w:rsidRPr="00AE4694" w:rsidDel="00D43E10">
                <w:rPr>
                  <w:rFonts w:eastAsia="MS Mincho"/>
                </w:rPr>
                <w:delText>3</w:delText>
              </w:r>
            </w:del>
          </w:p>
        </w:tc>
        <w:tc>
          <w:tcPr>
            <w:tcW w:w="652" w:type="pct"/>
            <w:shd w:val="clear" w:color="auto" w:fill="auto"/>
            <w:noWrap/>
            <w:vAlign w:val="center"/>
            <w:tcPrChange w:id="5957" w:author="MCC" w:date="2019-03-21T10:24:00Z">
              <w:tcPr>
                <w:tcW w:w="478" w:type="pct"/>
                <w:shd w:val="clear" w:color="auto" w:fill="auto"/>
                <w:noWrap/>
                <w:vAlign w:val="center"/>
              </w:tcPr>
            </w:tcPrChange>
          </w:tcPr>
          <w:p w:rsidR="008F27E3" w:rsidRPr="00AE4694" w:rsidDel="00D43E10" w:rsidRDefault="008F27E3" w:rsidP="00AD21D3">
            <w:pPr>
              <w:pStyle w:val="TAC"/>
              <w:rPr>
                <w:del w:id="5958" w:author="MCC" w:date="2019-03-21T10:27:00Z"/>
              </w:rPr>
            </w:pPr>
            <w:del w:id="5959" w:author="MCC" w:date="2019-03-21T10:27:00Z">
              <w:r w:rsidRPr="00AE4694" w:rsidDel="00D43E10">
                <w:delText>1712.5</w:delText>
              </w:r>
            </w:del>
          </w:p>
        </w:tc>
        <w:tc>
          <w:tcPr>
            <w:tcW w:w="435" w:type="pct"/>
            <w:shd w:val="clear" w:color="auto" w:fill="auto"/>
            <w:noWrap/>
            <w:vAlign w:val="center"/>
            <w:tcPrChange w:id="5960" w:author="MCC" w:date="2019-03-21T10:24:00Z">
              <w:tcPr>
                <w:tcW w:w="447" w:type="pct"/>
                <w:shd w:val="clear" w:color="auto" w:fill="auto"/>
                <w:noWrap/>
                <w:vAlign w:val="center"/>
              </w:tcPr>
            </w:tcPrChange>
          </w:tcPr>
          <w:p w:rsidR="008F27E3" w:rsidRPr="00AE4694" w:rsidDel="00D43E10" w:rsidRDefault="008F27E3" w:rsidP="00AD21D3">
            <w:pPr>
              <w:pStyle w:val="TAC"/>
              <w:rPr>
                <w:del w:id="5961" w:author="MCC" w:date="2019-03-21T10:27:00Z"/>
              </w:rPr>
            </w:pPr>
            <w:del w:id="5962" w:author="MCC" w:date="2019-03-21T10:27:00Z">
              <w:r w:rsidRPr="00AE4694" w:rsidDel="00D43E10">
                <w:rPr>
                  <w:rFonts w:eastAsia="MS Mincho"/>
                </w:rPr>
                <w:delText>5</w:delText>
              </w:r>
            </w:del>
          </w:p>
        </w:tc>
        <w:tc>
          <w:tcPr>
            <w:tcW w:w="360" w:type="pct"/>
            <w:shd w:val="clear" w:color="auto" w:fill="auto"/>
            <w:noWrap/>
            <w:vAlign w:val="center"/>
            <w:tcPrChange w:id="5963" w:author="MCC" w:date="2019-03-21T10:24:00Z">
              <w:tcPr>
                <w:tcW w:w="400" w:type="pct"/>
                <w:shd w:val="clear" w:color="auto" w:fill="auto"/>
                <w:noWrap/>
                <w:vAlign w:val="center"/>
              </w:tcPr>
            </w:tcPrChange>
          </w:tcPr>
          <w:p w:rsidR="008F27E3" w:rsidRPr="00AE4694" w:rsidDel="00D43E10" w:rsidRDefault="008F27E3" w:rsidP="00AD21D3">
            <w:pPr>
              <w:pStyle w:val="TAC"/>
              <w:rPr>
                <w:del w:id="5964" w:author="MCC" w:date="2019-03-21T10:27:00Z"/>
              </w:rPr>
            </w:pPr>
            <w:del w:id="5965" w:author="MCC" w:date="2019-03-21T10:27:00Z">
              <w:r w:rsidRPr="00AE4694" w:rsidDel="00D43E10">
                <w:delText>25</w:delText>
              </w:r>
            </w:del>
          </w:p>
        </w:tc>
        <w:tc>
          <w:tcPr>
            <w:tcW w:w="652" w:type="pct"/>
            <w:shd w:val="clear" w:color="auto" w:fill="auto"/>
            <w:noWrap/>
            <w:vAlign w:val="center"/>
            <w:tcPrChange w:id="5966" w:author="MCC" w:date="2019-03-21T10:24:00Z">
              <w:tcPr>
                <w:tcW w:w="480" w:type="pct"/>
                <w:shd w:val="clear" w:color="auto" w:fill="auto"/>
                <w:noWrap/>
                <w:vAlign w:val="center"/>
              </w:tcPr>
            </w:tcPrChange>
          </w:tcPr>
          <w:p w:rsidR="008F27E3" w:rsidRPr="00AE4694" w:rsidDel="00D43E10" w:rsidRDefault="008F27E3" w:rsidP="00AD21D3">
            <w:pPr>
              <w:pStyle w:val="TAC"/>
              <w:rPr>
                <w:del w:id="5967" w:author="MCC" w:date="2019-03-21T10:27:00Z"/>
              </w:rPr>
            </w:pPr>
            <w:del w:id="5968" w:author="MCC" w:date="2019-03-21T10:27:00Z">
              <w:r w:rsidRPr="00AE4694" w:rsidDel="00D43E10">
                <w:delText>1807.5</w:delText>
              </w:r>
            </w:del>
          </w:p>
        </w:tc>
        <w:tc>
          <w:tcPr>
            <w:tcW w:w="375" w:type="pct"/>
            <w:shd w:val="clear" w:color="auto" w:fill="auto"/>
            <w:noWrap/>
            <w:vAlign w:val="center"/>
            <w:tcPrChange w:id="5969" w:author="MCC" w:date="2019-03-21T10:24:00Z">
              <w:tcPr>
                <w:tcW w:w="679" w:type="pct"/>
                <w:shd w:val="clear" w:color="auto" w:fill="auto"/>
                <w:noWrap/>
                <w:vAlign w:val="center"/>
              </w:tcPr>
            </w:tcPrChange>
          </w:tcPr>
          <w:p w:rsidR="008F27E3" w:rsidRPr="00AE4694" w:rsidDel="00D43E10" w:rsidRDefault="008F27E3" w:rsidP="00AD21D3">
            <w:pPr>
              <w:pStyle w:val="TAC"/>
              <w:rPr>
                <w:del w:id="5970" w:author="MCC" w:date="2019-03-21T10:27:00Z"/>
              </w:rPr>
            </w:pPr>
            <w:del w:id="5971" w:author="MCC" w:date="2019-03-21T10:27:00Z">
              <w:r w:rsidRPr="00AE4694" w:rsidDel="00D43E10">
                <w:delText>TBD</w:delText>
              </w:r>
              <w:r w:rsidRPr="00AE4694" w:rsidDel="00D43E10">
                <w:rPr>
                  <w:vertAlign w:val="superscript"/>
                </w:rPr>
                <w:delText>5</w:delText>
              </w:r>
            </w:del>
          </w:p>
        </w:tc>
        <w:tc>
          <w:tcPr>
            <w:tcW w:w="477" w:type="pct"/>
            <w:shd w:val="clear" w:color="auto" w:fill="auto"/>
            <w:vAlign w:val="center"/>
            <w:tcPrChange w:id="5972" w:author="MCC" w:date="2019-03-21T10:24:00Z">
              <w:tcPr>
                <w:tcW w:w="490" w:type="pct"/>
                <w:shd w:val="clear" w:color="auto" w:fill="auto"/>
                <w:vAlign w:val="center"/>
              </w:tcPr>
            </w:tcPrChange>
          </w:tcPr>
          <w:p w:rsidR="008F27E3" w:rsidRPr="00AE4694" w:rsidDel="00D43E10" w:rsidRDefault="008F27E3" w:rsidP="00AD21D3">
            <w:pPr>
              <w:pStyle w:val="TAC"/>
              <w:rPr>
                <w:del w:id="5973" w:author="MCC" w:date="2019-03-21T10:27:00Z"/>
              </w:rPr>
            </w:pPr>
            <w:del w:id="5974" w:author="MCC" w:date="2019-03-21T10:27:00Z">
              <w:r w:rsidRPr="00AE4694" w:rsidDel="00D43E10">
                <w:delText>FDD</w:delText>
              </w:r>
            </w:del>
          </w:p>
        </w:tc>
        <w:tc>
          <w:tcPr>
            <w:tcW w:w="494" w:type="pct"/>
            <w:vAlign w:val="center"/>
            <w:tcPrChange w:id="5975" w:author="MCC" w:date="2019-03-21T10:24:00Z">
              <w:tcPr>
                <w:tcW w:w="427" w:type="pct"/>
                <w:vAlign w:val="center"/>
              </w:tcPr>
            </w:tcPrChange>
          </w:tcPr>
          <w:p w:rsidR="008F27E3" w:rsidRPr="00AE4694" w:rsidDel="00D43E10" w:rsidRDefault="008F27E3" w:rsidP="00AD21D3">
            <w:pPr>
              <w:pStyle w:val="TAC"/>
              <w:rPr>
                <w:del w:id="5976" w:author="MCC" w:date="2019-03-21T10:27:00Z"/>
              </w:rPr>
            </w:pPr>
            <w:del w:id="5977" w:author="MCC" w:date="2019-03-21T10:27:00Z">
              <w:r w:rsidRPr="00AE4694" w:rsidDel="00D43E10">
                <w:delText>IMD2</w:delText>
              </w:r>
            </w:del>
          </w:p>
        </w:tc>
      </w:tr>
      <w:tr w:rsidR="008F27E3" w:rsidRPr="00AE4694" w:rsidDel="00D43E10" w:rsidTr="00AD21D3">
        <w:trPr>
          <w:trHeight w:val="113"/>
          <w:jc w:val="center"/>
          <w:del w:id="5978" w:author="MCC" w:date="2019-03-21T10:27:00Z"/>
          <w:trPrChange w:id="5979" w:author="MCC" w:date="2019-03-21T10:24:00Z">
            <w:trPr>
              <w:trHeight w:val="113"/>
              <w:jc w:val="center"/>
            </w:trPr>
          </w:trPrChange>
        </w:trPr>
        <w:tc>
          <w:tcPr>
            <w:tcW w:w="1066" w:type="pct"/>
            <w:vMerge/>
            <w:shd w:val="clear" w:color="auto" w:fill="auto"/>
            <w:vAlign w:val="center"/>
            <w:tcPrChange w:id="5980" w:author="MCC" w:date="2019-03-21T10:24:00Z">
              <w:tcPr>
                <w:tcW w:w="1095" w:type="pct"/>
                <w:vMerge/>
                <w:shd w:val="clear" w:color="auto" w:fill="auto"/>
                <w:vAlign w:val="center"/>
              </w:tcPr>
            </w:tcPrChange>
          </w:tcPr>
          <w:p w:rsidR="008F27E3" w:rsidRPr="00AE4694" w:rsidDel="00D43E10" w:rsidRDefault="008F27E3" w:rsidP="00AD21D3">
            <w:pPr>
              <w:pStyle w:val="TAC"/>
              <w:rPr>
                <w:del w:id="5981" w:author="MCC" w:date="2019-03-21T10:27:00Z"/>
                <w:rFonts w:eastAsia="MS Mincho"/>
              </w:rPr>
            </w:pPr>
          </w:p>
        </w:tc>
        <w:tc>
          <w:tcPr>
            <w:tcW w:w="488" w:type="pct"/>
            <w:shd w:val="clear" w:color="auto" w:fill="auto"/>
            <w:vAlign w:val="center"/>
            <w:tcPrChange w:id="5982" w:author="MCC" w:date="2019-03-21T10:24:00Z">
              <w:tcPr>
                <w:tcW w:w="503" w:type="pct"/>
                <w:shd w:val="clear" w:color="auto" w:fill="auto"/>
                <w:vAlign w:val="center"/>
              </w:tcPr>
            </w:tcPrChange>
          </w:tcPr>
          <w:p w:rsidR="008F27E3" w:rsidRPr="00AE4694" w:rsidDel="00D43E10" w:rsidRDefault="008F27E3" w:rsidP="00AD21D3">
            <w:pPr>
              <w:pStyle w:val="TAC"/>
              <w:rPr>
                <w:del w:id="5983" w:author="MCC" w:date="2019-03-21T10:27:00Z"/>
              </w:rPr>
            </w:pPr>
            <w:del w:id="5984" w:author="MCC" w:date="2019-03-21T10:27:00Z">
              <w:r w:rsidRPr="00AE4694" w:rsidDel="00D43E10">
                <w:rPr>
                  <w:rFonts w:eastAsia="MS Mincho"/>
                </w:rPr>
                <w:delText>n78</w:delText>
              </w:r>
            </w:del>
          </w:p>
        </w:tc>
        <w:tc>
          <w:tcPr>
            <w:tcW w:w="652" w:type="pct"/>
            <w:shd w:val="clear" w:color="auto" w:fill="auto"/>
            <w:noWrap/>
            <w:vAlign w:val="center"/>
            <w:tcPrChange w:id="5985" w:author="MCC" w:date="2019-03-21T10:24:00Z">
              <w:tcPr>
                <w:tcW w:w="478" w:type="pct"/>
                <w:shd w:val="clear" w:color="auto" w:fill="auto"/>
                <w:noWrap/>
                <w:vAlign w:val="center"/>
              </w:tcPr>
            </w:tcPrChange>
          </w:tcPr>
          <w:p w:rsidR="008F27E3" w:rsidRPr="00AE4694" w:rsidDel="00D43E10" w:rsidRDefault="008F27E3" w:rsidP="00AD21D3">
            <w:pPr>
              <w:pStyle w:val="TAC"/>
              <w:rPr>
                <w:del w:id="5986" w:author="MCC" w:date="2019-03-21T10:27:00Z"/>
              </w:rPr>
            </w:pPr>
            <w:del w:id="5987" w:author="MCC" w:date="2019-03-21T10:27:00Z">
              <w:r w:rsidRPr="00AE4694" w:rsidDel="00D43E10">
                <w:delText>3515</w:delText>
              </w:r>
            </w:del>
          </w:p>
        </w:tc>
        <w:tc>
          <w:tcPr>
            <w:tcW w:w="435" w:type="pct"/>
            <w:shd w:val="clear" w:color="auto" w:fill="auto"/>
            <w:noWrap/>
            <w:vAlign w:val="center"/>
            <w:tcPrChange w:id="5988" w:author="MCC" w:date="2019-03-21T10:24:00Z">
              <w:tcPr>
                <w:tcW w:w="447" w:type="pct"/>
                <w:shd w:val="clear" w:color="auto" w:fill="auto"/>
                <w:noWrap/>
                <w:vAlign w:val="center"/>
              </w:tcPr>
            </w:tcPrChange>
          </w:tcPr>
          <w:p w:rsidR="008F27E3" w:rsidRPr="00AE4694" w:rsidDel="00D43E10" w:rsidRDefault="008F27E3" w:rsidP="00AD21D3">
            <w:pPr>
              <w:pStyle w:val="TAC"/>
              <w:rPr>
                <w:del w:id="5989" w:author="MCC" w:date="2019-03-21T10:27:00Z"/>
              </w:rPr>
            </w:pPr>
            <w:del w:id="5990" w:author="MCC" w:date="2019-03-21T10:27:00Z">
              <w:r w:rsidRPr="00AE4694" w:rsidDel="00D43E10">
                <w:rPr>
                  <w:rFonts w:eastAsia="MS Mincho"/>
                </w:rPr>
                <w:delText>10</w:delText>
              </w:r>
            </w:del>
          </w:p>
        </w:tc>
        <w:tc>
          <w:tcPr>
            <w:tcW w:w="360" w:type="pct"/>
            <w:shd w:val="clear" w:color="auto" w:fill="auto"/>
            <w:noWrap/>
            <w:vAlign w:val="center"/>
            <w:tcPrChange w:id="5991" w:author="MCC" w:date="2019-03-21T10:24:00Z">
              <w:tcPr>
                <w:tcW w:w="400" w:type="pct"/>
                <w:shd w:val="clear" w:color="auto" w:fill="auto"/>
                <w:noWrap/>
                <w:vAlign w:val="center"/>
              </w:tcPr>
            </w:tcPrChange>
          </w:tcPr>
          <w:p w:rsidR="008F27E3" w:rsidRPr="00AE4694" w:rsidDel="00D43E10" w:rsidRDefault="008F27E3" w:rsidP="00AD21D3">
            <w:pPr>
              <w:pStyle w:val="TAC"/>
              <w:rPr>
                <w:del w:id="5992" w:author="MCC" w:date="2019-03-21T10:27:00Z"/>
              </w:rPr>
            </w:pPr>
            <w:del w:id="5993" w:author="MCC" w:date="2019-03-21T10:27:00Z">
              <w:r w:rsidRPr="00AE4694" w:rsidDel="00D43E10">
                <w:delText>50</w:delText>
              </w:r>
            </w:del>
          </w:p>
        </w:tc>
        <w:tc>
          <w:tcPr>
            <w:tcW w:w="652" w:type="pct"/>
            <w:shd w:val="clear" w:color="auto" w:fill="auto"/>
            <w:noWrap/>
            <w:vAlign w:val="center"/>
            <w:tcPrChange w:id="5994" w:author="MCC" w:date="2019-03-21T10:24:00Z">
              <w:tcPr>
                <w:tcW w:w="480" w:type="pct"/>
                <w:shd w:val="clear" w:color="auto" w:fill="auto"/>
                <w:noWrap/>
                <w:vAlign w:val="center"/>
              </w:tcPr>
            </w:tcPrChange>
          </w:tcPr>
          <w:p w:rsidR="008F27E3" w:rsidRPr="00AE4694" w:rsidDel="00D43E10" w:rsidRDefault="008F27E3" w:rsidP="00AD21D3">
            <w:pPr>
              <w:pStyle w:val="TAC"/>
              <w:rPr>
                <w:del w:id="5995" w:author="MCC" w:date="2019-03-21T10:27:00Z"/>
              </w:rPr>
            </w:pPr>
            <w:del w:id="5996" w:author="MCC" w:date="2019-03-21T10:27:00Z">
              <w:r w:rsidRPr="00AE4694" w:rsidDel="00D43E10">
                <w:delText>3515</w:delText>
              </w:r>
            </w:del>
          </w:p>
        </w:tc>
        <w:tc>
          <w:tcPr>
            <w:tcW w:w="375" w:type="pct"/>
            <w:shd w:val="clear" w:color="auto" w:fill="auto"/>
            <w:noWrap/>
            <w:vAlign w:val="center"/>
            <w:tcPrChange w:id="5997" w:author="MCC" w:date="2019-03-21T10:24:00Z">
              <w:tcPr>
                <w:tcW w:w="679" w:type="pct"/>
                <w:shd w:val="clear" w:color="auto" w:fill="auto"/>
                <w:noWrap/>
                <w:vAlign w:val="center"/>
              </w:tcPr>
            </w:tcPrChange>
          </w:tcPr>
          <w:p w:rsidR="008F27E3" w:rsidRPr="00AE4694" w:rsidDel="00D43E10" w:rsidRDefault="008F27E3" w:rsidP="00AD21D3">
            <w:pPr>
              <w:pStyle w:val="TAC"/>
              <w:rPr>
                <w:del w:id="5998" w:author="MCC" w:date="2019-03-21T10:27:00Z"/>
              </w:rPr>
            </w:pPr>
            <w:del w:id="5999" w:author="MCC" w:date="2019-03-21T10:27:00Z">
              <w:r w:rsidRPr="00AE4694" w:rsidDel="00D43E10">
                <w:delText>N/A</w:delText>
              </w:r>
            </w:del>
          </w:p>
        </w:tc>
        <w:tc>
          <w:tcPr>
            <w:tcW w:w="477" w:type="pct"/>
            <w:shd w:val="clear" w:color="auto" w:fill="auto"/>
            <w:vAlign w:val="center"/>
            <w:tcPrChange w:id="6000" w:author="MCC" w:date="2019-03-21T10:24:00Z">
              <w:tcPr>
                <w:tcW w:w="490" w:type="pct"/>
                <w:shd w:val="clear" w:color="auto" w:fill="auto"/>
                <w:vAlign w:val="center"/>
              </w:tcPr>
            </w:tcPrChange>
          </w:tcPr>
          <w:p w:rsidR="008F27E3" w:rsidRPr="00AE4694" w:rsidDel="00D43E10" w:rsidRDefault="008F27E3" w:rsidP="00AD21D3">
            <w:pPr>
              <w:pStyle w:val="TAC"/>
              <w:rPr>
                <w:del w:id="6001" w:author="MCC" w:date="2019-03-21T10:27:00Z"/>
              </w:rPr>
            </w:pPr>
            <w:del w:id="6002" w:author="MCC" w:date="2019-03-21T10:27:00Z">
              <w:r w:rsidRPr="00AE4694" w:rsidDel="00D43E10">
                <w:delText>TDD</w:delText>
              </w:r>
            </w:del>
          </w:p>
        </w:tc>
        <w:tc>
          <w:tcPr>
            <w:tcW w:w="494" w:type="pct"/>
            <w:vAlign w:val="center"/>
            <w:tcPrChange w:id="6003" w:author="MCC" w:date="2019-03-21T10:24:00Z">
              <w:tcPr>
                <w:tcW w:w="427" w:type="pct"/>
                <w:vAlign w:val="center"/>
              </w:tcPr>
            </w:tcPrChange>
          </w:tcPr>
          <w:p w:rsidR="008F27E3" w:rsidRPr="00AE4694" w:rsidDel="00D43E10" w:rsidRDefault="008F27E3" w:rsidP="00AD21D3">
            <w:pPr>
              <w:pStyle w:val="TAC"/>
              <w:rPr>
                <w:del w:id="6004" w:author="MCC" w:date="2019-03-21T10:27:00Z"/>
              </w:rPr>
            </w:pPr>
            <w:del w:id="6005" w:author="MCC" w:date="2019-03-21T10:27:00Z">
              <w:r w:rsidRPr="00AE4694" w:rsidDel="00D43E10">
                <w:delText>N/A</w:delText>
              </w:r>
            </w:del>
          </w:p>
        </w:tc>
      </w:tr>
      <w:tr w:rsidR="008F27E3" w:rsidRPr="00AE4694" w:rsidDel="00D43E10" w:rsidTr="00AD21D3">
        <w:trPr>
          <w:trHeight w:val="113"/>
          <w:jc w:val="center"/>
          <w:del w:id="6006" w:author="MCC" w:date="2019-03-21T10:27:00Z"/>
          <w:trPrChange w:id="6007" w:author="MCC" w:date="2019-03-21T10:24:00Z">
            <w:trPr>
              <w:trHeight w:val="113"/>
              <w:jc w:val="center"/>
            </w:trPr>
          </w:trPrChange>
        </w:trPr>
        <w:tc>
          <w:tcPr>
            <w:tcW w:w="1066" w:type="pct"/>
            <w:vMerge/>
            <w:shd w:val="clear" w:color="auto" w:fill="auto"/>
            <w:vAlign w:val="center"/>
            <w:tcPrChange w:id="6008" w:author="MCC" w:date="2019-03-21T10:24:00Z">
              <w:tcPr>
                <w:tcW w:w="1095" w:type="pct"/>
                <w:vMerge/>
                <w:shd w:val="clear" w:color="auto" w:fill="auto"/>
                <w:vAlign w:val="center"/>
              </w:tcPr>
            </w:tcPrChange>
          </w:tcPr>
          <w:p w:rsidR="008F27E3" w:rsidRPr="00AE4694" w:rsidDel="00D43E10" w:rsidRDefault="008F27E3" w:rsidP="00AD21D3">
            <w:pPr>
              <w:pStyle w:val="TAC"/>
              <w:rPr>
                <w:del w:id="6009" w:author="MCC" w:date="2019-03-21T10:27:00Z"/>
                <w:rFonts w:eastAsia="MS Mincho"/>
              </w:rPr>
            </w:pPr>
          </w:p>
        </w:tc>
        <w:tc>
          <w:tcPr>
            <w:tcW w:w="488" w:type="pct"/>
            <w:shd w:val="clear" w:color="auto" w:fill="auto"/>
            <w:vAlign w:val="center"/>
            <w:tcPrChange w:id="6010" w:author="MCC" w:date="2019-03-21T10:24:00Z">
              <w:tcPr>
                <w:tcW w:w="503" w:type="pct"/>
                <w:shd w:val="clear" w:color="auto" w:fill="auto"/>
                <w:vAlign w:val="center"/>
              </w:tcPr>
            </w:tcPrChange>
          </w:tcPr>
          <w:p w:rsidR="008F27E3" w:rsidRPr="00AE4694" w:rsidDel="00D43E10" w:rsidRDefault="008F27E3" w:rsidP="00AD21D3">
            <w:pPr>
              <w:pStyle w:val="TAC"/>
              <w:rPr>
                <w:del w:id="6011" w:author="MCC" w:date="2019-03-21T10:27:00Z"/>
              </w:rPr>
            </w:pPr>
            <w:del w:id="6012" w:author="MCC" w:date="2019-03-21T10:27:00Z">
              <w:r w:rsidRPr="00AE4694" w:rsidDel="00D43E10">
                <w:rPr>
                  <w:rFonts w:eastAsia="MS Mincho"/>
                </w:rPr>
                <w:delText>3</w:delText>
              </w:r>
            </w:del>
          </w:p>
        </w:tc>
        <w:tc>
          <w:tcPr>
            <w:tcW w:w="652" w:type="pct"/>
            <w:shd w:val="clear" w:color="auto" w:fill="auto"/>
            <w:noWrap/>
            <w:vAlign w:val="center"/>
            <w:tcPrChange w:id="6013" w:author="MCC" w:date="2019-03-21T10:24:00Z">
              <w:tcPr>
                <w:tcW w:w="478" w:type="pct"/>
                <w:shd w:val="clear" w:color="auto" w:fill="auto"/>
                <w:noWrap/>
                <w:vAlign w:val="center"/>
              </w:tcPr>
            </w:tcPrChange>
          </w:tcPr>
          <w:p w:rsidR="008F27E3" w:rsidRPr="00AE4694" w:rsidDel="00D43E10" w:rsidRDefault="008F27E3" w:rsidP="00AD21D3">
            <w:pPr>
              <w:pStyle w:val="TAC"/>
              <w:rPr>
                <w:del w:id="6014" w:author="MCC" w:date="2019-03-21T10:27:00Z"/>
              </w:rPr>
            </w:pPr>
            <w:del w:id="6015" w:author="MCC" w:date="2019-03-21T10:27:00Z">
              <w:r w:rsidRPr="00AE4694" w:rsidDel="00D43E10">
                <w:delText>1762.5</w:delText>
              </w:r>
            </w:del>
          </w:p>
        </w:tc>
        <w:tc>
          <w:tcPr>
            <w:tcW w:w="435" w:type="pct"/>
            <w:shd w:val="clear" w:color="auto" w:fill="auto"/>
            <w:noWrap/>
            <w:vAlign w:val="center"/>
            <w:tcPrChange w:id="6016" w:author="MCC" w:date="2019-03-21T10:24:00Z">
              <w:tcPr>
                <w:tcW w:w="447" w:type="pct"/>
                <w:shd w:val="clear" w:color="auto" w:fill="auto"/>
                <w:noWrap/>
                <w:vAlign w:val="center"/>
              </w:tcPr>
            </w:tcPrChange>
          </w:tcPr>
          <w:p w:rsidR="008F27E3" w:rsidRPr="00AE4694" w:rsidDel="00D43E10" w:rsidRDefault="008F27E3" w:rsidP="00AD21D3">
            <w:pPr>
              <w:pStyle w:val="TAC"/>
              <w:rPr>
                <w:del w:id="6017" w:author="MCC" w:date="2019-03-21T10:27:00Z"/>
              </w:rPr>
            </w:pPr>
            <w:del w:id="6018" w:author="MCC" w:date="2019-03-21T10:27:00Z">
              <w:r w:rsidRPr="00AE4694" w:rsidDel="00D43E10">
                <w:rPr>
                  <w:rFonts w:eastAsia="MS Mincho"/>
                </w:rPr>
                <w:delText>5</w:delText>
              </w:r>
            </w:del>
          </w:p>
        </w:tc>
        <w:tc>
          <w:tcPr>
            <w:tcW w:w="360" w:type="pct"/>
            <w:shd w:val="clear" w:color="auto" w:fill="auto"/>
            <w:noWrap/>
            <w:vAlign w:val="center"/>
            <w:tcPrChange w:id="6019" w:author="MCC" w:date="2019-03-21T10:24:00Z">
              <w:tcPr>
                <w:tcW w:w="400" w:type="pct"/>
                <w:shd w:val="clear" w:color="auto" w:fill="auto"/>
                <w:noWrap/>
                <w:vAlign w:val="center"/>
              </w:tcPr>
            </w:tcPrChange>
          </w:tcPr>
          <w:p w:rsidR="008F27E3" w:rsidRPr="00AE4694" w:rsidDel="00D43E10" w:rsidRDefault="008F27E3" w:rsidP="00AD21D3">
            <w:pPr>
              <w:pStyle w:val="TAC"/>
              <w:rPr>
                <w:del w:id="6020" w:author="MCC" w:date="2019-03-21T10:27:00Z"/>
              </w:rPr>
            </w:pPr>
            <w:del w:id="6021" w:author="MCC" w:date="2019-03-21T10:27:00Z">
              <w:r w:rsidRPr="00AE4694" w:rsidDel="00D43E10">
                <w:delText>25</w:delText>
              </w:r>
            </w:del>
          </w:p>
        </w:tc>
        <w:tc>
          <w:tcPr>
            <w:tcW w:w="652" w:type="pct"/>
            <w:shd w:val="clear" w:color="auto" w:fill="auto"/>
            <w:noWrap/>
            <w:vAlign w:val="center"/>
            <w:tcPrChange w:id="6022" w:author="MCC" w:date="2019-03-21T10:24:00Z">
              <w:tcPr>
                <w:tcW w:w="480" w:type="pct"/>
                <w:shd w:val="clear" w:color="auto" w:fill="auto"/>
                <w:noWrap/>
                <w:vAlign w:val="center"/>
              </w:tcPr>
            </w:tcPrChange>
          </w:tcPr>
          <w:p w:rsidR="008F27E3" w:rsidRPr="00AE4694" w:rsidDel="00D43E10" w:rsidRDefault="008F27E3" w:rsidP="00AD21D3">
            <w:pPr>
              <w:pStyle w:val="TAC"/>
              <w:rPr>
                <w:del w:id="6023" w:author="MCC" w:date="2019-03-21T10:27:00Z"/>
              </w:rPr>
            </w:pPr>
            <w:del w:id="6024" w:author="MCC" w:date="2019-03-21T10:27:00Z">
              <w:r w:rsidRPr="00AE4694" w:rsidDel="00D43E10">
                <w:delText>1857.5</w:delText>
              </w:r>
            </w:del>
          </w:p>
        </w:tc>
        <w:tc>
          <w:tcPr>
            <w:tcW w:w="375" w:type="pct"/>
            <w:shd w:val="clear" w:color="auto" w:fill="auto"/>
            <w:noWrap/>
            <w:vAlign w:val="center"/>
            <w:tcPrChange w:id="6025" w:author="MCC" w:date="2019-03-21T10:24:00Z">
              <w:tcPr>
                <w:tcW w:w="679" w:type="pct"/>
                <w:shd w:val="clear" w:color="auto" w:fill="auto"/>
                <w:noWrap/>
                <w:vAlign w:val="center"/>
              </w:tcPr>
            </w:tcPrChange>
          </w:tcPr>
          <w:p w:rsidR="008F27E3" w:rsidRPr="00AE4694" w:rsidDel="00D43E10" w:rsidRDefault="008F27E3" w:rsidP="00AD21D3">
            <w:pPr>
              <w:pStyle w:val="TAC"/>
              <w:rPr>
                <w:del w:id="6026" w:author="MCC" w:date="2019-03-21T10:27:00Z"/>
              </w:rPr>
            </w:pPr>
            <w:del w:id="6027" w:author="MCC" w:date="2019-03-21T10:27:00Z">
              <w:r w:rsidRPr="00AE4694" w:rsidDel="00D43E10">
                <w:delText>N/A</w:delText>
              </w:r>
            </w:del>
          </w:p>
        </w:tc>
        <w:tc>
          <w:tcPr>
            <w:tcW w:w="477" w:type="pct"/>
            <w:shd w:val="clear" w:color="auto" w:fill="auto"/>
            <w:vAlign w:val="center"/>
            <w:tcPrChange w:id="6028" w:author="MCC" w:date="2019-03-21T10:24:00Z">
              <w:tcPr>
                <w:tcW w:w="490" w:type="pct"/>
                <w:shd w:val="clear" w:color="auto" w:fill="auto"/>
                <w:vAlign w:val="center"/>
              </w:tcPr>
            </w:tcPrChange>
          </w:tcPr>
          <w:p w:rsidR="008F27E3" w:rsidRPr="00AE4694" w:rsidDel="00D43E10" w:rsidRDefault="008F27E3" w:rsidP="00AD21D3">
            <w:pPr>
              <w:pStyle w:val="TAC"/>
              <w:rPr>
                <w:del w:id="6029" w:author="MCC" w:date="2019-03-21T10:27:00Z"/>
              </w:rPr>
            </w:pPr>
            <w:del w:id="6030" w:author="MCC" w:date="2019-03-21T10:27:00Z">
              <w:r w:rsidRPr="00AE4694" w:rsidDel="00D43E10">
                <w:delText>FDD</w:delText>
              </w:r>
            </w:del>
          </w:p>
        </w:tc>
        <w:tc>
          <w:tcPr>
            <w:tcW w:w="494" w:type="pct"/>
            <w:vAlign w:val="center"/>
            <w:tcPrChange w:id="6031" w:author="MCC" w:date="2019-03-21T10:24:00Z">
              <w:tcPr>
                <w:tcW w:w="427" w:type="pct"/>
                <w:vAlign w:val="center"/>
              </w:tcPr>
            </w:tcPrChange>
          </w:tcPr>
          <w:p w:rsidR="008F27E3" w:rsidRPr="00AE4694" w:rsidDel="00D43E10" w:rsidRDefault="008F27E3" w:rsidP="00AD21D3">
            <w:pPr>
              <w:pStyle w:val="TAC"/>
              <w:rPr>
                <w:del w:id="6032" w:author="MCC" w:date="2019-03-21T10:27:00Z"/>
              </w:rPr>
            </w:pPr>
            <w:del w:id="6033" w:author="MCC" w:date="2019-03-21T10:27:00Z">
              <w:r w:rsidRPr="00AE4694" w:rsidDel="00D43E10">
                <w:delText>N/A</w:delText>
              </w:r>
            </w:del>
          </w:p>
        </w:tc>
      </w:tr>
      <w:tr w:rsidR="008F27E3" w:rsidRPr="00AE4694" w:rsidDel="00D43E10" w:rsidTr="00AD21D3">
        <w:trPr>
          <w:trHeight w:val="113"/>
          <w:jc w:val="center"/>
          <w:del w:id="6034" w:author="MCC" w:date="2019-03-21T10:27:00Z"/>
          <w:trPrChange w:id="6035" w:author="MCC" w:date="2019-03-21T10:24:00Z">
            <w:trPr>
              <w:trHeight w:val="113"/>
              <w:jc w:val="center"/>
            </w:trPr>
          </w:trPrChange>
        </w:trPr>
        <w:tc>
          <w:tcPr>
            <w:tcW w:w="1066" w:type="pct"/>
            <w:vMerge/>
            <w:shd w:val="clear" w:color="auto" w:fill="auto"/>
            <w:vAlign w:val="center"/>
            <w:tcPrChange w:id="6036" w:author="MCC" w:date="2019-03-21T10:24:00Z">
              <w:tcPr>
                <w:tcW w:w="1095" w:type="pct"/>
                <w:vMerge/>
                <w:shd w:val="clear" w:color="auto" w:fill="auto"/>
                <w:vAlign w:val="center"/>
              </w:tcPr>
            </w:tcPrChange>
          </w:tcPr>
          <w:p w:rsidR="008F27E3" w:rsidRPr="00AE4694" w:rsidDel="00D43E10" w:rsidRDefault="008F27E3" w:rsidP="00AD21D3">
            <w:pPr>
              <w:pStyle w:val="TAC"/>
              <w:rPr>
                <w:del w:id="6037" w:author="MCC" w:date="2019-03-21T10:27:00Z"/>
                <w:rFonts w:eastAsia="MS Mincho"/>
              </w:rPr>
            </w:pPr>
          </w:p>
        </w:tc>
        <w:tc>
          <w:tcPr>
            <w:tcW w:w="488" w:type="pct"/>
            <w:shd w:val="clear" w:color="auto" w:fill="auto"/>
            <w:vAlign w:val="center"/>
            <w:tcPrChange w:id="6038" w:author="MCC" w:date="2019-03-21T10:24:00Z">
              <w:tcPr>
                <w:tcW w:w="503" w:type="pct"/>
                <w:shd w:val="clear" w:color="auto" w:fill="auto"/>
                <w:vAlign w:val="center"/>
              </w:tcPr>
            </w:tcPrChange>
          </w:tcPr>
          <w:p w:rsidR="008F27E3" w:rsidRPr="00AE4694" w:rsidDel="00D43E10" w:rsidRDefault="008F27E3" w:rsidP="00AD21D3">
            <w:pPr>
              <w:pStyle w:val="TAC"/>
              <w:rPr>
                <w:del w:id="6039" w:author="MCC" w:date="2019-03-21T10:27:00Z"/>
              </w:rPr>
            </w:pPr>
            <w:del w:id="6040" w:author="MCC" w:date="2019-03-21T10:27:00Z">
              <w:r w:rsidRPr="00AE4694" w:rsidDel="00D43E10">
                <w:rPr>
                  <w:rFonts w:eastAsia="MS Mincho"/>
                </w:rPr>
                <w:delText>n78</w:delText>
              </w:r>
            </w:del>
          </w:p>
        </w:tc>
        <w:tc>
          <w:tcPr>
            <w:tcW w:w="652" w:type="pct"/>
            <w:shd w:val="clear" w:color="auto" w:fill="auto"/>
            <w:noWrap/>
            <w:vAlign w:val="center"/>
            <w:tcPrChange w:id="6041" w:author="MCC" w:date="2019-03-21T10:24:00Z">
              <w:tcPr>
                <w:tcW w:w="478" w:type="pct"/>
                <w:shd w:val="clear" w:color="auto" w:fill="auto"/>
                <w:noWrap/>
                <w:vAlign w:val="center"/>
              </w:tcPr>
            </w:tcPrChange>
          </w:tcPr>
          <w:p w:rsidR="008F27E3" w:rsidRPr="00AE4694" w:rsidDel="00D43E10" w:rsidRDefault="008F27E3" w:rsidP="00AD21D3">
            <w:pPr>
              <w:pStyle w:val="TAC"/>
              <w:rPr>
                <w:del w:id="6042" w:author="MCC" w:date="2019-03-21T10:27:00Z"/>
              </w:rPr>
            </w:pPr>
            <w:del w:id="6043" w:author="MCC" w:date="2019-03-21T10:27:00Z">
              <w:r w:rsidRPr="00AE4694" w:rsidDel="00D43E10">
                <w:delText>3465</w:delText>
              </w:r>
            </w:del>
          </w:p>
        </w:tc>
        <w:tc>
          <w:tcPr>
            <w:tcW w:w="435" w:type="pct"/>
            <w:shd w:val="clear" w:color="auto" w:fill="auto"/>
            <w:noWrap/>
            <w:vAlign w:val="center"/>
            <w:tcPrChange w:id="6044" w:author="MCC" w:date="2019-03-21T10:24:00Z">
              <w:tcPr>
                <w:tcW w:w="447" w:type="pct"/>
                <w:shd w:val="clear" w:color="auto" w:fill="auto"/>
                <w:noWrap/>
                <w:vAlign w:val="center"/>
              </w:tcPr>
            </w:tcPrChange>
          </w:tcPr>
          <w:p w:rsidR="008F27E3" w:rsidRPr="00AE4694" w:rsidDel="00D43E10" w:rsidRDefault="008F27E3" w:rsidP="00AD21D3">
            <w:pPr>
              <w:pStyle w:val="TAC"/>
              <w:rPr>
                <w:del w:id="6045" w:author="MCC" w:date="2019-03-21T10:27:00Z"/>
              </w:rPr>
            </w:pPr>
            <w:del w:id="6046" w:author="MCC" w:date="2019-03-21T10:27:00Z">
              <w:r w:rsidRPr="00AE4694" w:rsidDel="00D43E10">
                <w:rPr>
                  <w:rFonts w:eastAsia="MS Mincho"/>
                </w:rPr>
                <w:delText>10</w:delText>
              </w:r>
            </w:del>
          </w:p>
        </w:tc>
        <w:tc>
          <w:tcPr>
            <w:tcW w:w="360" w:type="pct"/>
            <w:shd w:val="clear" w:color="auto" w:fill="auto"/>
            <w:noWrap/>
            <w:vAlign w:val="center"/>
            <w:tcPrChange w:id="6047" w:author="MCC" w:date="2019-03-21T10:24:00Z">
              <w:tcPr>
                <w:tcW w:w="400" w:type="pct"/>
                <w:shd w:val="clear" w:color="auto" w:fill="auto"/>
                <w:noWrap/>
                <w:vAlign w:val="center"/>
              </w:tcPr>
            </w:tcPrChange>
          </w:tcPr>
          <w:p w:rsidR="008F27E3" w:rsidRPr="00AE4694" w:rsidDel="00D43E10" w:rsidRDefault="008F27E3" w:rsidP="00AD21D3">
            <w:pPr>
              <w:pStyle w:val="TAC"/>
              <w:rPr>
                <w:del w:id="6048" w:author="MCC" w:date="2019-03-21T10:27:00Z"/>
              </w:rPr>
            </w:pPr>
            <w:del w:id="6049" w:author="MCC" w:date="2019-03-21T10:27:00Z">
              <w:r w:rsidRPr="00AE4694" w:rsidDel="00D43E10">
                <w:delText>50</w:delText>
              </w:r>
            </w:del>
          </w:p>
        </w:tc>
        <w:tc>
          <w:tcPr>
            <w:tcW w:w="652" w:type="pct"/>
            <w:shd w:val="clear" w:color="auto" w:fill="auto"/>
            <w:noWrap/>
            <w:vAlign w:val="center"/>
            <w:tcPrChange w:id="6050" w:author="MCC" w:date="2019-03-21T10:24:00Z">
              <w:tcPr>
                <w:tcW w:w="480" w:type="pct"/>
                <w:shd w:val="clear" w:color="auto" w:fill="auto"/>
                <w:noWrap/>
                <w:vAlign w:val="center"/>
              </w:tcPr>
            </w:tcPrChange>
          </w:tcPr>
          <w:p w:rsidR="008F27E3" w:rsidRPr="00AE4694" w:rsidDel="00D43E10" w:rsidRDefault="008F27E3" w:rsidP="00AD21D3">
            <w:pPr>
              <w:pStyle w:val="TAC"/>
              <w:rPr>
                <w:del w:id="6051" w:author="MCC" w:date="2019-03-21T10:27:00Z"/>
              </w:rPr>
            </w:pPr>
            <w:del w:id="6052" w:author="MCC" w:date="2019-03-21T10:27:00Z">
              <w:r w:rsidRPr="00AE4694" w:rsidDel="00D43E10">
                <w:delText>3465</w:delText>
              </w:r>
            </w:del>
          </w:p>
        </w:tc>
        <w:tc>
          <w:tcPr>
            <w:tcW w:w="375" w:type="pct"/>
            <w:shd w:val="clear" w:color="auto" w:fill="auto"/>
            <w:noWrap/>
            <w:vAlign w:val="center"/>
            <w:tcPrChange w:id="6053" w:author="MCC" w:date="2019-03-21T10:24:00Z">
              <w:tcPr>
                <w:tcW w:w="679" w:type="pct"/>
                <w:shd w:val="clear" w:color="auto" w:fill="auto"/>
                <w:noWrap/>
                <w:vAlign w:val="center"/>
              </w:tcPr>
            </w:tcPrChange>
          </w:tcPr>
          <w:p w:rsidR="008F27E3" w:rsidRPr="00AE4694" w:rsidDel="00D43E10" w:rsidRDefault="008F27E3" w:rsidP="00AD21D3">
            <w:pPr>
              <w:pStyle w:val="TAC"/>
              <w:rPr>
                <w:del w:id="6054" w:author="MCC" w:date="2019-03-21T10:27:00Z"/>
              </w:rPr>
            </w:pPr>
            <w:del w:id="6055" w:author="MCC" w:date="2019-03-21T10:27:00Z">
              <w:r w:rsidRPr="00AE4694" w:rsidDel="00D43E10">
                <w:delText>N/A</w:delText>
              </w:r>
            </w:del>
          </w:p>
        </w:tc>
        <w:tc>
          <w:tcPr>
            <w:tcW w:w="477" w:type="pct"/>
            <w:shd w:val="clear" w:color="auto" w:fill="auto"/>
            <w:vAlign w:val="center"/>
            <w:tcPrChange w:id="6056" w:author="MCC" w:date="2019-03-21T10:24:00Z">
              <w:tcPr>
                <w:tcW w:w="490" w:type="pct"/>
                <w:shd w:val="clear" w:color="auto" w:fill="auto"/>
                <w:vAlign w:val="center"/>
              </w:tcPr>
            </w:tcPrChange>
          </w:tcPr>
          <w:p w:rsidR="008F27E3" w:rsidRPr="00AE4694" w:rsidDel="00D43E10" w:rsidRDefault="008F27E3" w:rsidP="00AD21D3">
            <w:pPr>
              <w:pStyle w:val="TAC"/>
              <w:rPr>
                <w:del w:id="6057" w:author="MCC" w:date="2019-03-21T10:27:00Z"/>
              </w:rPr>
            </w:pPr>
            <w:del w:id="6058" w:author="MCC" w:date="2019-03-21T10:27:00Z">
              <w:r w:rsidRPr="00AE4694" w:rsidDel="00D43E10">
                <w:delText>TDD</w:delText>
              </w:r>
            </w:del>
          </w:p>
        </w:tc>
        <w:tc>
          <w:tcPr>
            <w:tcW w:w="494" w:type="pct"/>
            <w:vAlign w:val="center"/>
            <w:tcPrChange w:id="6059" w:author="MCC" w:date="2019-03-21T10:24:00Z">
              <w:tcPr>
                <w:tcW w:w="427" w:type="pct"/>
                <w:vAlign w:val="center"/>
              </w:tcPr>
            </w:tcPrChange>
          </w:tcPr>
          <w:p w:rsidR="008F27E3" w:rsidRPr="00AE4694" w:rsidDel="00D43E10" w:rsidRDefault="008F27E3" w:rsidP="00AD21D3">
            <w:pPr>
              <w:pStyle w:val="TAC"/>
              <w:rPr>
                <w:del w:id="6060" w:author="MCC" w:date="2019-03-21T10:27:00Z"/>
              </w:rPr>
            </w:pPr>
            <w:del w:id="6061" w:author="MCC" w:date="2019-03-21T10:27:00Z">
              <w:r w:rsidRPr="00AE4694" w:rsidDel="00D43E10">
                <w:delText>N/A</w:delText>
              </w:r>
            </w:del>
          </w:p>
        </w:tc>
      </w:tr>
      <w:tr w:rsidR="008F27E3" w:rsidRPr="00AE4694" w:rsidDel="00D43E10" w:rsidTr="00AD21D3">
        <w:trPr>
          <w:trHeight w:val="113"/>
          <w:jc w:val="center"/>
          <w:del w:id="6062" w:author="MCC" w:date="2019-03-21T10:27:00Z"/>
        </w:trPr>
        <w:tc>
          <w:tcPr>
            <w:tcW w:w="1066" w:type="pct"/>
            <w:vMerge w:val="restart"/>
            <w:shd w:val="clear" w:color="auto" w:fill="auto"/>
            <w:vAlign w:val="center"/>
          </w:tcPr>
          <w:p w:rsidR="008F27E3" w:rsidRPr="00AE4694" w:rsidDel="00D43E10" w:rsidRDefault="008F27E3" w:rsidP="00AD21D3">
            <w:pPr>
              <w:pStyle w:val="TAC"/>
              <w:rPr>
                <w:del w:id="6063" w:author="MCC" w:date="2019-03-21T10:27:00Z"/>
                <w:rFonts w:eastAsia="MS Mincho"/>
              </w:rPr>
            </w:pPr>
            <w:del w:id="6064" w:author="MCC" w:date="2019-03-21T10:27:00Z">
              <w:r w:rsidRPr="00AE4694" w:rsidDel="00D43E10">
                <w:rPr>
                  <w:rFonts w:eastAsia="MS Mincho"/>
                </w:rPr>
                <w:delText>DC_3A-SUL_n78A-n80A</w:delText>
              </w:r>
            </w:del>
          </w:p>
        </w:tc>
        <w:tc>
          <w:tcPr>
            <w:tcW w:w="488" w:type="pct"/>
            <w:vMerge w:val="restart"/>
            <w:shd w:val="clear" w:color="auto" w:fill="auto"/>
            <w:vAlign w:val="center"/>
          </w:tcPr>
          <w:p w:rsidR="008F27E3" w:rsidRPr="00AE4694" w:rsidDel="00D43E10" w:rsidRDefault="008F27E3" w:rsidP="00AD21D3">
            <w:pPr>
              <w:pStyle w:val="TAC"/>
              <w:rPr>
                <w:del w:id="6065" w:author="MCC" w:date="2019-03-21T10:27:00Z"/>
              </w:rPr>
            </w:pPr>
            <w:del w:id="6066" w:author="MCC" w:date="2019-03-21T10:27:00Z">
              <w:r w:rsidRPr="00AE4694" w:rsidDel="00D43E10">
                <w:rPr>
                  <w:rFonts w:hint="eastAsia"/>
                </w:rPr>
                <w:delText>3</w:delText>
              </w:r>
            </w:del>
          </w:p>
        </w:tc>
        <w:tc>
          <w:tcPr>
            <w:tcW w:w="652" w:type="pct"/>
            <w:vMerge w:val="restart"/>
            <w:shd w:val="clear" w:color="auto" w:fill="auto"/>
            <w:noWrap/>
            <w:vAlign w:val="center"/>
          </w:tcPr>
          <w:p w:rsidR="008F27E3" w:rsidRPr="00AE4694" w:rsidDel="00D43E10" w:rsidRDefault="008F27E3" w:rsidP="00AD21D3">
            <w:pPr>
              <w:pStyle w:val="TAC"/>
              <w:rPr>
                <w:del w:id="6067" w:author="MCC" w:date="2019-03-21T10:27:00Z"/>
              </w:rPr>
            </w:pPr>
            <w:del w:id="6068" w:author="MCC" w:date="2019-03-21T10:27:00Z">
              <w:r w:rsidRPr="00AE4694" w:rsidDel="00D43E10">
                <w:rPr>
                  <w:rFonts w:hint="eastAsia"/>
                </w:rPr>
                <w:delText>1740</w:delText>
              </w:r>
            </w:del>
          </w:p>
        </w:tc>
        <w:tc>
          <w:tcPr>
            <w:tcW w:w="435" w:type="pct"/>
            <w:vMerge w:val="restart"/>
            <w:shd w:val="clear" w:color="auto" w:fill="auto"/>
            <w:noWrap/>
            <w:vAlign w:val="center"/>
          </w:tcPr>
          <w:p w:rsidR="008F27E3" w:rsidRPr="00AE4694" w:rsidDel="00D43E10" w:rsidRDefault="008F27E3" w:rsidP="00AD21D3">
            <w:pPr>
              <w:pStyle w:val="TAC"/>
              <w:rPr>
                <w:del w:id="6069" w:author="MCC" w:date="2019-03-21T10:27:00Z"/>
              </w:rPr>
            </w:pPr>
            <w:del w:id="6070" w:author="MCC" w:date="2019-03-21T10:27:00Z">
              <w:r w:rsidRPr="00AE4694" w:rsidDel="00D43E10">
                <w:delText>5</w:delText>
              </w:r>
            </w:del>
          </w:p>
        </w:tc>
        <w:tc>
          <w:tcPr>
            <w:tcW w:w="360" w:type="pct"/>
            <w:vMerge w:val="restart"/>
            <w:shd w:val="clear" w:color="auto" w:fill="auto"/>
            <w:noWrap/>
            <w:vAlign w:val="center"/>
          </w:tcPr>
          <w:p w:rsidR="008F27E3" w:rsidRPr="00AE4694" w:rsidDel="00D43E10" w:rsidRDefault="008F27E3" w:rsidP="00AD21D3">
            <w:pPr>
              <w:pStyle w:val="TAC"/>
              <w:rPr>
                <w:del w:id="6071" w:author="MCC" w:date="2019-03-21T10:27:00Z"/>
              </w:rPr>
            </w:pPr>
            <w:del w:id="6072" w:author="MCC" w:date="2019-03-21T10:27:00Z">
              <w:r w:rsidRPr="00AE4694" w:rsidDel="00D43E10">
                <w:delText>25</w:delText>
              </w:r>
            </w:del>
          </w:p>
        </w:tc>
        <w:tc>
          <w:tcPr>
            <w:tcW w:w="652" w:type="pct"/>
            <w:vMerge w:val="restart"/>
            <w:shd w:val="clear" w:color="auto" w:fill="auto"/>
            <w:noWrap/>
            <w:vAlign w:val="center"/>
          </w:tcPr>
          <w:p w:rsidR="008F27E3" w:rsidRPr="00AE4694" w:rsidDel="00D43E10" w:rsidRDefault="008F27E3" w:rsidP="00AD21D3">
            <w:pPr>
              <w:pStyle w:val="TAC"/>
              <w:rPr>
                <w:del w:id="6073" w:author="MCC" w:date="2019-03-21T10:27:00Z"/>
              </w:rPr>
            </w:pPr>
            <w:del w:id="6074" w:author="MCC" w:date="2019-03-21T10:27:00Z">
              <w:r w:rsidRPr="00AE4694" w:rsidDel="00D43E10">
                <w:rPr>
                  <w:rFonts w:hint="eastAsia"/>
                </w:rPr>
                <w:delText>1835</w:delText>
              </w:r>
            </w:del>
          </w:p>
        </w:tc>
        <w:tc>
          <w:tcPr>
            <w:tcW w:w="375" w:type="pct"/>
            <w:shd w:val="clear" w:color="auto" w:fill="auto"/>
            <w:noWrap/>
            <w:vAlign w:val="center"/>
          </w:tcPr>
          <w:p w:rsidR="008F27E3" w:rsidRPr="00AE4694" w:rsidDel="00D43E10" w:rsidRDefault="008F27E3" w:rsidP="00AD21D3">
            <w:pPr>
              <w:pStyle w:val="TAC"/>
              <w:rPr>
                <w:del w:id="6075" w:author="MCC" w:date="2019-03-21T10:27:00Z"/>
              </w:rPr>
            </w:pPr>
            <w:del w:id="6076" w:author="MCC" w:date="2019-03-21T10:27:00Z">
              <w:r w:rsidRPr="00AE4694" w:rsidDel="00D43E10">
                <w:delText>26</w:delText>
              </w:r>
            </w:del>
          </w:p>
        </w:tc>
        <w:tc>
          <w:tcPr>
            <w:tcW w:w="477" w:type="pct"/>
            <w:vMerge w:val="restart"/>
            <w:shd w:val="clear" w:color="auto" w:fill="auto"/>
            <w:vAlign w:val="center"/>
          </w:tcPr>
          <w:p w:rsidR="008F27E3" w:rsidRPr="00AE4694" w:rsidDel="00D43E10" w:rsidRDefault="008F27E3" w:rsidP="00AD21D3">
            <w:pPr>
              <w:pStyle w:val="TAC"/>
              <w:rPr>
                <w:del w:id="6077" w:author="MCC" w:date="2019-03-21T10:27:00Z"/>
              </w:rPr>
            </w:pPr>
            <w:del w:id="6078" w:author="MCC" w:date="2019-03-21T10:27:00Z">
              <w:r w:rsidRPr="00AE4694" w:rsidDel="00D43E10">
                <w:delText>FDD</w:delText>
              </w:r>
            </w:del>
          </w:p>
        </w:tc>
        <w:tc>
          <w:tcPr>
            <w:tcW w:w="494" w:type="pct"/>
            <w:vMerge w:val="restart"/>
            <w:vAlign w:val="center"/>
          </w:tcPr>
          <w:p w:rsidR="008F27E3" w:rsidRPr="00AE4694" w:rsidDel="00D43E10" w:rsidRDefault="008F27E3" w:rsidP="00AD21D3">
            <w:pPr>
              <w:pStyle w:val="TAC"/>
              <w:rPr>
                <w:del w:id="6079" w:author="MCC" w:date="2019-03-21T10:27:00Z"/>
              </w:rPr>
            </w:pPr>
            <w:del w:id="6080" w:author="MCC" w:date="2019-03-21T10:27:00Z">
              <w:r w:rsidRPr="00AE4694" w:rsidDel="00D43E10">
                <w:delText>IMD2</w:delText>
              </w:r>
              <w:r w:rsidRPr="00AE4694" w:rsidDel="00D43E10">
                <w:rPr>
                  <w:vertAlign w:val="superscript"/>
                </w:rPr>
                <w:delText>3</w:delText>
              </w:r>
            </w:del>
          </w:p>
        </w:tc>
      </w:tr>
      <w:tr w:rsidR="008F27E3" w:rsidRPr="00AE4694" w:rsidDel="00D43E10" w:rsidTr="00AD21D3">
        <w:trPr>
          <w:trHeight w:val="112"/>
          <w:jc w:val="center"/>
          <w:del w:id="6081" w:author="MCC" w:date="2019-03-21T10:27:00Z"/>
        </w:trPr>
        <w:tc>
          <w:tcPr>
            <w:tcW w:w="1066" w:type="pct"/>
            <w:vMerge/>
            <w:shd w:val="clear" w:color="auto" w:fill="auto"/>
            <w:vAlign w:val="center"/>
          </w:tcPr>
          <w:p w:rsidR="008F27E3" w:rsidRPr="00AE4694" w:rsidDel="00D43E10" w:rsidRDefault="008F27E3" w:rsidP="00AD21D3">
            <w:pPr>
              <w:pStyle w:val="TAC"/>
              <w:rPr>
                <w:del w:id="6082" w:author="MCC" w:date="2019-03-21T10:27:00Z"/>
              </w:rPr>
            </w:pPr>
          </w:p>
        </w:tc>
        <w:tc>
          <w:tcPr>
            <w:tcW w:w="488" w:type="pct"/>
            <w:vMerge/>
            <w:shd w:val="clear" w:color="auto" w:fill="auto"/>
            <w:vAlign w:val="center"/>
          </w:tcPr>
          <w:p w:rsidR="008F27E3" w:rsidRPr="00AE4694" w:rsidDel="00D43E10" w:rsidRDefault="008F27E3" w:rsidP="00AD21D3">
            <w:pPr>
              <w:pStyle w:val="TAC"/>
              <w:rPr>
                <w:del w:id="6083"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084" w:author="MCC" w:date="2019-03-21T10:27:00Z"/>
              </w:rPr>
            </w:pPr>
          </w:p>
        </w:tc>
        <w:tc>
          <w:tcPr>
            <w:tcW w:w="435" w:type="pct"/>
            <w:vMerge/>
            <w:shd w:val="clear" w:color="auto" w:fill="auto"/>
            <w:noWrap/>
            <w:vAlign w:val="center"/>
          </w:tcPr>
          <w:p w:rsidR="008F27E3" w:rsidRPr="00AE4694" w:rsidDel="00D43E10" w:rsidRDefault="008F27E3" w:rsidP="00AD21D3">
            <w:pPr>
              <w:pStyle w:val="TAC"/>
              <w:rPr>
                <w:del w:id="6085" w:author="MCC" w:date="2019-03-21T10:27:00Z"/>
              </w:rPr>
            </w:pPr>
          </w:p>
        </w:tc>
        <w:tc>
          <w:tcPr>
            <w:tcW w:w="360" w:type="pct"/>
            <w:vMerge/>
            <w:shd w:val="clear" w:color="auto" w:fill="auto"/>
            <w:noWrap/>
            <w:vAlign w:val="center"/>
          </w:tcPr>
          <w:p w:rsidR="008F27E3" w:rsidRPr="00AE4694" w:rsidDel="00D43E10" w:rsidRDefault="008F27E3" w:rsidP="00AD21D3">
            <w:pPr>
              <w:pStyle w:val="TAC"/>
              <w:rPr>
                <w:del w:id="6086"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087" w:author="MCC" w:date="2019-03-21T10:27:00Z"/>
              </w:rPr>
            </w:pPr>
          </w:p>
        </w:tc>
        <w:tc>
          <w:tcPr>
            <w:tcW w:w="375" w:type="pct"/>
            <w:shd w:val="clear" w:color="auto" w:fill="auto"/>
            <w:noWrap/>
            <w:vAlign w:val="center"/>
          </w:tcPr>
          <w:p w:rsidR="008F27E3" w:rsidRPr="00AE4694" w:rsidDel="00D43E10" w:rsidRDefault="008F27E3" w:rsidP="00AD21D3">
            <w:pPr>
              <w:pStyle w:val="TAC"/>
              <w:rPr>
                <w:del w:id="6088" w:author="MCC" w:date="2019-03-21T10:27:00Z"/>
              </w:rPr>
            </w:pPr>
            <w:del w:id="6089" w:author="MCC" w:date="2019-03-21T10:27:00Z">
              <w:r w:rsidRPr="00AE4694" w:rsidDel="00D43E10">
                <w:delText>28.7</w:delText>
              </w:r>
              <w:r w:rsidRPr="00AE4694" w:rsidDel="00D43E10">
                <w:rPr>
                  <w:vertAlign w:val="superscript"/>
                </w:rPr>
                <w:delText>4</w:delText>
              </w:r>
            </w:del>
          </w:p>
        </w:tc>
        <w:tc>
          <w:tcPr>
            <w:tcW w:w="477" w:type="pct"/>
            <w:vMerge/>
            <w:shd w:val="clear" w:color="auto" w:fill="auto"/>
            <w:vAlign w:val="center"/>
          </w:tcPr>
          <w:p w:rsidR="008F27E3" w:rsidRPr="00AE4694" w:rsidDel="00D43E10" w:rsidRDefault="008F27E3" w:rsidP="00AD21D3">
            <w:pPr>
              <w:pStyle w:val="TAC"/>
              <w:rPr>
                <w:del w:id="6090" w:author="MCC" w:date="2019-03-21T10:27:00Z"/>
              </w:rPr>
            </w:pPr>
          </w:p>
        </w:tc>
        <w:tc>
          <w:tcPr>
            <w:tcW w:w="494" w:type="pct"/>
            <w:vMerge/>
            <w:vAlign w:val="center"/>
          </w:tcPr>
          <w:p w:rsidR="008F27E3" w:rsidRPr="00AE4694" w:rsidDel="00D43E10" w:rsidRDefault="008F27E3" w:rsidP="00AD21D3">
            <w:pPr>
              <w:pStyle w:val="TAC"/>
              <w:rPr>
                <w:del w:id="6091" w:author="MCC" w:date="2019-03-21T10:27:00Z"/>
              </w:rPr>
            </w:pPr>
          </w:p>
        </w:tc>
      </w:tr>
      <w:tr w:rsidR="008F27E3" w:rsidRPr="00AE4694" w:rsidDel="00D43E10" w:rsidTr="00AD21D3">
        <w:trPr>
          <w:trHeight w:val="112"/>
          <w:jc w:val="center"/>
          <w:del w:id="6092" w:author="MCC" w:date="2019-03-21T10:27:00Z"/>
          <w:trPrChange w:id="6093" w:author="MCC" w:date="2019-03-21T10:24:00Z">
            <w:trPr>
              <w:trHeight w:val="112"/>
              <w:jc w:val="center"/>
            </w:trPr>
          </w:trPrChange>
        </w:trPr>
        <w:tc>
          <w:tcPr>
            <w:tcW w:w="1066" w:type="pct"/>
            <w:vMerge/>
            <w:shd w:val="clear" w:color="auto" w:fill="auto"/>
            <w:vAlign w:val="center"/>
            <w:tcPrChange w:id="6094" w:author="MCC" w:date="2019-03-21T10:24:00Z">
              <w:tcPr>
                <w:tcW w:w="1095" w:type="pct"/>
                <w:vMerge/>
                <w:shd w:val="clear" w:color="auto" w:fill="auto"/>
                <w:vAlign w:val="center"/>
              </w:tcPr>
            </w:tcPrChange>
          </w:tcPr>
          <w:p w:rsidR="008F27E3" w:rsidRPr="00AE4694" w:rsidDel="00D43E10" w:rsidRDefault="008F27E3" w:rsidP="00AD21D3">
            <w:pPr>
              <w:pStyle w:val="TAC"/>
              <w:rPr>
                <w:del w:id="6095" w:author="MCC" w:date="2019-03-21T10:27:00Z"/>
              </w:rPr>
            </w:pPr>
          </w:p>
        </w:tc>
        <w:tc>
          <w:tcPr>
            <w:tcW w:w="488" w:type="pct"/>
            <w:shd w:val="clear" w:color="auto" w:fill="auto"/>
            <w:vAlign w:val="center"/>
            <w:tcPrChange w:id="6096" w:author="MCC" w:date="2019-03-21T10:24:00Z">
              <w:tcPr>
                <w:tcW w:w="503" w:type="pct"/>
                <w:shd w:val="clear" w:color="auto" w:fill="auto"/>
                <w:vAlign w:val="center"/>
              </w:tcPr>
            </w:tcPrChange>
          </w:tcPr>
          <w:p w:rsidR="008F27E3" w:rsidRPr="00AE4694" w:rsidDel="00D43E10" w:rsidRDefault="008F27E3" w:rsidP="00AD21D3">
            <w:pPr>
              <w:pStyle w:val="TAC"/>
              <w:rPr>
                <w:del w:id="6097" w:author="MCC" w:date="2019-03-21T10:27:00Z"/>
              </w:rPr>
            </w:pPr>
            <w:del w:id="6098" w:author="MCC" w:date="2019-03-21T10:27:00Z">
              <w:r w:rsidRPr="00AE4694" w:rsidDel="00D43E10">
                <w:rPr>
                  <w:rFonts w:eastAsia="MS Mincho" w:hint="eastAsia"/>
                </w:rPr>
                <w:delText>n78</w:delText>
              </w:r>
            </w:del>
          </w:p>
        </w:tc>
        <w:tc>
          <w:tcPr>
            <w:tcW w:w="652" w:type="pct"/>
            <w:shd w:val="clear" w:color="auto" w:fill="auto"/>
            <w:noWrap/>
            <w:vAlign w:val="center"/>
            <w:tcPrChange w:id="6099" w:author="MCC" w:date="2019-03-21T10:24:00Z">
              <w:tcPr>
                <w:tcW w:w="478" w:type="pct"/>
                <w:shd w:val="clear" w:color="auto" w:fill="auto"/>
                <w:noWrap/>
                <w:vAlign w:val="center"/>
              </w:tcPr>
            </w:tcPrChange>
          </w:tcPr>
          <w:p w:rsidR="008F27E3" w:rsidRPr="00AE4694" w:rsidDel="00D43E10" w:rsidRDefault="008F27E3" w:rsidP="00AD21D3">
            <w:pPr>
              <w:pStyle w:val="TAC"/>
              <w:rPr>
                <w:del w:id="6100" w:author="MCC" w:date="2019-03-21T10:27:00Z"/>
                <w:rFonts w:eastAsia="MS Mincho"/>
              </w:rPr>
            </w:pPr>
            <w:del w:id="6101" w:author="MCC" w:date="2019-03-21T10:27:00Z">
              <w:r w:rsidRPr="00AE4694" w:rsidDel="00D43E10">
                <w:rPr>
                  <w:rFonts w:hint="eastAsia"/>
                </w:rPr>
                <w:delText>3575</w:delText>
              </w:r>
            </w:del>
          </w:p>
        </w:tc>
        <w:tc>
          <w:tcPr>
            <w:tcW w:w="435" w:type="pct"/>
            <w:shd w:val="clear" w:color="auto" w:fill="auto"/>
            <w:noWrap/>
            <w:vAlign w:val="center"/>
            <w:tcPrChange w:id="6102" w:author="MCC" w:date="2019-03-21T10:24:00Z">
              <w:tcPr>
                <w:tcW w:w="447" w:type="pct"/>
                <w:shd w:val="clear" w:color="auto" w:fill="auto"/>
                <w:noWrap/>
                <w:vAlign w:val="center"/>
              </w:tcPr>
            </w:tcPrChange>
          </w:tcPr>
          <w:p w:rsidR="008F27E3" w:rsidRPr="00AE4694" w:rsidDel="00D43E10" w:rsidRDefault="008F27E3" w:rsidP="00AD21D3">
            <w:pPr>
              <w:pStyle w:val="TAC"/>
              <w:rPr>
                <w:del w:id="6103" w:author="MCC" w:date="2019-03-21T10:27:00Z"/>
              </w:rPr>
            </w:pPr>
            <w:del w:id="6104" w:author="MCC" w:date="2019-03-21T10:27:00Z">
              <w:r w:rsidRPr="00AE4694" w:rsidDel="00D43E10">
                <w:rPr>
                  <w:rFonts w:eastAsia="MS Mincho" w:hint="eastAsia"/>
                </w:rPr>
                <w:delText>10</w:delText>
              </w:r>
            </w:del>
          </w:p>
        </w:tc>
        <w:tc>
          <w:tcPr>
            <w:tcW w:w="360" w:type="pct"/>
            <w:shd w:val="clear" w:color="auto" w:fill="auto"/>
            <w:noWrap/>
            <w:vAlign w:val="center"/>
            <w:tcPrChange w:id="6105" w:author="MCC" w:date="2019-03-21T10:24:00Z">
              <w:tcPr>
                <w:tcW w:w="400" w:type="pct"/>
                <w:shd w:val="clear" w:color="auto" w:fill="auto"/>
                <w:noWrap/>
                <w:vAlign w:val="center"/>
              </w:tcPr>
            </w:tcPrChange>
          </w:tcPr>
          <w:p w:rsidR="008F27E3" w:rsidRPr="00AE4694" w:rsidDel="00D43E10" w:rsidRDefault="008F27E3" w:rsidP="00AD21D3">
            <w:pPr>
              <w:pStyle w:val="TAC"/>
              <w:rPr>
                <w:del w:id="6106" w:author="MCC" w:date="2019-03-21T10:27:00Z"/>
              </w:rPr>
            </w:pPr>
            <w:del w:id="6107" w:author="MCC" w:date="2019-03-21T10:27:00Z">
              <w:r w:rsidRPr="00AE4694" w:rsidDel="00D43E10">
                <w:delText>25</w:delText>
              </w:r>
            </w:del>
          </w:p>
        </w:tc>
        <w:tc>
          <w:tcPr>
            <w:tcW w:w="652" w:type="pct"/>
            <w:shd w:val="clear" w:color="auto" w:fill="auto"/>
            <w:noWrap/>
            <w:vAlign w:val="center"/>
            <w:tcPrChange w:id="6108" w:author="MCC" w:date="2019-03-21T10:24:00Z">
              <w:tcPr>
                <w:tcW w:w="480" w:type="pct"/>
                <w:shd w:val="clear" w:color="auto" w:fill="auto"/>
                <w:noWrap/>
                <w:vAlign w:val="center"/>
              </w:tcPr>
            </w:tcPrChange>
          </w:tcPr>
          <w:p w:rsidR="008F27E3" w:rsidRPr="00AE4694" w:rsidDel="00D43E10" w:rsidRDefault="008F27E3" w:rsidP="00AD21D3">
            <w:pPr>
              <w:pStyle w:val="TAC"/>
              <w:rPr>
                <w:del w:id="6109" w:author="MCC" w:date="2019-03-21T10:27:00Z"/>
              </w:rPr>
            </w:pPr>
            <w:del w:id="6110" w:author="MCC" w:date="2019-03-21T10:27:00Z">
              <w:r w:rsidRPr="00AE4694" w:rsidDel="00D43E10">
                <w:rPr>
                  <w:rFonts w:hint="eastAsia"/>
                </w:rPr>
                <w:delText>3575</w:delText>
              </w:r>
            </w:del>
          </w:p>
        </w:tc>
        <w:tc>
          <w:tcPr>
            <w:tcW w:w="375" w:type="pct"/>
            <w:shd w:val="clear" w:color="auto" w:fill="auto"/>
            <w:noWrap/>
            <w:vAlign w:val="center"/>
            <w:tcPrChange w:id="6111" w:author="MCC" w:date="2019-03-21T10:24:00Z">
              <w:tcPr>
                <w:tcW w:w="679" w:type="pct"/>
                <w:shd w:val="clear" w:color="auto" w:fill="auto"/>
                <w:noWrap/>
                <w:vAlign w:val="center"/>
              </w:tcPr>
            </w:tcPrChange>
          </w:tcPr>
          <w:p w:rsidR="008F27E3" w:rsidRPr="00AE4694" w:rsidDel="00D43E10" w:rsidRDefault="008F27E3" w:rsidP="00AD21D3">
            <w:pPr>
              <w:pStyle w:val="TAC"/>
              <w:rPr>
                <w:del w:id="6112" w:author="MCC" w:date="2019-03-21T10:27:00Z"/>
              </w:rPr>
            </w:pPr>
            <w:del w:id="6113" w:author="MCC" w:date="2019-03-21T10:27:00Z">
              <w:r w:rsidRPr="00AE4694" w:rsidDel="00D43E10">
                <w:rPr>
                  <w:rFonts w:hint="eastAsia"/>
                </w:rPr>
                <w:delText>N/A</w:delText>
              </w:r>
            </w:del>
          </w:p>
        </w:tc>
        <w:tc>
          <w:tcPr>
            <w:tcW w:w="477" w:type="pct"/>
            <w:shd w:val="clear" w:color="auto" w:fill="auto"/>
            <w:vAlign w:val="center"/>
            <w:tcPrChange w:id="6114" w:author="MCC" w:date="2019-03-21T10:24:00Z">
              <w:tcPr>
                <w:tcW w:w="490" w:type="pct"/>
                <w:shd w:val="clear" w:color="auto" w:fill="auto"/>
                <w:vAlign w:val="center"/>
              </w:tcPr>
            </w:tcPrChange>
          </w:tcPr>
          <w:p w:rsidR="008F27E3" w:rsidRPr="00AE4694" w:rsidDel="00D43E10" w:rsidRDefault="008F27E3" w:rsidP="00AD21D3">
            <w:pPr>
              <w:pStyle w:val="TAC"/>
              <w:rPr>
                <w:del w:id="6115" w:author="MCC" w:date="2019-03-21T10:27:00Z"/>
              </w:rPr>
            </w:pPr>
            <w:del w:id="6116" w:author="MCC" w:date="2019-03-21T10:27:00Z">
              <w:r w:rsidRPr="00AE4694" w:rsidDel="00D43E10">
                <w:rPr>
                  <w:rFonts w:hint="eastAsia"/>
                </w:rPr>
                <w:delText>TDD</w:delText>
              </w:r>
            </w:del>
          </w:p>
        </w:tc>
        <w:tc>
          <w:tcPr>
            <w:tcW w:w="494" w:type="pct"/>
            <w:vAlign w:val="center"/>
            <w:tcPrChange w:id="6117" w:author="MCC" w:date="2019-03-21T10:24:00Z">
              <w:tcPr>
                <w:tcW w:w="427" w:type="pct"/>
                <w:vAlign w:val="center"/>
              </w:tcPr>
            </w:tcPrChange>
          </w:tcPr>
          <w:p w:rsidR="008F27E3" w:rsidRPr="00AE4694" w:rsidDel="00D43E10" w:rsidRDefault="008F27E3" w:rsidP="00AD21D3">
            <w:pPr>
              <w:pStyle w:val="TAC"/>
              <w:rPr>
                <w:del w:id="6118" w:author="MCC" w:date="2019-03-21T10:27:00Z"/>
              </w:rPr>
            </w:pPr>
            <w:del w:id="6119" w:author="MCC" w:date="2019-03-21T10:27:00Z">
              <w:r w:rsidRPr="00AE4694" w:rsidDel="00D43E10">
                <w:delText>N/A</w:delText>
              </w:r>
            </w:del>
          </w:p>
        </w:tc>
      </w:tr>
      <w:tr w:rsidR="008F27E3" w:rsidRPr="00AE4694" w:rsidDel="00D43E10" w:rsidTr="00AD21D3">
        <w:trPr>
          <w:trHeight w:val="113"/>
          <w:jc w:val="center"/>
          <w:del w:id="6120" w:author="MCC" w:date="2019-03-21T10:27:00Z"/>
        </w:trPr>
        <w:tc>
          <w:tcPr>
            <w:tcW w:w="1066" w:type="pct"/>
            <w:vMerge w:val="restart"/>
            <w:shd w:val="clear" w:color="auto" w:fill="auto"/>
            <w:vAlign w:val="center"/>
          </w:tcPr>
          <w:p w:rsidR="008F27E3" w:rsidRPr="00AE4694" w:rsidDel="00D43E10" w:rsidRDefault="008F27E3" w:rsidP="00AD21D3">
            <w:pPr>
              <w:pStyle w:val="TAC"/>
              <w:rPr>
                <w:del w:id="6121" w:author="MCC" w:date="2019-03-21T10:27:00Z"/>
                <w:rFonts w:eastAsia="MS Mincho"/>
              </w:rPr>
            </w:pPr>
            <w:del w:id="6122" w:author="MCC" w:date="2019-03-21T10:27:00Z">
              <w:r w:rsidRPr="00AE4694" w:rsidDel="00D43E10">
                <w:rPr>
                  <w:rFonts w:eastAsia="MS Mincho"/>
                </w:rPr>
                <w:delText>DC_3A_SUL_n78A-n80A</w:delText>
              </w:r>
            </w:del>
          </w:p>
        </w:tc>
        <w:tc>
          <w:tcPr>
            <w:tcW w:w="488" w:type="pct"/>
            <w:vMerge w:val="restart"/>
            <w:shd w:val="clear" w:color="auto" w:fill="auto"/>
            <w:vAlign w:val="center"/>
          </w:tcPr>
          <w:p w:rsidR="008F27E3" w:rsidRPr="00AE4694" w:rsidDel="00D43E10" w:rsidRDefault="008F27E3" w:rsidP="00AD21D3">
            <w:pPr>
              <w:pStyle w:val="TAC"/>
              <w:rPr>
                <w:del w:id="6123" w:author="MCC" w:date="2019-03-21T10:27:00Z"/>
              </w:rPr>
            </w:pPr>
            <w:del w:id="6124" w:author="MCC" w:date="2019-03-21T10:27:00Z">
              <w:r w:rsidRPr="00AE4694" w:rsidDel="00D43E10">
                <w:rPr>
                  <w:rFonts w:hint="eastAsia"/>
                </w:rPr>
                <w:delText>3</w:delText>
              </w:r>
            </w:del>
          </w:p>
        </w:tc>
        <w:tc>
          <w:tcPr>
            <w:tcW w:w="652" w:type="pct"/>
            <w:vMerge w:val="restart"/>
            <w:shd w:val="clear" w:color="auto" w:fill="auto"/>
            <w:noWrap/>
            <w:vAlign w:val="center"/>
          </w:tcPr>
          <w:p w:rsidR="008F27E3" w:rsidRPr="00AE4694" w:rsidDel="00D43E10" w:rsidRDefault="008F27E3" w:rsidP="00AD21D3">
            <w:pPr>
              <w:pStyle w:val="TAC"/>
              <w:rPr>
                <w:del w:id="6125" w:author="MCC" w:date="2019-03-21T10:27:00Z"/>
              </w:rPr>
            </w:pPr>
            <w:del w:id="6126" w:author="MCC" w:date="2019-03-21T10:27:00Z">
              <w:r w:rsidRPr="00AE4694" w:rsidDel="00D43E10">
                <w:rPr>
                  <w:rFonts w:hint="eastAsia"/>
                </w:rPr>
                <w:delText>1765</w:delText>
              </w:r>
            </w:del>
          </w:p>
        </w:tc>
        <w:tc>
          <w:tcPr>
            <w:tcW w:w="435" w:type="pct"/>
            <w:vMerge w:val="restart"/>
            <w:shd w:val="clear" w:color="auto" w:fill="auto"/>
            <w:noWrap/>
            <w:vAlign w:val="center"/>
          </w:tcPr>
          <w:p w:rsidR="008F27E3" w:rsidRPr="00AE4694" w:rsidDel="00D43E10" w:rsidRDefault="008F27E3" w:rsidP="00AD21D3">
            <w:pPr>
              <w:pStyle w:val="TAC"/>
              <w:rPr>
                <w:del w:id="6127" w:author="MCC" w:date="2019-03-21T10:27:00Z"/>
              </w:rPr>
            </w:pPr>
            <w:del w:id="6128" w:author="MCC" w:date="2019-03-21T10:27:00Z">
              <w:r w:rsidRPr="00AE4694" w:rsidDel="00D43E10">
                <w:delText>5</w:delText>
              </w:r>
            </w:del>
          </w:p>
        </w:tc>
        <w:tc>
          <w:tcPr>
            <w:tcW w:w="360" w:type="pct"/>
            <w:vMerge w:val="restart"/>
            <w:shd w:val="clear" w:color="auto" w:fill="auto"/>
            <w:noWrap/>
            <w:vAlign w:val="center"/>
          </w:tcPr>
          <w:p w:rsidR="008F27E3" w:rsidRPr="00AE4694" w:rsidDel="00D43E10" w:rsidRDefault="008F27E3" w:rsidP="00AD21D3">
            <w:pPr>
              <w:pStyle w:val="TAC"/>
              <w:rPr>
                <w:del w:id="6129" w:author="MCC" w:date="2019-03-21T10:27:00Z"/>
              </w:rPr>
            </w:pPr>
            <w:del w:id="6130" w:author="MCC" w:date="2019-03-21T10:27:00Z">
              <w:r w:rsidRPr="00AE4694" w:rsidDel="00D43E10">
                <w:delText>25</w:delText>
              </w:r>
            </w:del>
          </w:p>
        </w:tc>
        <w:tc>
          <w:tcPr>
            <w:tcW w:w="652" w:type="pct"/>
            <w:vMerge w:val="restart"/>
            <w:shd w:val="clear" w:color="auto" w:fill="auto"/>
            <w:noWrap/>
            <w:vAlign w:val="center"/>
          </w:tcPr>
          <w:p w:rsidR="008F27E3" w:rsidRPr="00AE4694" w:rsidDel="00D43E10" w:rsidRDefault="008F27E3" w:rsidP="00AD21D3">
            <w:pPr>
              <w:pStyle w:val="TAC"/>
              <w:rPr>
                <w:del w:id="6131" w:author="MCC" w:date="2019-03-21T10:27:00Z"/>
              </w:rPr>
            </w:pPr>
            <w:del w:id="6132" w:author="MCC" w:date="2019-03-21T10:27:00Z">
              <w:r w:rsidRPr="00AE4694" w:rsidDel="00D43E10">
                <w:rPr>
                  <w:rFonts w:hint="eastAsia"/>
                </w:rPr>
                <w:delText>1860</w:delText>
              </w:r>
            </w:del>
          </w:p>
        </w:tc>
        <w:tc>
          <w:tcPr>
            <w:tcW w:w="375" w:type="pct"/>
            <w:shd w:val="clear" w:color="auto" w:fill="auto"/>
            <w:noWrap/>
            <w:vAlign w:val="center"/>
          </w:tcPr>
          <w:p w:rsidR="008F27E3" w:rsidRPr="00AE4694" w:rsidDel="00D43E10" w:rsidRDefault="008F27E3" w:rsidP="00AD21D3">
            <w:pPr>
              <w:pStyle w:val="TAC"/>
              <w:rPr>
                <w:del w:id="6133" w:author="MCC" w:date="2019-03-21T10:27:00Z"/>
              </w:rPr>
            </w:pPr>
            <w:del w:id="6134" w:author="MCC" w:date="2019-03-21T10:27:00Z">
              <w:r w:rsidRPr="00AE4694" w:rsidDel="00D43E10">
                <w:rPr>
                  <w:rFonts w:hint="eastAsia"/>
                </w:rPr>
                <w:delText>8.0</w:delText>
              </w:r>
            </w:del>
          </w:p>
        </w:tc>
        <w:tc>
          <w:tcPr>
            <w:tcW w:w="477" w:type="pct"/>
            <w:vMerge w:val="restart"/>
            <w:shd w:val="clear" w:color="auto" w:fill="auto"/>
            <w:vAlign w:val="center"/>
          </w:tcPr>
          <w:p w:rsidR="008F27E3" w:rsidRPr="00AE4694" w:rsidDel="00D43E10" w:rsidRDefault="008F27E3" w:rsidP="00AD21D3">
            <w:pPr>
              <w:pStyle w:val="TAC"/>
              <w:rPr>
                <w:del w:id="6135" w:author="MCC" w:date="2019-03-21T10:27:00Z"/>
              </w:rPr>
            </w:pPr>
            <w:del w:id="6136" w:author="MCC" w:date="2019-03-21T10:27:00Z">
              <w:r w:rsidRPr="00AE4694" w:rsidDel="00D43E10">
                <w:delText>FDD</w:delText>
              </w:r>
            </w:del>
          </w:p>
        </w:tc>
        <w:tc>
          <w:tcPr>
            <w:tcW w:w="494" w:type="pct"/>
            <w:vMerge w:val="restart"/>
            <w:vAlign w:val="center"/>
          </w:tcPr>
          <w:p w:rsidR="008F27E3" w:rsidRPr="00AE4694" w:rsidDel="00D43E10" w:rsidRDefault="008F27E3" w:rsidP="00AD21D3">
            <w:pPr>
              <w:pStyle w:val="TAC"/>
              <w:rPr>
                <w:del w:id="6137" w:author="MCC" w:date="2019-03-21T10:27:00Z"/>
              </w:rPr>
            </w:pPr>
            <w:del w:id="6138" w:author="MCC" w:date="2019-03-21T10:27:00Z">
              <w:r w:rsidRPr="00AE4694" w:rsidDel="00D43E10">
                <w:delText>IMD4</w:delText>
              </w:r>
              <w:r w:rsidRPr="00AE4694" w:rsidDel="00D43E10">
                <w:rPr>
                  <w:vertAlign w:val="superscript"/>
                </w:rPr>
                <w:delText>3</w:delText>
              </w:r>
            </w:del>
          </w:p>
        </w:tc>
      </w:tr>
      <w:tr w:rsidR="008F27E3" w:rsidRPr="00AE4694" w:rsidDel="00D43E10" w:rsidTr="00AD21D3">
        <w:trPr>
          <w:trHeight w:val="112"/>
          <w:jc w:val="center"/>
          <w:del w:id="6139" w:author="MCC" w:date="2019-03-21T10:27:00Z"/>
        </w:trPr>
        <w:tc>
          <w:tcPr>
            <w:tcW w:w="1066" w:type="pct"/>
            <w:vMerge/>
            <w:shd w:val="clear" w:color="auto" w:fill="auto"/>
            <w:vAlign w:val="center"/>
          </w:tcPr>
          <w:p w:rsidR="008F27E3" w:rsidRPr="00AE4694" w:rsidDel="00D43E10" w:rsidRDefault="008F27E3" w:rsidP="00AD21D3">
            <w:pPr>
              <w:pStyle w:val="TAC"/>
              <w:rPr>
                <w:del w:id="6140" w:author="MCC" w:date="2019-03-21T10:27:00Z"/>
              </w:rPr>
            </w:pPr>
          </w:p>
        </w:tc>
        <w:tc>
          <w:tcPr>
            <w:tcW w:w="488" w:type="pct"/>
            <w:vMerge/>
            <w:shd w:val="clear" w:color="auto" w:fill="auto"/>
            <w:vAlign w:val="center"/>
          </w:tcPr>
          <w:p w:rsidR="008F27E3" w:rsidRPr="00AE4694" w:rsidDel="00D43E10" w:rsidRDefault="008F27E3" w:rsidP="00AD21D3">
            <w:pPr>
              <w:pStyle w:val="TAC"/>
              <w:rPr>
                <w:del w:id="6141"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142" w:author="MCC" w:date="2019-03-21T10:27:00Z"/>
              </w:rPr>
            </w:pPr>
          </w:p>
        </w:tc>
        <w:tc>
          <w:tcPr>
            <w:tcW w:w="435" w:type="pct"/>
            <w:vMerge/>
            <w:shd w:val="clear" w:color="auto" w:fill="auto"/>
            <w:noWrap/>
            <w:vAlign w:val="center"/>
          </w:tcPr>
          <w:p w:rsidR="008F27E3" w:rsidRPr="00AE4694" w:rsidDel="00D43E10" w:rsidRDefault="008F27E3" w:rsidP="00AD21D3">
            <w:pPr>
              <w:pStyle w:val="TAC"/>
              <w:rPr>
                <w:del w:id="6143" w:author="MCC" w:date="2019-03-21T10:27:00Z"/>
              </w:rPr>
            </w:pPr>
          </w:p>
        </w:tc>
        <w:tc>
          <w:tcPr>
            <w:tcW w:w="360" w:type="pct"/>
            <w:vMerge/>
            <w:shd w:val="clear" w:color="auto" w:fill="auto"/>
            <w:noWrap/>
            <w:vAlign w:val="center"/>
          </w:tcPr>
          <w:p w:rsidR="008F27E3" w:rsidRPr="00AE4694" w:rsidDel="00D43E10" w:rsidRDefault="008F27E3" w:rsidP="00AD21D3">
            <w:pPr>
              <w:pStyle w:val="TAC"/>
              <w:rPr>
                <w:del w:id="6144"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145" w:author="MCC" w:date="2019-03-21T10:27:00Z"/>
              </w:rPr>
            </w:pPr>
          </w:p>
        </w:tc>
        <w:tc>
          <w:tcPr>
            <w:tcW w:w="375" w:type="pct"/>
            <w:shd w:val="clear" w:color="auto" w:fill="auto"/>
            <w:noWrap/>
            <w:vAlign w:val="center"/>
          </w:tcPr>
          <w:p w:rsidR="008F27E3" w:rsidRPr="00AE4694" w:rsidDel="00D43E10" w:rsidRDefault="008F27E3" w:rsidP="00AD21D3">
            <w:pPr>
              <w:pStyle w:val="TAC"/>
              <w:rPr>
                <w:del w:id="6146" w:author="MCC" w:date="2019-03-21T10:27:00Z"/>
              </w:rPr>
            </w:pPr>
            <w:del w:id="6147" w:author="MCC" w:date="2019-03-21T10:27:00Z">
              <w:r w:rsidRPr="00AE4694" w:rsidDel="00D43E10">
                <w:delText>10.7</w:delText>
              </w:r>
              <w:r w:rsidRPr="00AE4694" w:rsidDel="00D43E10">
                <w:rPr>
                  <w:vertAlign w:val="superscript"/>
                </w:rPr>
                <w:delText>4</w:delText>
              </w:r>
            </w:del>
          </w:p>
        </w:tc>
        <w:tc>
          <w:tcPr>
            <w:tcW w:w="477" w:type="pct"/>
            <w:vMerge/>
            <w:shd w:val="clear" w:color="auto" w:fill="auto"/>
            <w:vAlign w:val="center"/>
          </w:tcPr>
          <w:p w:rsidR="008F27E3" w:rsidRPr="00AE4694" w:rsidDel="00D43E10" w:rsidRDefault="008F27E3" w:rsidP="00AD21D3">
            <w:pPr>
              <w:pStyle w:val="TAC"/>
              <w:rPr>
                <w:del w:id="6148" w:author="MCC" w:date="2019-03-21T10:27:00Z"/>
              </w:rPr>
            </w:pPr>
          </w:p>
        </w:tc>
        <w:tc>
          <w:tcPr>
            <w:tcW w:w="494" w:type="pct"/>
            <w:vMerge/>
            <w:vAlign w:val="center"/>
          </w:tcPr>
          <w:p w:rsidR="008F27E3" w:rsidRPr="00AE4694" w:rsidDel="00D43E10" w:rsidRDefault="008F27E3" w:rsidP="00AD21D3">
            <w:pPr>
              <w:pStyle w:val="TAC"/>
              <w:rPr>
                <w:del w:id="6149" w:author="MCC" w:date="2019-03-21T10:27:00Z"/>
              </w:rPr>
            </w:pPr>
          </w:p>
        </w:tc>
      </w:tr>
      <w:tr w:rsidR="008F27E3" w:rsidRPr="00AE4694" w:rsidDel="00D43E10" w:rsidTr="00AD21D3">
        <w:trPr>
          <w:trHeight w:val="112"/>
          <w:jc w:val="center"/>
          <w:del w:id="6150" w:author="MCC" w:date="2019-03-21T10:27:00Z"/>
          <w:trPrChange w:id="6151" w:author="MCC" w:date="2019-03-21T10:24:00Z">
            <w:trPr>
              <w:trHeight w:val="112"/>
              <w:jc w:val="center"/>
            </w:trPr>
          </w:trPrChange>
        </w:trPr>
        <w:tc>
          <w:tcPr>
            <w:tcW w:w="1066" w:type="pct"/>
            <w:vMerge/>
            <w:shd w:val="clear" w:color="auto" w:fill="auto"/>
            <w:vAlign w:val="center"/>
            <w:tcPrChange w:id="6152" w:author="MCC" w:date="2019-03-21T10:24:00Z">
              <w:tcPr>
                <w:tcW w:w="1095" w:type="pct"/>
                <w:vMerge/>
                <w:shd w:val="clear" w:color="auto" w:fill="auto"/>
                <w:vAlign w:val="center"/>
              </w:tcPr>
            </w:tcPrChange>
          </w:tcPr>
          <w:p w:rsidR="008F27E3" w:rsidRPr="00AE4694" w:rsidDel="00D43E10" w:rsidRDefault="008F27E3" w:rsidP="00AD21D3">
            <w:pPr>
              <w:pStyle w:val="TAC"/>
              <w:rPr>
                <w:del w:id="6153" w:author="MCC" w:date="2019-03-21T10:27:00Z"/>
              </w:rPr>
            </w:pPr>
          </w:p>
        </w:tc>
        <w:tc>
          <w:tcPr>
            <w:tcW w:w="488" w:type="pct"/>
            <w:shd w:val="clear" w:color="auto" w:fill="auto"/>
            <w:vAlign w:val="center"/>
            <w:tcPrChange w:id="6154" w:author="MCC" w:date="2019-03-21T10:24:00Z">
              <w:tcPr>
                <w:tcW w:w="503" w:type="pct"/>
                <w:shd w:val="clear" w:color="auto" w:fill="auto"/>
                <w:vAlign w:val="center"/>
              </w:tcPr>
            </w:tcPrChange>
          </w:tcPr>
          <w:p w:rsidR="008F27E3" w:rsidRPr="00AE4694" w:rsidDel="00D43E10" w:rsidRDefault="008F27E3" w:rsidP="00AD21D3">
            <w:pPr>
              <w:pStyle w:val="TAC"/>
              <w:rPr>
                <w:del w:id="6155" w:author="MCC" w:date="2019-03-21T10:27:00Z"/>
              </w:rPr>
            </w:pPr>
            <w:del w:id="6156" w:author="MCC" w:date="2019-03-21T10:27:00Z">
              <w:r w:rsidRPr="00AE4694" w:rsidDel="00D43E10">
                <w:rPr>
                  <w:rFonts w:eastAsia="MS Mincho" w:hint="eastAsia"/>
                </w:rPr>
                <w:delText>n78</w:delText>
              </w:r>
            </w:del>
          </w:p>
        </w:tc>
        <w:tc>
          <w:tcPr>
            <w:tcW w:w="652" w:type="pct"/>
            <w:shd w:val="clear" w:color="auto" w:fill="auto"/>
            <w:noWrap/>
            <w:vAlign w:val="center"/>
            <w:tcPrChange w:id="6157" w:author="MCC" w:date="2019-03-21T10:24:00Z">
              <w:tcPr>
                <w:tcW w:w="478" w:type="pct"/>
                <w:shd w:val="clear" w:color="auto" w:fill="auto"/>
                <w:noWrap/>
                <w:vAlign w:val="center"/>
              </w:tcPr>
            </w:tcPrChange>
          </w:tcPr>
          <w:p w:rsidR="008F27E3" w:rsidRPr="00AE4694" w:rsidDel="00D43E10" w:rsidRDefault="008F27E3" w:rsidP="00AD21D3">
            <w:pPr>
              <w:pStyle w:val="TAC"/>
              <w:rPr>
                <w:del w:id="6158" w:author="MCC" w:date="2019-03-21T10:27:00Z"/>
              </w:rPr>
            </w:pPr>
            <w:del w:id="6159" w:author="MCC" w:date="2019-03-21T10:27:00Z">
              <w:r w:rsidRPr="00AE4694" w:rsidDel="00D43E10">
                <w:rPr>
                  <w:rFonts w:hint="eastAsia"/>
                </w:rPr>
                <w:delText>3435</w:delText>
              </w:r>
            </w:del>
          </w:p>
        </w:tc>
        <w:tc>
          <w:tcPr>
            <w:tcW w:w="435" w:type="pct"/>
            <w:shd w:val="clear" w:color="auto" w:fill="auto"/>
            <w:noWrap/>
            <w:vAlign w:val="center"/>
            <w:tcPrChange w:id="6160" w:author="MCC" w:date="2019-03-21T10:24:00Z">
              <w:tcPr>
                <w:tcW w:w="447" w:type="pct"/>
                <w:shd w:val="clear" w:color="auto" w:fill="auto"/>
                <w:noWrap/>
                <w:vAlign w:val="center"/>
              </w:tcPr>
            </w:tcPrChange>
          </w:tcPr>
          <w:p w:rsidR="008F27E3" w:rsidRPr="00AE4694" w:rsidDel="00D43E10" w:rsidRDefault="008F27E3" w:rsidP="00AD21D3">
            <w:pPr>
              <w:pStyle w:val="TAC"/>
              <w:rPr>
                <w:del w:id="6161" w:author="MCC" w:date="2019-03-21T10:27:00Z"/>
              </w:rPr>
            </w:pPr>
            <w:del w:id="6162" w:author="MCC" w:date="2019-03-21T10:27:00Z">
              <w:r w:rsidRPr="00AE4694" w:rsidDel="00D43E10">
                <w:rPr>
                  <w:rFonts w:eastAsia="MS Mincho" w:hint="eastAsia"/>
                </w:rPr>
                <w:delText>10</w:delText>
              </w:r>
            </w:del>
          </w:p>
        </w:tc>
        <w:tc>
          <w:tcPr>
            <w:tcW w:w="360" w:type="pct"/>
            <w:shd w:val="clear" w:color="auto" w:fill="auto"/>
            <w:noWrap/>
            <w:vAlign w:val="center"/>
            <w:tcPrChange w:id="6163" w:author="MCC" w:date="2019-03-21T10:24:00Z">
              <w:tcPr>
                <w:tcW w:w="400" w:type="pct"/>
                <w:shd w:val="clear" w:color="auto" w:fill="auto"/>
                <w:noWrap/>
                <w:vAlign w:val="center"/>
              </w:tcPr>
            </w:tcPrChange>
          </w:tcPr>
          <w:p w:rsidR="008F27E3" w:rsidRPr="00AE4694" w:rsidDel="00D43E10" w:rsidRDefault="008F27E3" w:rsidP="00AD21D3">
            <w:pPr>
              <w:pStyle w:val="TAC"/>
              <w:rPr>
                <w:del w:id="6164" w:author="MCC" w:date="2019-03-21T10:27:00Z"/>
              </w:rPr>
            </w:pPr>
            <w:del w:id="6165" w:author="MCC" w:date="2019-03-21T10:27:00Z">
              <w:r w:rsidRPr="00AE4694" w:rsidDel="00D43E10">
                <w:delText>25</w:delText>
              </w:r>
            </w:del>
          </w:p>
        </w:tc>
        <w:tc>
          <w:tcPr>
            <w:tcW w:w="652" w:type="pct"/>
            <w:shd w:val="clear" w:color="auto" w:fill="auto"/>
            <w:noWrap/>
            <w:vAlign w:val="center"/>
            <w:tcPrChange w:id="6166" w:author="MCC" w:date="2019-03-21T10:24:00Z">
              <w:tcPr>
                <w:tcW w:w="480" w:type="pct"/>
                <w:shd w:val="clear" w:color="auto" w:fill="auto"/>
                <w:noWrap/>
                <w:vAlign w:val="center"/>
              </w:tcPr>
            </w:tcPrChange>
          </w:tcPr>
          <w:p w:rsidR="008F27E3" w:rsidRPr="00AE4694" w:rsidDel="00D43E10" w:rsidRDefault="008F27E3" w:rsidP="00AD21D3">
            <w:pPr>
              <w:pStyle w:val="TAC"/>
              <w:rPr>
                <w:del w:id="6167" w:author="MCC" w:date="2019-03-21T10:27:00Z"/>
              </w:rPr>
            </w:pPr>
            <w:del w:id="6168" w:author="MCC" w:date="2019-03-21T10:27:00Z">
              <w:r w:rsidRPr="00AE4694" w:rsidDel="00D43E10">
                <w:rPr>
                  <w:rFonts w:hint="eastAsia"/>
                </w:rPr>
                <w:delText>3435</w:delText>
              </w:r>
            </w:del>
          </w:p>
        </w:tc>
        <w:tc>
          <w:tcPr>
            <w:tcW w:w="375" w:type="pct"/>
            <w:shd w:val="clear" w:color="auto" w:fill="auto"/>
            <w:noWrap/>
            <w:vAlign w:val="center"/>
            <w:tcPrChange w:id="6169" w:author="MCC" w:date="2019-03-21T10:24:00Z">
              <w:tcPr>
                <w:tcW w:w="679" w:type="pct"/>
                <w:shd w:val="clear" w:color="auto" w:fill="auto"/>
                <w:noWrap/>
                <w:vAlign w:val="center"/>
              </w:tcPr>
            </w:tcPrChange>
          </w:tcPr>
          <w:p w:rsidR="008F27E3" w:rsidRPr="00AE4694" w:rsidDel="00D43E10" w:rsidRDefault="008F27E3" w:rsidP="00AD21D3">
            <w:pPr>
              <w:pStyle w:val="TAC"/>
              <w:rPr>
                <w:del w:id="6170" w:author="MCC" w:date="2019-03-21T10:27:00Z"/>
              </w:rPr>
            </w:pPr>
            <w:del w:id="6171" w:author="MCC" w:date="2019-03-21T10:27:00Z">
              <w:r w:rsidRPr="00AE4694" w:rsidDel="00D43E10">
                <w:rPr>
                  <w:rFonts w:hint="eastAsia"/>
                </w:rPr>
                <w:delText>N/A</w:delText>
              </w:r>
            </w:del>
          </w:p>
        </w:tc>
        <w:tc>
          <w:tcPr>
            <w:tcW w:w="477" w:type="pct"/>
            <w:shd w:val="clear" w:color="auto" w:fill="auto"/>
            <w:vAlign w:val="center"/>
            <w:tcPrChange w:id="6172" w:author="MCC" w:date="2019-03-21T10:24:00Z">
              <w:tcPr>
                <w:tcW w:w="490" w:type="pct"/>
                <w:shd w:val="clear" w:color="auto" w:fill="auto"/>
                <w:vAlign w:val="center"/>
              </w:tcPr>
            </w:tcPrChange>
          </w:tcPr>
          <w:p w:rsidR="008F27E3" w:rsidRPr="00AE4694" w:rsidDel="00D43E10" w:rsidRDefault="008F27E3" w:rsidP="00AD21D3">
            <w:pPr>
              <w:pStyle w:val="TAC"/>
              <w:rPr>
                <w:del w:id="6173" w:author="MCC" w:date="2019-03-21T10:27:00Z"/>
              </w:rPr>
            </w:pPr>
            <w:del w:id="6174" w:author="MCC" w:date="2019-03-21T10:27:00Z">
              <w:r w:rsidRPr="00AE4694" w:rsidDel="00D43E10">
                <w:rPr>
                  <w:rFonts w:hint="eastAsia"/>
                </w:rPr>
                <w:delText>TDD</w:delText>
              </w:r>
            </w:del>
          </w:p>
        </w:tc>
        <w:tc>
          <w:tcPr>
            <w:tcW w:w="494" w:type="pct"/>
            <w:vAlign w:val="center"/>
            <w:tcPrChange w:id="6175" w:author="MCC" w:date="2019-03-21T10:24:00Z">
              <w:tcPr>
                <w:tcW w:w="427" w:type="pct"/>
                <w:vAlign w:val="center"/>
              </w:tcPr>
            </w:tcPrChange>
          </w:tcPr>
          <w:p w:rsidR="008F27E3" w:rsidRPr="00AE4694" w:rsidDel="00D43E10" w:rsidRDefault="008F27E3" w:rsidP="00AD21D3">
            <w:pPr>
              <w:pStyle w:val="TAC"/>
              <w:rPr>
                <w:del w:id="6176" w:author="MCC" w:date="2019-03-21T10:27:00Z"/>
              </w:rPr>
            </w:pPr>
            <w:del w:id="6177" w:author="MCC" w:date="2019-03-21T10:27:00Z">
              <w:r w:rsidRPr="00AE4694" w:rsidDel="00D43E10">
                <w:delText>N/A</w:delText>
              </w:r>
            </w:del>
          </w:p>
        </w:tc>
      </w:tr>
      <w:tr w:rsidR="008F27E3" w:rsidRPr="00AE4694" w:rsidDel="00D43E10" w:rsidTr="00AD21D3">
        <w:trPr>
          <w:trHeight w:val="54"/>
          <w:jc w:val="center"/>
          <w:del w:id="6178" w:author="MCC" w:date="2019-03-21T10:27:00Z"/>
          <w:trPrChange w:id="6179" w:author="MCC" w:date="2019-03-21T10:24:00Z">
            <w:trPr>
              <w:trHeight w:val="54"/>
              <w:jc w:val="center"/>
            </w:trPr>
          </w:trPrChange>
        </w:trPr>
        <w:tc>
          <w:tcPr>
            <w:tcW w:w="1066" w:type="pct"/>
            <w:vMerge w:val="restart"/>
            <w:shd w:val="clear" w:color="auto" w:fill="auto"/>
            <w:vAlign w:val="center"/>
            <w:tcPrChange w:id="6180" w:author="MCC" w:date="2019-03-21T10:24:00Z">
              <w:tcPr>
                <w:tcW w:w="1095" w:type="pct"/>
                <w:vMerge w:val="restart"/>
                <w:shd w:val="clear" w:color="auto" w:fill="auto"/>
                <w:vAlign w:val="center"/>
              </w:tcPr>
            </w:tcPrChange>
          </w:tcPr>
          <w:p w:rsidR="008F27E3" w:rsidRPr="00AE4694" w:rsidDel="00D43E10" w:rsidRDefault="008F27E3" w:rsidP="00AD21D3">
            <w:pPr>
              <w:keepNext/>
              <w:keepLines/>
              <w:spacing w:after="0"/>
              <w:jc w:val="center"/>
              <w:rPr>
                <w:del w:id="6181" w:author="MCC" w:date="2019-03-21T10:27:00Z"/>
                <w:rFonts w:ascii="Arial" w:eastAsia="MS Mincho" w:hAnsi="Arial" w:cs="Arial"/>
                <w:sz w:val="18"/>
              </w:rPr>
            </w:pPr>
            <w:del w:id="6182" w:author="MCC" w:date="2019-03-21T10:27:00Z">
              <w:r w:rsidRPr="00AE4694" w:rsidDel="00D43E10">
                <w:rPr>
                  <w:rFonts w:ascii="Arial" w:eastAsia="MS Mincho" w:hAnsi="Arial" w:cs="Arial"/>
                  <w:sz w:val="18"/>
                  <w:lang w:eastAsia="ja-JP"/>
                </w:rPr>
                <w:delText>DC</w:delText>
              </w:r>
              <w:r w:rsidRPr="00AE4694" w:rsidDel="00D43E10">
                <w:rPr>
                  <w:rFonts w:ascii="Arial" w:hAnsi="Arial" w:cs="Arial"/>
                  <w:sz w:val="18"/>
                  <w:lang w:eastAsia="ja-JP"/>
                </w:rPr>
                <w:delText>_</w:delText>
              </w:r>
              <w:r w:rsidRPr="00AE4694" w:rsidDel="00D43E10">
                <w:rPr>
                  <w:rFonts w:ascii="Arial" w:eastAsia="MS Mincho" w:hAnsi="Arial" w:cs="Arial"/>
                  <w:sz w:val="18"/>
                  <w:lang w:eastAsia="ja-JP"/>
                </w:rPr>
                <w:delText>3</w:delText>
              </w:r>
              <w:r w:rsidRPr="00AE4694" w:rsidDel="00D43E10">
                <w:rPr>
                  <w:rFonts w:ascii="Arial" w:hAnsi="Arial" w:cs="Arial"/>
                  <w:sz w:val="18"/>
                  <w:lang w:eastAsia="zh-CN"/>
                </w:rPr>
                <w:delText>C_n</w:delText>
              </w:r>
              <w:r w:rsidRPr="00AE4694" w:rsidDel="00D43E10">
                <w:rPr>
                  <w:rFonts w:ascii="Arial" w:eastAsia="MS Mincho" w:hAnsi="Arial" w:cs="Arial"/>
                  <w:sz w:val="18"/>
                  <w:lang w:eastAsia="ja-JP"/>
                </w:rPr>
                <w:delText>78</w:delText>
              </w:r>
              <w:r w:rsidRPr="00AE4694" w:rsidDel="00D43E10">
                <w:rPr>
                  <w:rFonts w:ascii="Arial" w:hAnsi="Arial" w:cs="Arial"/>
                  <w:sz w:val="18"/>
                  <w:lang w:eastAsia="ja-JP"/>
                </w:rPr>
                <w:delText>A</w:delText>
              </w:r>
            </w:del>
          </w:p>
        </w:tc>
        <w:tc>
          <w:tcPr>
            <w:tcW w:w="488" w:type="pct"/>
            <w:vMerge w:val="restart"/>
            <w:shd w:val="clear" w:color="auto" w:fill="auto"/>
            <w:vAlign w:val="center"/>
            <w:tcPrChange w:id="6183" w:author="MCC" w:date="2019-03-21T10:24:00Z">
              <w:tcPr>
                <w:tcW w:w="503" w:type="pct"/>
                <w:vMerge w:val="restart"/>
                <w:shd w:val="clear" w:color="auto" w:fill="auto"/>
                <w:vAlign w:val="center"/>
              </w:tcPr>
            </w:tcPrChange>
          </w:tcPr>
          <w:p w:rsidR="008F27E3" w:rsidRPr="00AE4694" w:rsidDel="00D43E10" w:rsidRDefault="008F27E3" w:rsidP="00AD21D3">
            <w:pPr>
              <w:keepNext/>
              <w:keepLines/>
              <w:spacing w:after="0"/>
              <w:jc w:val="center"/>
              <w:rPr>
                <w:del w:id="6184" w:author="MCC" w:date="2019-03-21T10:27:00Z"/>
                <w:rFonts w:ascii="Arial" w:eastAsia="맑은 고딕" w:hAnsi="Arial" w:cs="Arial"/>
                <w:sz w:val="18"/>
                <w:lang w:eastAsia="ko-KR"/>
              </w:rPr>
            </w:pPr>
            <w:del w:id="6185" w:author="MCC" w:date="2019-03-21T10:27:00Z">
              <w:r w:rsidRPr="00AE4694" w:rsidDel="00D43E10">
                <w:rPr>
                  <w:rFonts w:ascii="Arial" w:hAnsi="Arial" w:cs="Arial"/>
                  <w:sz w:val="18"/>
                  <w:lang w:eastAsia="ja-JP"/>
                </w:rPr>
                <w:delText>3</w:delText>
              </w:r>
            </w:del>
          </w:p>
        </w:tc>
        <w:tc>
          <w:tcPr>
            <w:tcW w:w="652" w:type="pct"/>
            <w:vMerge w:val="restart"/>
            <w:shd w:val="clear" w:color="auto" w:fill="auto"/>
            <w:noWrap/>
            <w:vAlign w:val="center"/>
            <w:tcPrChange w:id="6186" w:author="MCC" w:date="2019-03-21T10:24:00Z">
              <w:tcPr>
                <w:tcW w:w="478" w:type="pct"/>
                <w:vMerge w:val="restart"/>
                <w:shd w:val="clear" w:color="auto" w:fill="auto"/>
                <w:noWrap/>
                <w:vAlign w:val="center"/>
              </w:tcPr>
            </w:tcPrChange>
          </w:tcPr>
          <w:p w:rsidR="008F27E3" w:rsidRPr="00AE4694" w:rsidDel="00D43E10" w:rsidRDefault="008F27E3" w:rsidP="00AD21D3">
            <w:pPr>
              <w:keepNext/>
              <w:keepLines/>
              <w:spacing w:after="0"/>
              <w:jc w:val="center"/>
              <w:rPr>
                <w:del w:id="6187" w:author="MCC" w:date="2019-03-21T10:27:00Z"/>
                <w:rFonts w:ascii="Arial" w:eastAsia="맑은 고딕" w:hAnsi="Arial" w:cs="Arial"/>
                <w:sz w:val="18"/>
                <w:szCs w:val="18"/>
              </w:rPr>
            </w:pPr>
            <w:del w:id="6188" w:author="MCC" w:date="2019-03-21T10:27:00Z">
              <w:r w:rsidRPr="00AE4694" w:rsidDel="00D43E10">
                <w:rPr>
                  <w:rFonts w:ascii="Arial" w:hAnsi="Arial" w:cs="Arial"/>
                  <w:sz w:val="18"/>
                  <w:lang w:eastAsia="ja-JP"/>
                </w:rPr>
                <w:delText>1740</w:delText>
              </w:r>
            </w:del>
          </w:p>
        </w:tc>
        <w:tc>
          <w:tcPr>
            <w:tcW w:w="435" w:type="pct"/>
            <w:vMerge w:val="restart"/>
            <w:shd w:val="clear" w:color="auto" w:fill="auto"/>
            <w:noWrap/>
            <w:vAlign w:val="center"/>
            <w:tcPrChange w:id="6189" w:author="MCC" w:date="2019-03-21T10:24:00Z">
              <w:tcPr>
                <w:tcW w:w="447" w:type="pct"/>
                <w:vMerge w:val="restart"/>
                <w:shd w:val="clear" w:color="auto" w:fill="auto"/>
                <w:noWrap/>
                <w:vAlign w:val="center"/>
              </w:tcPr>
            </w:tcPrChange>
          </w:tcPr>
          <w:p w:rsidR="008F27E3" w:rsidRPr="00AE4694" w:rsidDel="00D43E10" w:rsidRDefault="008F27E3" w:rsidP="00AD21D3">
            <w:pPr>
              <w:keepNext/>
              <w:keepLines/>
              <w:spacing w:after="0"/>
              <w:jc w:val="center"/>
              <w:rPr>
                <w:del w:id="6190" w:author="MCC" w:date="2019-03-21T10:27:00Z"/>
                <w:rFonts w:ascii="Arial" w:eastAsia="맑은 고딕" w:hAnsi="Arial" w:cs="Arial"/>
                <w:sz w:val="18"/>
                <w:szCs w:val="18"/>
              </w:rPr>
            </w:pPr>
            <w:del w:id="6191" w:author="MCC" w:date="2019-03-21T10:27:00Z">
              <w:r w:rsidRPr="00AE4694" w:rsidDel="00D43E10">
                <w:rPr>
                  <w:rFonts w:ascii="Arial" w:hAnsi="Arial" w:cs="Arial"/>
                  <w:sz w:val="18"/>
                </w:rPr>
                <w:delText>5</w:delText>
              </w:r>
            </w:del>
          </w:p>
        </w:tc>
        <w:tc>
          <w:tcPr>
            <w:tcW w:w="360" w:type="pct"/>
            <w:vMerge w:val="restart"/>
            <w:shd w:val="clear" w:color="auto" w:fill="auto"/>
            <w:noWrap/>
            <w:vAlign w:val="center"/>
            <w:tcPrChange w:id="6192" w:author="MCC" w:date="2019-03-21T10:24:00Z">
              <w:tcPr>
                <w:tcW w:w="400" w:type="pct"/>
                <w:vMerge w:val="restart"/>
                <w:shd w:val="clear" w:color="auto" w:fill="auto"/>
                <w:noWrap/>
                <w:vAlign w:val="center"/>
              </w:tcPr>
            </w:tcPrChange>
          </w:tcPr>
          <w:p w:rsidR="008F27E3" w:rsidRPr="00AE4694" w:rsidDel="00D43E10" w:rsidRDefault="008F27E3" w:rsidP="00AD21D3">
            <w:pPr>
              <w:keepNext/>
              <w:keepLines/>
              <w:spacing w:after="0"/>
              <w:jc w:val="center"/>
              <w:rPr>
                <w:del w:id="6193" w:author="MCC" w:date="2019-03-21T10:27:00Z"/>
                <w:rFonts w:ascii="Arial" w:eastAsia="맑은 고딕" w:hAnsi="Arial" w:cs="Arial"/>
                <w:sz w:val="18"/>
                <w:szCs w:val="18"/>
              </w:rPr>
            </w:pPr>
            <w:del w:id="6194" w:author="MCC" w:date="2019-03-21T10:27:00Z">
              <w:r w:rsidRPr="00AE4694" w:rsidDel="00D43E10">
                <w:rPr>
                  <w:rFonts w:ascii="Arial" w:hAnsi="Arial" w:cs="Arial"/>
                  <w:sz w:val="18"/>
                </w:rPr>
                <w:delText>25</w:delText>
              </w:r>
            </w:del>
          </w:p>
        </w:tc>
        <w:tc>
          <w:tcPr>
            <w:tcW w:w="652" w:type="pct"/>
            <w:vMerge w:val="restart"/>
            <w:shd w:val="clear" w:color="auto" w:fill="auto"/>
            <w:noWrap/>
            <w:vAlign w:val="center"/>
            <w:tcPrChange w:id="6195" w:author="MCC" w:date="2019-03-21T10:24:00Z">
              <w:tcPr>
                <w:tcW w:w="480" w:type="pct"/>
                <w:vMerge w:val="restart"/>
                <w:shd w:val="clear" w:color="auto" w:fill="auto"/>
                <w:noWrap/>
                <w:vAlign w:val="center"/>
              </w:tcPr>
            </w:tcPrChange>
          </w:tcPr>
          <w:p w:rsidR="008F27E3" w:rsidRPr="00AE4694" w:rsidDel="00D43E10" w:rsidRDefault="008F27E3" w:rsidP="00AD21D3">
            <w:pPr>
              <w:keepNext/>
              <w:keepLines/>
              <w:spacing w:after="0"/>
              <w:jc w:val="center"/>
              <w:rPr>
                <w:del w:id="6196" w:author="MCC" w:date="2019-03-21T10:27:00Z"/>
                <w:rFonts w:ascii="Arial" w:eastAsia="맑은 고딕" w:hAnsi="Arial" w:cs="Arial"/>
                <w:sz w:val="18"/>
                <w:szCs w:val="18"/>
              </w:rPr>
            </w:pPr>
            <w:del w:id="6197" w:author="MCC" w:date="2019-03-21T10:27:00Z">
              <w:r w:rsidRPr="00AE4694" w:rsidDel="00D43E10">
                <w:rPr>
                  <w:rFonts w:ascii="Arial" w:hAnsi="Arial" w:cs="Arial"/>
                  <w:sz w:val="18"/>
                  <w:lang w:eastAsia="ja-JP"/>
                </w:rPr>
                <w:delText>1835</w:delText>
              </w:r>
            </w:del>
          </w:p>
        </w:tc>
        <w:tc>
          <w:tcPr>
            <w:tcW w:w="375" w:type="pct"/>
            <w:shd w:val="clear" w:color="auto" w:fill="auto"/>
            <w:vAlign w:val="center"/>
            <w:tcPrChange w:id="6198"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199" w:author="MCC" w:date="2019-03-21T10:27:00Z"/>
                <w:rFonts w:ascii="Arial" w:eastAsia="맑은 고딕" w:hAnsi="Arial" w:cs="Arial"/>
                <w:sz w:val="18"/>
              </w:rPr>
            </w:pPr>
            <w:del w:id="6200" w:author="MCC" w:date="2019-03-21T10:27:00Z">
              <w:r w:rsidRPr="00AE4694" w:rsidDel="00D43E10">
                <w:rPr>
                  <w:rFonts w:ascii="Arial" w:eastAsia="MS Mincho" w:hAnsi="Arial" w:cs="Arial"/>
                  <w:sz w:val="18"/>
                  <w:lang w:eastAsia="ja-JP"/>
                </w:rPr>
                <w:delText>26</w:delText>
              </w:r>
            </w:del>
          </w:p>
        </w:tc>
        <w:tc>
          <w:tcPr>
            <w:tcW w:w="477" w:type="pct"/>
            <w:vMerge w:val="restart"/>
            <w:shd w:val="clear" w:color="auto" w:fill="auto"/>
            <w:vAlign w:val="center"/>
            <w:tcPrChange w:id="6201" w:author="MCC" w:date="2019-03-21T10:24:00Z">
              <w:tcPr>
                <w:tcW w:w="490" w:type="pct"/>
                <w:vMerge w:val="restart"/>
                <w:shd w:val="clear" w:color="auto" w:fill="auto"/>
                <w:vAlign w:val="center"/>
              </w:tcPr>
            </w:tcPrChange>
          </w:tcPr>
          <w:p w:rsidR="008F27E3" w:rsidRPr="00AE4694" w:rsidDel="00D43E10" w:rsidRDefault="008F27E3" w:rsidP="00AD21D3">
            <w:pPr>
              <w:keepNext/>
              <w:keepLines/>
              <w:spacing w:after="0"/>
              <w:jc w:val="center"/>
              <w:rPr>
                <w:del w:id="6202" w:author="MCC" w:date="2019-03-21T10:27:00Z"/>
                <w:rFonts w:ascii="Arial" w:eastAsia="맑은 고딕" w:hAnsi="Arial" w:cs="Arial"/>
                <w:sz w:val="18"/>
                <w:szCs w:val="18"/>
              </w:rPr>
            </w:pPr>
            <w:del w:id="6203" w:author="MCC" w:date="2019-03-21T10:27:00Z">
              <w:r w:rsidRPr="00AE4694" w:rsidDel="00D43E10">
                <w:rPr>
                  <w:rFonts w:ascii="Arial" w:hAnsi="Arial" w:cs="Arial"/>
                  <w:sz w:val="18"/>
                </w:rPr>
                <w:delText>FDD</w:delText>
              </w:r>
            </w:del>
          </w:p>
        </w:tc>
        <w:tc>
          <w:tcPr>
            <w:tcW w:w="494" w:type="pct"/>
            <w:vMerge w:val="restart"/>
            <w:shd w:val="clear" w:color="auto" w:fill="auto"/>
            <w:tcPrChange w:id="6204" w:author="MCC" w:date="2019-03-21T10:24:00Z">
              <w:tcPr>
                <w:tcW w:w="427" w:type="pct"/>
                <w:vMerge w:val="restart"/>
                <w:shd w:val="clear" w:color="auto" w:fill="auto"/>
              </w:tcPr>
            </w:tcPrChange>
          </w:tcPr>
          <w:p w:rsidR="008F27E3" w:rsidRPr="00AE4694" w:rsidDel="00D43E10" w:rsidRDefault="008F27E3" w:rsidP="00AD21D3">
            <w:pPr>
              <w:keepNext/>
              <w:keepLines/>
              <w:spacing w:after="0"/>
              <w:jc w:val="center"/>
              <w:rPr>
                <w:del w:id="6205" w:author="MCC" w:date="2019-03-21T10:27:00Z"/>
                <w:rFonts w:ascii="Arial" w:eastAsia="맑은 고딕" w:hAnsi="Arial" w:cs="Arial"/>
                <w:sz w:val="18"/>
              </w:rPr>
            </w:pPr>
            <w:del w:id="6206" w:author="MCC" w:date="2019-03-21T10:27:00Z">
              <w:r w:rsidRPr="00AE4694" w:rsidDel="00D43E10">
                <w:rPr>
                  <w:rFonts w:ascii="Arial" w:hAnsi="Arial" w:cs="Arial"/>
                  <w:sz w:val="18"/>
                </w:rPr>
                <w:delText>IMD2</w:delText>
              </w:r>
              <w:r w:rsidRPr="00AE4694" w:rsidDel="00D43E10">
                <w:rPr>
                  <w:rFonts w:ascii="Arial" w:hAnsi="Arial" w:cs="Arial"/>
                  <w:sz w:val="18"/>
                  <w:vertAlign w:val="superscript"/>
                </w:rPr>
                <w:delText>4</w:delText>
              </w:r>
            </w:del>
          </w:p>
        </w:tc>
      </w:tr>
      <w:tr w:rsidR="008F27E3" w:rsidRPr="00AE4694" w:rsidDel="00D43E10" w:rsidTr="00AD21D3">
        <w:trPr>
          <w:trHeight w:val="54"/>
          <w:jc w:val="center"/>
          <w:del w:id="6207" w:author="MCC" w:date="2019-03-21T10:27:00Z"/>
          <w:trPrChange w:id="6208" w:author="MCC" w:date="2019-03-21T10:24:00Z">
            <w:trPr>
              <w:trHeight w:val="54"/>
              <w:jc w:val="center"/>
            </w:trPr>
          </w:trPrChange>
        </w:trPr>
        <w:tc>
          <w:tcPr>
            <w:tcW w:w="1066" w:type="pct"/>
            <w:vMerge/>
            <w:shd w:val="clear" w:color="auto" w:fill="auto"/>
            <w:vAlign w:val="center"/>
            <w:tcPrChange w:id="6209" w:author="MCC" w:date="2019-03-21T10:24:00Z">
              <w:tcPr>
                <w:tcW w:w="1095" w:type="pct"/>
                <w:vMerge/>
                <w:shd w:val="clear" w:color="auto" w:fill="auto"/>
                <w:vAlign w:val="center"/>
              </w:tcPr>
            </w:tcPrChange>
          </w:tcPr>
          <w:p w:rsidR="008F27E3" w:rsidRPr="00AE4694" w:rsidDel="00D43E10" w:rsidRDefault="008F27E3" w:rsidP="00AD21D3">
            <w:pPr>
              <w:keepNext/>
              <w:keepLines/>
              <w:spacing w:after="0"/>
              <w:jc w:val="center"/>
              <w:rPr>
                <w:del w:id="6210" w:author="MCC" w:date="2019-03-21T10:27:00Z"/>
                <w:rFonts w:ascii="Arial" w:eastAsia="MS Mincho" w:hAnsi="Arial" w:cs="Arial"/>
                <w:sz w:val="18"/>
              </w:rPr>
            </w:pPr>
          </w:p>
        </w:tc>
        <w:tc>
          <w:tcPr>
            <w:tcW w:w="488" w:type="pct"/>
            <w:vMerge/>
            <w:shd w:val="clear" w:color="auto" w:fill="auto"/>
            <w:vAlign w:val="center"/>
            <w:tcPrChange w:id="6211" w:author="MCC" w:date="2019-03-21T10:24:00Z">
              <w:tcPr>
                <w:tcW w:w="503" w:type="pct"/>
                <w:vMerge/>
                <w:shd w:val="clear" w:color="auto" w:fill="auto"/>
                <w:vAlign w:val="center"/>
              </w:tcPr>
            </w:tcPrChange>
          </w:tcPr>
          <w:p w:rsidR="008F27E3" w:rsidRPr="00AE4694" w:rsidDel="00D43E10" w:rsidRDefault="008F27E3" w:rsidP="00AD21D3">
            <w:pPr>
              <w:keepNext/>
              <w:keepLines/>
              <w:spacing w:after="0"/>
              <w:jc w:val="center"/>
              <w:rPr>
                <w:del w:id="6212" w:author="MCC" w:date="2019-03-21T10:27:00Z"/>
                <w:rFonts w:ascii="Arial" w:eastAsia="맑은 고딕" w:hAnsi="Arial" w:cs="Arial"/>
                <w:sz w:val="18"/>
                <w:lang w:eastAsia="ko-KR"/>
              </w:rPr>
            </w:pPr>
          </w:p>
        </w:tc>
        <w:tc>
          <w:tcPr>
            <w:tcW w:w="652" w:type="pct"/>
            <w:vMerge/>
            <w:shd w:val="clear" w:color="auto" w:fill="auto"/>
            <w:noWrap/>
            <w:vAlign w:val="center"/>
            <w:tcPrChange w:id="6213" w:author="MCC" w:date="2019-03-21T10:24:00Z">
              <w:tcPr>
                <w:tcW w:w="478" w:type="pct"/>
                <w:vMerge/>
                <w:shd w:val="clear" w:color="auto" w:fill="auto"/>
                <w:noWrap/>
                <w:vAlign w:val="center"/>
              </w:tcPr>
            </w:tcPrChange>
          </w:tcPr>
          <w:p w:rsidR="008F27E3" w:rsidRPr="00AE4694" w:rsidDel="00D43E10" w:rsidRDefault="008F27E3" w:rsidP="00AD21D3">
            <w:pPr>
              <w:keepNext/>
              <w:keepLines/>
              <w:spacing w:after="0"/>
              <w:jc w:val="center"/>
              <w:rPr>
                <w:del w:id="6214" w:author="MCC" w:date="2019-03-21T10:27:00Z"/>
                <w:rFonts w:ascii="Arial" w:eastAsia="맑은 고딕" w:hAnsi="Arial" w:cs="Arial"/>
                <w:sz w:val="18"/>
                <w:szCs w:val="18"/>
              </w:rPr>
            </w:pPr>
          </w:p>
        </w:tc>
        <w:tc>
          <w:tcPr>
            <w:tcW w:w="435" w:type="pct"/>
            <w:vMerge/>
            <w:shd w:val="clear" w:color="auto" w:fill="auto"/>
            <w:noWrap/>
            <w:vAlign w:val="center"/>
            <w:tcPrChange w:id="6215" w:author="MCC" w:date="2019-03-21T10:24:00Z">
              <w:tcPr>
                <w:tcW w:w="447" w:type="pct"/>
                <w:vMerge/>
                <w:shd w:val="clear" w:color="auto" w:fill="auto"/>
                <w:noWrap/>
                <w:vAlign w:val="center"/>
              </w:tcPr>
            </w:tcPrChange>
          </w:tcPr>
          <w:p w:rsidR="008F27E3" w:rsidRPr="00AE4694" w:rsidDel="00D43E10" w:rsidRDefault="008F27E3" w:rsidP="00AD21D3">
            <w:pPr>
              <w:keepNext/>
              <w:keepLines/>
              <w:spacing w:after="0"/>
              <w:jc w:val="center"/>
              <w:rPr>
                <w:del w:id="6216" w:author="MCC" w:date="2019-03-21T10:27:00Z"/>
                <w:rFonts w:ascii="Arial" w:eastAsia="맑은 고딕" w:hAnsi="Arial" w:cs="Arial"/>
                <w:sz w:val="18"/>
                <w:szCs w:val="18"/>
              </w:rPr>
            </w:pPr>
          </w:p>
        </w:tc>
        <w:tc>
          <w:tcPr>
            <w:tcW w:w="360" w:type="pct"/>
            <w:vMerge/>
            <w:shd w:val="clear" w:color="auto" w:fill="auto"/>
            <w:noWrap/>
            <w:vAlign w:val="center"/>
            <w:tcPrChange w:id="6217" w:author="MCC" w:date="2019-03-21T10:24:00Z">
              <w:tcPr>
                <w:tcW w:w="400" w:type="pct"/>
                <w:vMerge/>
                <w:shd w:val="clear" w:color="auto" w:fill="auto"/>
                <w:noWrap/>
                <w:vAlign w:val="center"/>
              </w:tcPr>
            </w:tcPrChange>
          </w:tcPr>
          <w:p w:rsidR="008F27E3" w:rsidRPr="00AE4694" w:rsidDel="00D43E10" w:rsidRDefault="008F27E3" w:rsidP="00AD21D3">
            <w:pPr>
              <w:keepNext/>
              <w:keepLines/>
              <w:spacing w:after="0"/>
              <w:jc w:val="center"/>
              <w:rPr>
                <w:del w:id="6218" w:author="MCC" w:date="2019-03-21T10:27:00Z"/>
                <w:rFonts w:ascii="Arial" w:eastAsia="맑은 고딕" w:hAnsi="Arial" w:cs="Arial"/>
                <w:sz w:val="18"/>
                <w:szCs w:val="18"/>
              </w:rPr>
            </w:pPr>
          </w:p>
        </w:tc>
        <w:tc>
          <w:tcPr>
            <w:tcW w:w="652" w:type="pct"/>
            <w:vMerge/>
            <w:shd w:val="clear" w:color="auto" w:fill="auto"/>
            <w:noWrap/>
            <w:vAlign w:val="center"/>
            <w:tcPrChange w:id="6219" w:author="MCC" w:date="2019-03-21T10:24:00Z">
              <w:tcPr>
                <w:tcW w:w="480" w:type="pct"/>
                <w:vMerge/>
                <w:shd w:val="clear" w:color="auto" w:fill="auto"/>
                <w:noWrap/>
                <w:vAlign w:val="center"/>
              </w:tcPr>
            </w:tcPrChange>
          </w:tcPr>
          <w:p w:rsidR="008F27E3" w:rsidRPr="00AE4694" w:rsidDel="00D43E10" w:rsidRDefault="008F27E3" w:rsidP="00AD21D3">
            <w:pPr>
              <w:keepNext/>
              <w:keepLines/>
              <w:spacing w:after="0"/>
              <w:jc w:val="center"/>
              <w:rPr>
                <w:del w:id="6220" w:author="MCC" w:date="2019-03-21T10:27:00Z"/>
                <w:rFonts w:ascii="Arial" w:eastAsia="맑은 고딕" w:hAnsi="Arial" w:cs="Arial"/>
                <w:sz w:val="18"/>
                <w:szCs w:val="18"/>
              </w:rPr>
            </w:pPr>
          </w:p>
        </w:tc>
        <w:tc>
          <w:tcPr>
            <w:tcW w:w="375" w:type="pct"/>
            <w:shd w:val="clear" w:color="auto" w:fill="auto"/>
            <w:vAlign w:val="center"/>
            <w:tcPrChange w:id="6221"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222" w:author="MCC" w:date="2019-03-21T10:27:00Z"/>
                <w:rFonts w:ascii="Arial" w:eastAsia="맑은 고딕" w:hAnsi="Arial" w:cs="Arial"/>
                <w:sz w:val="18"/>
              </w:rPr>
            </w:pPr>
            <w:del w:id="6223" w:author="MCC" w:date="2019-03-21T10:27:00Z">
              <w:r w:rsidRPr="00AE4694" w:rsidDel="00D43E10">
                <w:rPr>
                  <w:rFonts w:ascii="Arial" w:eastAsia="MS Mincho" w:hAnsi="Arial" w:cs="Arial"/>
                  <w:sz w:val="18"/>
                  <w:lang w:eastAsia="ja-JP"/>
                </w:rPr>
                <w:delText>28.7</w:delText>
              </w:r>
              <w:r w:rsidRPr="00AE4694" w:rsidDel="00D43E10">
                <w:rPr>
                  <w:rFonts w:cs="Arial"/>
                  <w:vertAlign w:val="superscript"/>
                  <w:lang w:eastAsia="ko-KR"/>
                </w:rPr>
                <w:delText>5</w:delText>
              </w:r>
            </w:del>
          </w:p>
        </w:tc>
        <w:tc>
          <w:tcPr>
            <w:tcW w:w="477" w:type="pct"/>
            <w:vMerge/>
            <w:shd w:val="clear" w:color="auto" w:fill="auto"/>
            <w:vAlign w:val="center"/>
            <w:tcPrChange w:id="6224" w:author="MCC" w:date="2019-03-21T10:24:00Z">
              <w:tcPr>
                <w:tcW w:w="490" w:type="pct"/>
                <w:vMerge/>
                <w:shd w:val="clear" w:color="auto" w:fill="auto"/>
                <w:vAlign w:val="center"/>
              </w:tcPr>
            </w:tcPrChange>
          </w:tcPr>
          <w:p w:rsidR="008F27E3" w:rsidRPr="00AE4694" w:rsidDel="00D43E10" w:rsidRDefault="008F27E3" w:rsidP="00AD21D3">
            <w:pPr>
              <w:keepNext/>
              <w:keepLines/>
              <w:spacing w:after="0"/>
              <w:jc w:val="center"/>
              <w:rPr>
                <w:del w:id="6225" w:author="MCC" w:date="2019-03-21T10:27:00Z"/>
                <w:rFonts w:ascii="Arial" w:eastAsia="맑은 고딕" w:hAnsi="Arial" w:cs="Arial"/>
                <w:sz w:val="18"/>
                <w:szCs w:val="18"/>
              </w:rPr>
            </w:pPr>
          </w:p>
        </w:tc>
        <w:tc>
          <w:tcPr>
            <w:tcW w:w="494" w:type="pct"/>
            <w:vMerge/>
            <w:shd w:val="clear" w:color="auto" w:fill="auto"/>
            <w:tcPrChange w:id="6226" w:author="MCC" w:date="2019-03-21T10:24:00Z">
              <w:tcPr>
                <w:tcW w:w="427" w:type="pct"/>
                <w:vMerge/>
                <w:shd w:val="clear" w:color="auto" w:fill="auto"/>
              </w:tcPr>
            </w:tcPrChange>
          </w:tcPr>
          <w:p w:rsidR="008F27E3" w:rsidRPr="00AE4694" w:rsidDel="00D43E10" w:rsidRDefault="008F27E3" w:rsidP="00AD21D3">
            <w:pPr>
              <w:keepNext/>
              <w:keepLines/>
              <w:spacing w:after="0"/>
              <w:jc w:val="center"/>
              <w:rPr>
                <w:del w:id="6227" w:author="MCC" w:date="2019-03-21T10:27:00Z"/>
                <w:rFonts w:ascii="Arial" w:eastAsia="맑은 고딕" w:hAnsi="Arial" w:cs="Arial"/>
                <w:sz w:val="18"/>
              </w:rPr>
            </w:pPr>
          </w:p>
        </w:tc>
      </w:tr>
      <w:tr w:rsidR="008F27E3" w:rsidRPr="00AE4694" w:rsidDel="00D43E10" w:rsidTr="00AD21D3">
        <w:trPr>
          <w:trHeight w:val="54"/>
          <w:jc w:val="center"/>
          <w:del w:id="6228" w:author="MCC" w:date="2019-03-21T10:27:00Z"/>
          <w:trPrChange w:id="6229" w:author="MCC" w:date="2019-03-21T10:24:00Z">
            <w:trPr>
              <w:trHeight w:val="54"/>
              <w:jc w:val="center"/>
            </w:trPr>
          </w:trPrChange>
        </w:trPr>
        <w:tc>
          <w:tcPr>
            <w:tcW w:w="1066" w:type="pct"/>
            <w:vMerge/>
            <w:shd w:val="clear" w:color="auto" w:fill="auto"/>
            <w:vAlign w:val="center"/>
            <w:tcPrChange w:id="6230" w:author="MCC" w:date="2019-03-21T10:24:00Z">
              <w:tcPr>
                <w:tcW w:w="1095" w:type="pct"/>
                <w:vMerge/>
                <w:shd w:val="clear" w:color="auto" w:fill="auto"/>
                <w:vAlign w:val="center"/>
              </w:tcPr>
            </w:tcPrChange>
          </w:tcPr>
          <w:p w:rsidR="008F27E3" w:rsidRPr="00AE4694" w:rsidDel="00D43E10" w:rsidRDefault="008F27E3" w:rsidP="00AD21D3">
            <w:pPr>
              <w:keepNext/>
              <w:keepLines/>
              <w:spacing w:after="0"/>
              <w:jc w:val="center"/>
              <w:rPr>
                <w:del w:id="6231" w:author="MCC" w:date="2019-03-21T10:27:00Z"/>
                <w:rFonts w:ascii="Arial" w:eastAsia="MS Mincho" w:hAnsi="Arial" w:cs="Arial"/>
                <w:sz w:val="18"/>
              </w:rPr>
            </w:pPr>
          </w:p>
        </w:tc>
        <w:tc>
          <w:tcPr>
            <w:tcW w:w="488" w:type="pct"/>
            <w:shd w:val="clear" w:color="auto" w:fill="auto"/>
            <w:vAlign w:val="center"/>
            <w:tcPrChange w:id="6232" w:author="MCC" w:date="2019-03-21T10:24:00Z">
              <w:tcPr>
                <w:tcW w:w="503" w:type="pct"/>
                <w:shd w:val="clear" w:color="auto" w:fill="auto"/>
                <w:vAlign w:val="center"/>
              </w:tcPr>
            </w:tcPrChange>
          </w:tcPr>
          <w:p w:rsidR="008F27E3" w:rsidRPr="00AE4694" w:rsidDel="00D43E10" w:rsidRDefault="008F27E3" w:rsidP="00AD21D3">
            <w:pPr>
              <w:keepNext/>
              <w:keepLines/>
              <w:spacing w:after="0"/>
              <w:jc w:val="center"/>
              <w:rPr>
                <w:del w:id="6233" w:author="MCC" w:date="2019-03-21T10:27:00Z"/>
                <w:rFonts w:ascii="Arial" w:eastAsia="맑은 고딕" w:hAnsi="Arial" w:cs="Arial"/>
                <w:sz w:val="18"/>
                <w:lang w:eastAsia="ko-KR"/>
              </w:rPr>
            </w:pPr>
            <w:del w:id="6234"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235" w:author="MCC" w:date="2019-03-21T10:24:00Z">
              <w:tcPr>
                <w:tcW w:w="478" w:type="pct"/>
                <w:shd w:val="clear" w:color="auto" w:fill="auto"/>
                <w:noWrap/>
                <w:vAlign w:val="center"/>
              </w:tcPr>
            </w:tcPrChange>
          </w:tcPr>
          <w:p w:rsidR="008F27E3" w:rsidRPr="00AE4694" w:rsidDel="00D43E10" w:rsidRDefault="008F27E3" w:rsidP="00AD21D3">
            <w:pPr>
              <w:keepNext/>
              <w:keepLines/>
              <w:spacing w:after="0"/>
              <w:jc w:val="center"/>
              <w:rPr>
                <w:del w:id="6236" w:author="MCC" w:date="2019-03-21T10:27:00Z"/>
                <w:rFonts w:ascii="Arial" w:eastAsia="맑은 고딕" w:hAnsi="Arial" w:cs="Arial"/>
                <w:sz w:val="18"/>
                <w:szCs w:val="18"/>
              </w:rPr>
            </w:pPr>
            <w:del w:id="6237" w:author="MCC" w:date="2019-03-21T10:27:00Z">
              <w:r w:rsidRPr="00AE4694" w:rsidDel="00D43E10">
                <w:rPr>
                  <w:rFonts w:ascii="Arial" w:hAnsi="Arial" w:cs="Arial"/>
                  <w:sz w:val="18"/>
                  <w:lang w:eastAsia="ja-JP"/>
                </w:rPr>
                <w:delText>3575</w:delText>
              </w:r>
            </w:del>
          </w:p>
        </w:tc>
        <w:tc>
          <w:tcPr>
            <w:tcW w:w="435" w:type="pct"/>
            <w:shd w:val="clear" w:color="auto" w:fill="auto"/>
            <w:noWrap/>
            <w:vAlign w:val="center"/>
            <w:tcPrChange w:id="6238" w:author="MCC" w:date="2019-03-21T10:24:00Z">
              <w:tcPr>
                <w:tcW w:w="447" w:type="pct"/>
                <w:shd w:val="clear" w:color="auto" w:fill="auto"/>
                <w:noWrap/>
                <w:vAlign w:val="center"/>
              </w:tcPr>
            </w:tcPrChange>
          </w:tcPr>
          <w:p w:rsidR="008F27E3" w:rsidRPr="00AE4694" w:rsidDel="00D43E10" w:rsidRDefault="008F27E3" w:rsidP="00AD21D3">
            <w:pPr>
              <w:keepNext/>
              <w:keepLines/>
              <w:spacing w:after="0"/>
              <w:jc w:val="center"/>
              <w:rPr>
                <w:del w:id="6239" w:author="MCC" w:date="2019-03-21T10:27:00Z"/>
                <w:rFonts w:ascii="Arial" w:eastAsia="맑은 고딕" w:hAnsi="Arial" w:cs="Arial"/>
                <w:sz w:val="18"/>
                <w:szCs w:val="18"/>
              </w:rPr>
            </w:pPr>
            <w:del w:id="6240"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241" w:author="MCC" w:date="2019-03-21T10:24:00Z">
              <w:tcPr>
                <w:tcW w:w="400" w:type="pct"/>
                <w:shd w:val="clear" w:color="auto" w:fill="auto"/>
                <w:noWrap/>
                <w:vAlign w:val="center"/>
              </w:tcPr>
            </w:tcPrChange>
          </w:tcPr>
          <w:p w:rsidR="008F27E3" w:rsidRPr="00AE4694" w:rsidDel="00D43E10" w:rsidRDefault="008F27E3" w:rsidP="00AD21D3">
            <w:pPr>
              <w:keepNext/>
              <w:keepLines/>
              <w:spacing w:after="0"/>
              <w:jc w:val="center"/>
              <w:rPr>
                <w:del w:id="6242" w:author="MCC" w:date="2019-03-21T10:27:00Z"/>
                <w:rFonts w:ascii="Arial" w:eastAsia="맑은 고딕" w:hAnsi="Arial" w:cs="Arial"/>
                <w:sz w:val="18"/>
                <w:szCs w:val="18"/>
              </w:rPr>
            </w:pPr>
            <w:del w:id="6243" w:author="MCC" w:date="2019-03-21T10:27:00Z">
              <w:r w:rsidRPr="00AE4694" w:rsidDel="00D43E10">
                <w:rPr>
                  <w:rFonts w:ascii="Arial" w:hAnsi="Arial" w:cs="Arial"/>
                  <w:sz w:val="18"/>
                </w:rPr>
                <w:delText>25</w:delText>
              </w:r>
            </w:del>
          </w:p>
        </w:tc>
        <w:tc>
          <w:tcPr>
            <w:tcW w:w="652" w:type="pct"/>
            <w:shd w:val="clear" w:color="auto" w:fill="auto"/>
            <w:noWrap/>
            <w:vAlign w:val="center"/>
            <w:tcPrChange w:id="6244" w:author="MCC" w:date="2019-03-21T10:24:00Z">
              <w:tcPr>
                <w:tcW w:w="480" w:type="pct"/>
                <w:shd w:val="clear" w:color="auto" w:fill="auto"/>
                <w:noWrap/>
                <w:vAlign w:val="center"/>
              </w:tcPr>
            </w:tcPrChange>
          </w:tcPr>
          <w:p w:rsidR="008F27E3" w:rsidRPr="00AE4694" w:rsidDel="00D43E10" w:rsidRDefault="008F27E3" w:rsidP="00AD21D3">
            <w:pPr>
              <w:keepNext/>
              <w:keepLines/>
              <w:spacing w:after="0"/>
              <w:jc w:val="center"/>
              <w:rPr>
                <w:del w:id="6245" w:author="MCC" w:date="2019-03-21T10:27:00Z"/>
                <w:rFonts w:ascii="Arial" w:eastAsia="맑은 고딕" w:hAnsi="Arial" w:cs="Arial"/>
                <w:sz w:val="18"/>
                <w:szCs w:val="18"/>
              </w:rPr>
            </w:pPr>
            <w:del w:id="6246" w:author="MCC" w:date="2019-03-21T10:27:00Z">
              <w:r w:rsidRPr="00AE4694" w:rsidDel="00D43E10">
                <w:rPr>
                  <w:rFonts w:ascii="Arial" w:hAnsi="Arial" w:cs="Arial"/>
                  <w:sz w:val="18"/>
                  <w:lang w:eastAsia="ja-JP"/>
                </w:rPr>
                <w:delText>3575</w:delText>
              </w:r>
            </w:del>
          </w:p>
        </w:tc>
        <w:tc>
          <w:tcPr>
            <w:tcW w:w="375" w:type="pct"/>
            <w:shd w:val="clear" w:color="auto" w:fill="auto"/>
            <w:vAlign w:val="center"/>
            <w:tcPrChange w:id="6247"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248" w:author="MCC" w:date="2019-03-21T10:27:00Z"/>
                <w:rFonts w:ascii="Arial" w:eastAsia="맑은 고딕" w:hAnsi="Arial" w:cs="Arial"/>
                <w:sz w:val="18"/>
              </w:rPr>
            </w:pPr>
            <w:del w:id="6249"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250" w:author="MCC" w:date="2019-03-21T10:24:00Z">
              <w:tcPr>
                <w:tcW w:w="490" w:type="pct"/>
                <w:shd w:val="clear" w:color="auto" w:fill="auto"/>
                <w:vAlign w:val="center"/>
              </w:tcPr>
            </w:tcPrChange>
          </w:tcPr>
          <w:p w:rsidR="008F27E3" w:rsidRPr="00AE4694" w:rsidDel="00D43E10" w:rsidRDefault="008F27E3" w:rsidP="00AD21D3">
            <w:pPr>
              <w:keepNext/>
              <w:keepLines/>
              <w:spacing w:after="0"/>
              <w:jc w:val="center"/>
              <w:rPr>
                <w:del w:id="6251" w:author="MCC" w:date="2019-03-21T10:27:00Z"/>
                <w:rFonts w:ascii="Arial" w:eastAsia="맑은 고딕" w:hAnsi="Arial" w:cs="Arial"/>
                <w:sz w:val="18"/>
                <w:szCs w:val="18"/>
              </w:rPr>
            </w:pPr>
            <w:del w:id="6252" w:author="MCC" w:date="2019-03-21T10:27:00Z">
              <w:r w:rsidRPr="00AE4694" w:rsidDel="00D43E10">
                <w:rPr>
                  <w:rFonts w:ascii="Arial" w:hAnsi="Arial" w:cs="Arial"/>
                  <w:sz w:val="18"/>
                  <w:lang w:eastAsia="ja-JP"/>
                </w:rPr>
                <w:delText>TDD</w:delText>
              </w:r>
            </w:del>
          </w:p>
        </w:tc>
        <w:tc>
          <w:tcPr>
            <w:tcW w:w="494" w:type="pct"/>
            <w:shd w:val="clear" w:color="auto" w:fill="auto"/>
            <w:tcPrChange w:id="6253" w:author="MCC" w:date="2019-03-21T10:24:00Z">
              <w:tcPr>
                <w:tcW w:w="427" w:type="pct"/>
                <w:shd w:val="clear" w:color="auto" w:fill="auto"/>
              </w:tcPr>
            </w:tcPrChange>
          </w:tcPr>
          <w:p w:rsidR="008F27E3" w:rsidRPr="00AE4694" w:rsidDel="00D43E10" w:rsidRDefault="008F27E3" w:rsidP="00AD21D3">
            <w:pPr>
              <w:keepNext/>
              <w:keepLines/>
              <w:spacing w:after="0"/>
              <w:jc w:val="center"/>
              <w:rPr>
                <w:del w:id="6254" w:author="MCC" w:date="2019-03-21T10:27:00Z"/>
                <w:rFonts w:ascii="Arial" w:eastAsia="맑은 고딕" w:hAnsi="Arial" w:cs="Arial"/>
                <w:sz w:val="18"/>
              </w:rPr>
            </w:pPr>
            <w:del w:id="6255" w:author="MCC" w:date="2019-03-21T10:27:00Z">
              <w:r w:rsidRPr="00AE4694" w:rsidDel="00D43E10">
                <w:rPr>
                  <w:rFonts w:ascii="Arial" w:hAnsi="Arial" w:cs="Arial"/>
                  <w:sz w:val="18"/>
                  <w:lang w:eastAsia="ja-JP"/>
                </w:rPr>
                <w:delText>N/A</w:delText>
              </w:r>
            </w:del>
          </w:p>
        </w:tc>
      </w:tr>
      <w:tr w:rsidR="008F27E3" w:rsidRPr="00AE4694" w:rsidDel="00D43E10" w:rsidTr="00AD21D3">
        <w:trPr>
          <w:trHeight w:val="54"/>
          <w:jc w:val="center"/>
          <w:del w:id="6256" w:author="MCC" w:date="2019-03-21T10:27:00Z"/>
          <w:trPrChange w:id="6257" w:author="MCC" w:date="2019-03-21T10:24:00Z">
            <w:trPr>
              <w:trHeight w:val="54"/>
              <w:jc w:val="center"/>
            </w:trPr>
          </w:trPrChange>
        </w:trPr>
        <w:tc>
          <w:tcPr>
            <w:tcW w:w="1066" w:type="pct"/>
            <w:vMerge/>
            <w:shd w:val="clear" w:color="auto" w:fill="auto"/>
            <w:vAlign w:val="center"/>
            <w:tcPrChange w:id="6258" w:author="MCC" w:date="2019-03-21T10:24:00Z">
              <w:tcPr>
                <w:tcW w:w="1095" w:type="pct"/>
                <w:vMerge/>
                <w:shd w:val="clear" w:color="auto" w:fill="auto"/>
                <w:vAlign w:val="center"/>
              </w:tcPr>
            </w:tcPrChange>
          </w:tcPr>
          <w:p w:rsidR="008F27E3" w:rsidRPr="00AE4694" w:rsidDel="00D43E10" w:rsidRDefault="008F27E3" w:rsidP="00AD21D3">
            <w:pPr>
              <w:keepNext/>
              <w:keepLines/>
              <w:spacing w:after="0"/>
              <w:jc w:val="center"/>
              <w:rPr>
                <w:del w:id="6259" w:author="MCC" w:date="2019-03-21T10:27:00Z"/>
                <w:rFonts w:ascii="Arial" w:eastAsia="MS Mincho" w:hAnsi="Arial" w:cs="Arial"/>
                <w:sz w:val="18"/>
              </w:rPr>
            </w:pPr>
          </w:p>
        </w:tc>
        <w:tc>
          <w:tcPr>
            <w:tcW w:w="488" w:type="pct"/>
            <w:shd w:val="clear" w:color="auto" w:fill="auto"/>
            <w:vAlign w:val="center"/>
            <w:tcPrChange w:id="6260" w:author="MCC" w:date="2019-03-21T10:24:00Z">
              <w:tcPr>
                <w:tcW w:w="503" w:type="pct"/>
                <w:shd w:val="clear" w:color="auto" w:fill="auto"/>
                <w:vAlign w:val="center"/>
              </w:tcPr>
            </w:tcPrChange>
          </w:tcPr>
          <w:p w:rsidR="008F27E3" w:rsidRPr="00AE4694" w:rsidDel="00D43E10" w:rsidRDefault="008F27E3" w:rsidP="00AD21D3">
            <w:pPr>
              <w:keepNext/>
              <w:keepLines/>
              <w:spacing w:after="0"/>
              <w:jc w:val="center"/>
              <w:rPr>
                <w:del w:id="6261" w:author="MCC" w:date="2019-03-21T10:27:00Z"/>
                <w:rFonts w:ascii="Arial" w:eastAsia="맑은 고딕" w:hAnsi="Arial" w:cs="Arial"/>
                <w:sz w:val="18"/>
                <w:lang w:eastAsia="ko-KR"/>
              </w:rPr>
            </w:pPr>
            <w:del w:id="6262"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263" w:author="MCC" w:date="2019-03-21T10:24:00Z">
              <w:tcPr>
                <w:tcW w:w="478" w:type="pct"/>
                <w:shd w:val="clear" w:color="auto" w:fill="auto"/>
                <w:noWrap/>
                <w:vAlign w:val="center"/>
              </w:tcPr>
            </w:tcPrChange>
          </w:tcPr>
          <w:p w:rsidR="008F27E3" w:rsidRPr="00AE4694" w:rsidDel="00D43E10" w:rsidRDefault="008F27E3" w:rsidP="00AD21D3">
            <w:pPr>
              <w:keepNext/>
              <w:keepLines/>
              <w:spacing w:after="0"/>
              <w:jc w:val="center"/>
              <w:rPr>
                <w:del w:id="6264" w:author="MCC" w:date="2019-03-21T10:27:00Z"/>
                <w:rFonts w:ascii="Arial" w:eastAsia="맑은 고딕" w:hAnsi="Arial" w:cs="Arial"/>
                <w:sz w:val="18"/>
                <w:szCs w:val="18"/>
              </w:rPr>
            </w:pPr>
            <w:del w:id="6265" w:author="MCC" w:date="2019-03-21T10:27:00Z">
              <w:r w:rsidRPr="00AE4694" w:rsidDel="00D43E10">
                <w:rPr>
                  <w:rFonts w:ascii="Arial" w:eastAsia="MS Mincho" w:hAnsi="Arial" w:cs="Arial"/>
                  <w:sz w:val="18"/>
                  <w:lang w:eastAsia="ja-JP"/>
                </w:rPr>
                <w:delText>3710</w:delText>
              </w:r>
            </w:del>
          </w:p>
        </w:tc>
        <w:tc>
          <w:tcPr>
            <w:tcW w:w="435" w:type="pct"/>
            <w:shd w:val="clear" w:color="auto" w:fill="auto"/>
            <w:noWrap/>
            <w:vAlign w:val="center"/>
            <w:tcPrChange w:id="6266" w:author="MCC" w:date="2019-03-21T10:24:00Z">
              <w:tcPr>
                <w:tcW w:w="447" w:type="pct"/>
                <w:shd w:val="clear" w:color="auto" w:fill="auto"/>
                <w:noWrap/>
                <w:vAlign w:val="center"/>
              </w:tcPr>
            </w:tcPrChange>
          </w:tcPr>
          <w:p w:rsidR="008F27E3" w:rsidRPr="00AE4694" w:rsidDel="00D43E10" w:rsidRDefault="008F27E3" w:rsidP="00AD21D3">
            <w:pPr>
              <w:keepNext/>
              <w:keepLines/>
              <w:spacing w:after="0"/>
              <w:jc w:val="center"/>
              <w:rPr>
                <w:del w:id="6267" w:author="MCC" w:date="2019-03-21T10:27:00Z"/>
                <w:rFonts w:ascii="Arial" w:eastAsia="맑은 고딕" w:hAnsi="Arial" w:cs="Arial"/>
                <w:sz w:val="18"/>
                <w:szCs w:val="18"/>
              </w:rPr>
            </w:pPr>
            <w:del w:id="6268"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269" w:author="MCC" w:date="2019-03-21T10:24:00Z">
              <w:tcPr>
                <w:tcW w:w="400" w:type="pct"/>
                <w:shd w:val="clear" w:color="auto" w:fill="auto"/>
                <w:noWrap/>
                <w:vAlign w:val="center"/>
              </w:tcPr>
            </w:tcPrChange>
          </w:tcPr>
          <w:p w:rsidR="008F27E3" w:rsidRPr="00AE4694" w:rsidDel="00D43E10" w:rsidRDefault="008F27E3" w:rsidP="00AD21D3">
            <w:pPr>
              <w:keepNext/>
              <w:keepLines/>
              <w:spacing w:after="0"/>
              <w:jc w:val="center"/>
              <w:rPr>
                <w:del w:id="6270" w:author="MCC" w:date="2019-03-21T10:27:00Z"/>
                <w:rFonts w:ascii="Arial" w:eastAsia="맑은 고딕" w:hAnsi="Arial" w:cs="Arial"/>
                <w:sz w:val="18"/>
                <w:szCs w:val="18"/>
              </w:rPr>
            </w:pPr>
            <w:del w:id="6271" w:author="MCC" w:date="2019-03-21T10:27:00Z">
              <w:r w:rsidRPr="00AE4694" w:rsidDel="00D43E10">
                <w:rPr>
                  <w:rFonts w:ascii="Arial" w:hAnsi="Arial" w:cs="Arial"/>
                  <w:sz w:val="18"/>
                </w:rPr>
                <w:delText>25</w:delText>
              </w:r>
            </w:del>
          </w:p>
        </w:tc>
        <w:tc>
          <w:tcPr>
            <w:tcW w:w="652" w:type="pct"/>
            <w:shd w:val="clear" w:color="auto" w:fill="auto"/>
            <w:noWrap/>
            <w:vAlign w:val="center"/>
            <w:tcPrChange w:id="6272" w:author="MCC" w:date="2019-03-21T10:24:00Z">
              <w:tcPr>
                <w:tcW w:w="480" w:type="pct"/>
                <w:shd w:val="clear" w:color="auto" w:fill="auto"/>
                <w:noWrap/>
                <w:vAlign w:val="center"/>
              </w:tcPr>
            </w:tcPrChange>
          </w:tcPr>
          <w:p w:rsidR="008F27E3" w:rsidRPr="00AE4694" w:rsidDel="00D43E10" w:rsidRDefault="008F27E3" w:rsidP="00AD21D3">
            <w:pPr>
              <w:keepNext/>
              <w:keepLines/>
              <w:spacing w:after="0"/>
              <w:jc w:val="center"/>
              <w:rPr>
                <w:del w:id="6273" w:author="MCC" w:date="2019-03-21T10:27:00Z"/>
                <w:rFonts w:ascii="Arial" w:eastAsia="맑은 고딕" w:hAnsi="Arial" w:cs="Arial"/>
                <w:sz w:val="18"/>
                <w:szCs w:val="18"/>
              </w:rPr>
            </w:pPr>
            <w:del w:id="6274" w:author="MCC" w:date="2019-03-21T10:27:00Z">
              <w:r w:rsidRPr="00AE4694" w:rsidDel="00D43E10">
                <w:rPr>
                  <w:rFonts w:ascii="Arial" w:eastAsia="MS Mincho" w:hAnsi="Arial" w:cs="Arial"/>
                  <w:sz w:val="18"/>
                  <w:lang w:eastAsia="ja-JP"/>
                </w:rPr>
                <w:delText>3710</w:delText>
              </w:r>
            </w:del>
          </w:p>
        </w:tc>
        <w:tc>
          <w:tcPr>
            <w:tcW w:w="375" w:type="pct"/>
            <w:shd w:val="clear" w:color="auto" w:fill="auto"/>
            <w:vAlign w:val="center"/>
            <w:tcPrChange w:id="6275"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276" w:author="MCC" w:date="2019-03-21T10:27:00Z"/>
                <w:rFonts w:ascii="Arial" w:eastAsia="맑은 고딕" w:hAnsi="Arial" w:cs="Arial"/>
                <w:sz w:val="18"/>
              </w:rPr>
            </w:pPr>
            <w:del w:id="6277"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278" w:author="MCC" w:date="2019-03-21T10:24:00Z">
              <w:tcPr>
                <w:tcW w:w="490" w:type="pct"/>
                <w:shd w:val="clear" w:color="auto" w:fill="auto"/>
                <w:vAlign w:val="center"/>
              </w:tcPr>
            </w:tcPrChange>
          </w:tcPr>
          <w:p w:rsidR="008F27E3" w:rsidRPr="00AE4694" w:rsidDel="00D43E10" w:rsidRDefault="008F27E3" w:rsidP="00AD21D3">
            <w:pPr>
              <w:keepNext/>
              <w:keepLines/>
              <w:spacing w:after="0"/>
              <w:jc w:val="center"/>
              <w:rPr>
                <w:del w:id="6279" w:author="MCC" w:date="2019-03-21T10:27:00Z"/>
                <w:rFonts w:ascii="Arial" w:eastAsia="맑은 고딕" w:hAnsi="Arial" w:cs="Arial"/>
                <w:sz w:val="18"/>
                <w:szCs w:val="18"/>
              </w:rPr>
            </w:pPr>
            <w:del w:id="6280" w:author="MCC" w:date="2019-03-21T10:27:00Z">
              <w:r w:rsidRPr="00AE4694" w:rsidDel="00D43E10">
                <w:rPr>
                  <w:rFonts w:ascii="Arial" w:hAnsi="Arial" w:cs="Arial"/>
                  <w:sz w:val="18"/>
                  <w:lang w:eastAsia="ja-JP"/>
                </w:rPr>
                <w:delText>TDD</w:delText>
              </w:r>
            </w:del>
          </w:p>
        </w:tc>
        <w:tc>
          <w:tcPr>
            <w:tcW w:w="494" w:type="pct"/>
            <w:shd w:val="clear" w:color="auto" w:fill="auto"/>
            <w:tcPrChange w:id="6281" w:author="MCC" w:date="2019-03-21T10:24:00Z">
              <w:tcPr>
                <w:tcW w:w="427" w:type="pct"/>
                <w:shd w:val="clear" w:color="auto" w:fill="auto"/>
              </w:tcPr>
            </w:tcPrChange>
          </w:tcPr>
          <w:p w:rsidR="008F27E3" w:rsidRPr="00AE4694" w:rsidDel="00D43E10" w:rsidRDefault="008F27E3" w:rsidP="00AD21D3">
            <w:pPr>
              <w:keepNext/>
              <w:keepLines/>
              <w:spacing w:after="0"/>
              <w:jc w:val="center"/>
              <w:rPr>
                <w:del w:id="6282" w:author="MCC" w:date="2019-03-21T10:27:00Z"/>
                <w:rFonts w:ascii="Arial" w:eastAsia="맑은 고딕" w:hAnsi="Arial" w:cs="Arial"/>
                <w:sz w:val="18"/>
              </w:rPr>
            </w:pPr>
            <w:del w:id="6283" w:author="MCC" w:date="2019-03-21T10:27:00Z">
              <w:r w:rsidRPr="00AE4694" w:rsidDel="00D43E10">
                <w:rPr>
                  <w:rFonts w:ascii="Arial" w:hAnsi="Arial" w:cs="Arial"/>
                  <w:sz w:val="18"/>
                  <w:lang w:eastAsia="ja-JP"/>
                </w:rPr>
                <w:delText>N/A</w:delText>
              </w:r>
            </w:del>
          </w:p>
        </w:tc>
      </w:tr>
      <w:tr w:rsidR="008F27E3" w:rsidRPr="00AE4694" w:rsidDel="007E2808" w:rsidTr="00AD21D3">
        <w:trPr>
          <w:trHeight w:val="54"/>
          <w:jc w:val="center"/>
          <w:del w:id="6284" w:author="MCC" w:date="2019-03-25T12:40:00Z"/>
          <w:trPrChange w:id="6285" w:author="MCC" w:date="2019-03-21T10:24:00Z">
            <w:trPr>
              <w:trHeight w:val="54"/>
              <w:jc w:val="center"/>
            </w:trPr>
          </w:trPrChange>
        </w:trPr>
        <w:tc>
          <w:tcPr>
            <w:tcW w:w="1066" w:type="pct"/>
            <w:vMerge w:val="restart"/>
            <w:shd w:val="clear" w:color="auto" w:fill="auto"/>
            <w:vAlign w:val="center"/>
            <w:tcPrChange w:id="6286" w:author="MCC" w:date="2019-03-21T10:24:00Z">
              <w:tcPr>
                <w:tcW w:w="1095" w:type="pct"/>
                <w:vMerge w:val="restart"/>
                <w:shd w:val="clear" w:color="auto" w:fill="auto"/>
                <w:vAlign w:val="center"/>
              </w:tcPr>
            </w:tcPrChange>
          </w:tcPr>
          <w:p w:rsidR="008F27E3" w:rsidRPr="00AE4694" w:rsidDel="007E2808" w:rsidRDefault="008F27E3" w:rsidP="00AD21D3">
            <w:pPr>
              <w:keepNext/>
              <w:keepLines/>
              <w:spacing w:after="0"/>
              <w:jc w:val="center"/>
              <w:rPr>
                <w:del w:id="6287" w:author="MCC" w:date="2019-03-25T12:40:00Z"/>
                <w:rFonts w:ascii="Arial" w:eastAsia="MS Mincho" w:hAnsi="Arial" w:cs="Arial"/>
                <w:sz w:val="18"/>
              </w:rPr>
            </w:pPr>
            <w:del w:id="6288" w:author="MCC" w:date="2019-03-25T12:40:00Z">
              <w:r w:rsidRPr="00AE4694" w:rsidDel="007E2808">
                <w:rPr>
                  <w:rFonts w:ascii="Arial" w:eastAsia="MS Mincho" w:hAnsi="Arial" w:cs="Arial"/>
                  <w:sz w:val="18"/>
                  <w:lang w:eastAsia="ja-JP"/>
                </w:rPr>
                <w:delText>DC</w:delText>
              </w:r>
              <w:r w:rsidRPr="00AE4694" w:rsidDel="007E2808">
                <w:rPr>
                  <w:rFonts w:ascii="Arial" w:hAnsi="Arial" w:cs="Arial"/>
                  <w:sz w:val="18"/>
                  <w:lang w:eastAsia="ja-JP"/>
                </w:rPr>
                <w:delText>_</w:delText>
              </w:r>
              <w:r w:rsidRPr="00AE4694" w:rsidDel="007E2808">
                <w:rPr>
                  <w:rFonts w:ascii="Arial" w:eastAsia="MS Mincho" w:hAnsi="Arial" w:cs="Arial"/>
                  <w:sz w:val="18"/>
                  <w:lang w:eastAsia="ja-JP"/>
                </w:rPr>
                <w:delText>3</w:delText>
              </w:r>
              <w:r w:rsidRPr="00AE4694" w:rsidDel="007E2808">
                <w:rPr>
                  <w:rFonts w:ascii="Arial" w:hAnsi="Arial" w:cs="Arial"/>
                  <w:sz w:val="18"/>
                  <w:lang w:eastAsia="zh-CN"/>
                </w:rPr>
                <w:delText>C_n</w:delText>
              </w:r>
              <w:r w:rsidRPr="00AE4694" w:rsidDel="007E2808">
                <w:rPr>
                  <w:rFonts w:ascii="Arial" w:eastAsia="MS Mincho" w:hAnsi="Arial" w:cs="Arial"/>
                  <w:sz w:val="18"/>
                  <w:lang w:eastAsia="ja-JP"/>
                </w:rPr>
                <w:delText>78</w:delText>
              </w:r>
              <w:r w:rsidRPr="00AE4694" w:rsidDel="007E2808">
                <w:rPr>
                  <w:rFonts w:ascii="Arial" w:hAnsi="Arial" w:cs="Arial"/>
                  <w:sz w:val="18"/>
                  <w:lang w:eastAsia="ja-JP"/>
                </w:rPr>
                <w:delText>A</w:delText>
              </w:r>
            </w:del>
          </w:p>
        </w:tc>
        <w:tc>
          <w:tcPr>
            <w:tcW w:w="488" w:type="pct"/>
            <w:vMerge w:val="restart"/>
            <w:shd w:val="clear" w:color="auto" w:fill="auto"/>
            <w:vAlign w:val="center"/>
            <w:tcPrChange w:id="6289" w:author="MCC" w:date="2019-03-21T10:24:00Z">
              <w:tcPr>
                <w:tcW w:w="503" w:type="pct"/>
                <w:vMerge w:val="restart"/>
                <w:shd w:val="clear" w:color="auto" w:fill="auto"/>
                <w:vAlign w:val="center"/>
              </w:tcPr>
            </w:tcPrChange>
          </w:tcPr>
          <w:p w:rsidR="008F27E3" w:rsidRPr="00AE4694" w:rsidDel="007E2808" w:rsidRDefault="008F27E3" w:rsidP="00AD21D3">
            <w:pPr>
              <w:keepNext/>
              <w:keepLines/>
              <w:spacing w:after="0"/>
              <w:jc w:val="center"/>
              <w:rPr>
                <w:del w:id="6290" w:author="MCC" w:date="2019-03-25T12:40:00Z"/>
                <w:rFonts w:ascii="Arial" w:eastAsia="맑은 고딕" w:hAnsi="Arial" w:cs="Arial"/>
                <w:sz w:val="18"/>
                <w:lang w:eastAsia="ko-KR"/>
              </w:rPr>
            </w:pPr>
            <w:del w:id="6291" w:author="MCC" w:date="2019-03-25T12:40:00Z">
              <w:r w:rsidRPr="00AE4694" w:rsidDel="007E2808">
                <w:rPr>
                  <w:rFonts w:ascii="Arial" w:hAnsi="Arial" w:cs="Arial"/>
                  <w:sz w:val="18"/>
                  <w:lang w:eastAsia="ja-JP"/>
                </w:rPr>
                <w:delText>3</w:delText>
              </w:r>
            </w:del>
          </w:p>
        </w:tc>
        <w:tc>
          <w:tcPr>
            <w:tcW w:w="652" w:type="pct"/>
            <w:vMerge w:val="restart"/>
            <w:shd w:val="clear" w:color="auto" w:fill="auto"/>
            <w:noWrap/>
            <w:vAlign w:val="center"/>
            <w:tcPrChange w:id="6292" w:author="MCC" w:date="2019-03-21T10:24:00Z">
              <w:tcPr>
                <w:tcW w:w="478" w:type="pct"/>
                <w:vMerge w:val="restart"/>
                <w:shd w:val="clear" w:color="auto" w:fill="auto"/>
                <w:noWrap/>
                <w:vAlign w:val="center"/>
              </w:tcPr>
            </w:tcPrChange>
          </w:tcPr>
          <w:p w:rsidR="008F27E3" w:rsidRPr="00AE4694" w:rsidDel="007E2808" w:rsidRDefault="008F27E3" w:rsidP="00AD21D3">
            <w:pPr>
              <w:keepNext/>
              <w:keepLines/>
              <w:spacing w:after="0"/>
              <w:jc w:val="center"/>
              <w:rPr>
                <w:del w:id="6293" w:author="MCC" w:date="2019-03-25T12:40:00Z"/>
                <w:rFonts w:ascii="Arial" w:eastAsia="맑은 고딕" w:hAnsi="Arial" w:cs="Arial"/>
                <w:sz w:val="18"/>
                <w:szCs w:val="18"/>
              </w:rPr>
            </w:pPr>
            <w:del w:id="6294" w:author="MCC" w:date="2019-03-25T12:40:00Z">
              <w:r w:rsidRPr="00AE4694" w:rsidDel="007E2808">
                <w:rPr>
                  <w:rFonts w:ascii="Arial" w:hAnsi="Arial" w:cs="Arial"/>
                  <w:sz w:val="18"/>
                  <w:lang w:eastAsia="ja-JP"/>
                </w:rPr>
                <w:delText>1765</w:delText>
              </w:r>
            </w:del>
          </w:p>
        </w:tc>
        <w:tc>
          <w:tcPr>
            <w:tcW w:w="435" w:type="pct"/>
            <w:vMerge w:val="restart"/>
            <w:shd w:val="clear" w:color="auto" w:fill="auto"/>
            <w:noWrap/>
            <w:vAlign w:val="center"/>
            <w:tcPrChange w:id="6295" w:author="MCC" w:date="2019-03-21T10:24:00Z">
              <w:tcPr>
                <w:tcW w:w="447" w:type="pct"/>
                <w:vMerge w:val="restart"/>
                <w:shd w:val="clear" w:color="auto" w:fill="auto"/>
                <w:noWrap/>
                <w:vAlign w:val="center"/>
              </w:tcPr>
            </w:tcPrChange>
          </w:tcPr>
          <w:p w:rsidR="008F27E3" w:rsidRPr="00AE4694" w:rsidDel="007E2808" w:rsidRDefault="008F27E3" w:rsidP="00AD21D3">
            <w:pPr>
              <w:keepNext/>
              <w:keepLines/>
              <w:spacing w:after="0"/>
              <w:jc w:val="center"/>
              <w:rPr>
                <w:del w:id="6296" w:author="MCC" w:date="2019-03-25T12:40:00Z"/>
                <w:rFonts w:ascii="Arial" w:eastAsia="맑은 고딕" w:hAnsi="Arial" w:cs="Arial"/>
                <w:sz w:val="18"/>
                <w:szCs w:val="18"/>
              </w:rPr>
            </w:pPr>
            <w:del w:id="6297" w:author="MCC" w:date="2019-03-25T12:40:00Z">
              <w:r w:rsidRPr="00AE4694" w:rsidDel="007E2808">
                <w:rPr>
                  <w:rFonts w:ascii="Arial" w:hAnsi="Arial" w:cs="Arial"/>
                  <w:sz w:val="18"/>
                </w:rPr>
                <w:delText>5</w:delText>
              </w:r>
            </w:del>
          </w:p>
        </w:tc>
        <w:tc>
          <w:tcPr>
            <w:tcW w:w="360" w:type="pct"/>
            <w:vMerge w:val="restart"/>
            <w:shd w:val="clear" w:color="auto" w:fill="auto"/>
            <w:noWrap/>
            <w:vAlign w:val="center"/>
            <w:tcPrChange w:id="6298" w:author="MCC" w:date="2019-03-21T10:24:00Z">
              <w:tcPr>
                <w:tcW w:w="400" w:type="pct"/>
                <w:vMerge w:val="restart"/>
                <w:shd w:val="clear" w:color="auto" w:fill="auto"/>
                <w:noWrap/>
                <w:vAlign w:val="center"/>
              </w:tcPr>
            </w:tcPrChange>
          </w:tcPr>
          <w:p w:rsidR="008F27E3" w:rsidRPr="00AE4694" w:rsidDel="007E2808" w:rsidRDefault="008F27E3" w:rsidP="00AD21D3">
            <w:pPr>
              <w:keepNext/>
              <w:keepLines/>
              <w:spacing w:after="0"/>
              <w:jc w:val="center"/>
              <w:rPr>
                <w:del w:id="6299" w:author="MCC" w:date="2019-03-25T12:40:00Z"/>
                <w:rFonts w:ascii="Arial" w:eastAsia="맑은 고딕" w:hAnsi="Arial" w:cs="Arial"/>
                <w:sz w:val="18"/>
                <w:szCs w:val="18"/>
              </w:rPr>
            </w:pPr>
            <w:del w:id="6300" w:author="MCC" w:date="2019-03-25T12:40:00Z">
              <w:r w:rsidRPr="00AE4694" w:rsidDel="007E2808">
                <w:rPr>
                  <w:rFonts w:ascii="Arial" w:hAnsi="Arial" w:cs="Arial"/>
                  <w:sz w:val="18"/>
                </w:rPr>
                <w:delText>25</w:delText>
              </w:r>
            </w:del>
          </w:p>
        </w:tc>
        <w:tc>
          <w:tcPr>
            <w:tcW w:w="652" w:type="pct"/>
            <w:vMerge w:val="restart"/>
            <w:shd w:val="clear" w:color="auto" w:fill="auto"/>
            <w:noWrap/>
            <w:vAlign w:val="center"/>
            <w:tcPrChange w:id="6301" w:author="MCC" w:date="2019-03-21T10:24:00Z">
              <w:tcPr>
                <w:tcW w:w="480" w:type="pct"/>
                <w:vMerge w:val="restart"/>
                <w:shd w:val="clear" w:color="auto" w:fill="auto"/>
                <w:noWrap/>
                <w:vAlign w:val="center"/>
              </w:tcPr>
            </w:tcPrChange>
          </w:tcPr>
          <w:p w:rsidR="008F27E3" w:rsidRPr="00AE4694" w:rsidDel="007E2808" w:rsidRDefault="008F27E3" w:rsidP="00AD21D3">
            <w:pPr>
              <w:keepNext/>
              <w:keepLines/>
              <w:spacing w:after="0"/>
              <w:jc w:val="center"/>
              <w:rPr>
                <w:del w:id="6302" w:author="MCC" w:date="2019-03-25T12:40:00Z"/>
                <w:rFonts w:ascii="Arial" w:eastAsia="맑은 고딕" w:hAnsi="Arial" w:cs="Arial"/>
                <w:sz w:val="18"/>
                <w:szCs w:val="18"/>
              </w:rPr>
            </w:pPr>
            <w:del w:id="6303" w:author="MCC" w:date="2019-03-25T12:40:00Z">
              <w:r w:rsidRPr="00AE4694" w:rsidDel="007E2808">
                <w:rPr>
                  <w:rFonts w:ascii="Arial" w:hAnsi="Arial" w:cs="Arial"/>
                  <w:sz w:val="18"/>
                  <w:lang w:eastAsia="ja-JP"/>
                </w:rPr>
                <w:delText>1860</w:delText>
              </w:r>
            </w:del>
          </w:p>
        </w:tc>
        <w:tc>
          <w:tcPr>
            <w:tcW w:w="375" w:type="pct"/>
            <w:shd w:val="clear" w:color="auto" w:fill="auto"/>
            <w:vAlign w:val="center"/>
            <w:tcPrChange w:id="6304" w:author="MCC" w:date="2019-03-21T10:24:00Z">
              <w:tcPr>
                <w:tcW w:w="679" w:type="pct"/>
                <w:shd w:val="clear" w:color="auto" w:fill="auto"/>
                <w:vAlign w:val="center"/>
              </w:tcPr>
            </w:tcPrChange>
          </w:tcPr>
          <w:p w:rsidR="008F27E3" w:rsidRPr="00AE4694" w:rsidDel="007E2808" w:rsidRDefault="008F27E3" w:rsidP="00AD21D3">
            <w:pPr>
              <w:keepNext/>
              <w:keepLines/>
              <w:spacing w:after="0"/>
              <w:jc w:val="center"/>
              <w:rPr>
                <w:del w:id="6305" w:author="MCC" w:date="2019-03-25T12:40:00Z"/>
                <w:rFonts w:ascii="Arial" w:eastAsia="맑은 고딕" w:hAnsi="Arial" w:cs="Arial"/>
                <w:sz w:val="18"/>
              </w:rPr>
            </w:pPr>
            <w:del w:id="6306" w:author="MCC" w:date="2019-03-25T12:40:00Z">
              <w:r w:rsidRPr="00AE4694" w:rsidDel="007E2808">
                <w:rPr>
                  <w:rFonts w:ascii="Arial" w:eastAsia="MS Mincho" w:hAnsi="Arial" w:cs="Arial"/>
                  <w:sz w:val="18"/>
                  <w:lang w:eastAsia="ja-JP"/>
                </w:rPr>
                <w:delText>8.0</w:delText>
              </w:r>
            </w:del>
          </w:p>
        </w:tc>
        <w:tc>
          <w:tcPr>
            <w:tcW w:w="477" w:type="pct"/>
            <w:vMerge w:val="restart"/>
            <w:shd w:val="clear" w:color="auto" w:fill="auto"/>
            <w:vAlign w:val="center"/>
            <w:tcPrChange w:id="6307" w:author="MCC" w:date="2019-03-21T10:24:00Z">
              <w:tcPr>
                <w:tcW w:w="490" w:type="pct"/>
                <w:vMerge w:val="restart"/>
                <w:shd w:val="clear" w:color="auto" w:fill="auto"/>
                <w:vAlign w:val="center"/>
              </w:tcPr>
            </w:tcPrChange>
          </w:tcPr>
          <w:p w:rsidR="008F27E3" w:rsidRPr="00AE4694" w:rsidDel="007E2808" w:rsidRDefault="008F27E3" w:rsidP="00AD21D3">
            <w:pPr>
              <w:keepNext/>
              <w:keepLines/>
              <w:spacing w:after="0"/>
              <w:jc w:val="center"/>
              <w:rPr>
                <w:del w:id="6308" w:author="MCC" w:date="2019-03-25T12:40:00Z"/>
                <w:rFonts w:ascii="Arial" w:eastAsia="맑은 고딕" w:hAnsi="Arial" w:cs="Arial"/>
                <w:sz w:val="18"/>
                <w:szCs w:val="18"/>
              </w:rPr>
            </w:pPr>
            <w:del w:id="6309" w:author="MCC" w:date="2019-03-25T12:40:00Z">
              <w:r w:rsidRPr="00AE4694" w:rsidDel="007E2808">
                <w:rPr>
                  <w:rFonts w:ascii="Arial" w:hAnsi="Arial" w:cs="Arial"/>
                  <w:sz w:val="18"/>
                </w:rPr>
                <w:delText>FDD</w:delText>
              </w:r>
            </w:del>
          </w:p>
        </w:tc>
        <w:tc>
          <w:tcPr>
            <w:tcW w:w="494" w:type="pct"/>
            <w:vMerge w:val="restart"/>
            <w:shd w:val="clear" w:color="auto" w:fill="auto"/>
            <w:tcPrChange w:id="6310" w:author="MCC" w:date="2019-03-21T10:24:00Z">
              <w:tcPr>
                <w:tcW w:w="427" w:type="pct"/>
                <w:vMerge w:val="restart"/>
                <w:shd w:val="clear" w:color="auto" w:fill="auto"/>
              </w:tcPr>
            </w:tcPrChange>
          </w:tcPr>
          <w:p w:rsidR="008F27E3" w:rsidRPr="00AE4694" w:rsidDel="007E2808" w:rsidRDefault="008F27E3" w:rsidP="00AD21D3">
            <w:pPr>
              <w:keepNext/>
              <w:keepLines/>
              <w:spacing w:after="0"/>
              <w:jc w:val="center"/>
              <w:rPr>
                <w:del w:id="6311" w:author="MCC" w:date="2019-03-25T12:40:00Z"/>
                <w:rFonts w:ascii="Arial" w:eastAsia="맑은 고딕" w:hAnsi="Arial" w:cs="Arial"/>
                <w:sz w:val="18"/>
              </w:rPr>
            </w:pPr>
            <w:del w:id="6312" w:author="MCC" w:date="2019-03-25T12:40:00Z">
              <w:r w:rsidRPr="00AE4694" w:rsidDel="007E2808">
                <w:rPr>
                  <w:rFonts w:ascii="Arial" w:hAnsi="Arial" w:cs="Arial"/>
                  <w:sz w:val="18"/>
                </w:rPr>
                <w:delText>IMD4</w:delText>
              </w:r>
              <w:r w:rsidRPr="00AE4694" w:rsidDel="007E2808">
                <w:rPr>
                  <w:rFonts w:ascii="Arial" w:hAnsi="Arial" w:cs="Arial"/>
                  <w:sz w:val="18"/>
                  <w:vertAlign w:val="superscript"/>
                </w:rPr>
                <w:delText>4</w:delText>
              </w:r>
            </w:del>
          </w:p>
        </w:tc>
      </w:tr>
      <w:tr w:rsidR="008F27E3" w:rsidRPr="00AE4694" w:rsidDel="007E2808" w:rsidTr="00AD21D3">
        <w:trPr>
          <w:trHeight w:val="54"/>
          <w:jc w:val="center"/>
          <w:del w:id="6313" w:author="MCC" w:date="2019-03-25T12:40:00Z"/>
          <w:trPrChange w:id="6314" w:author="MCC" w:date="2019-03-21T10:24:00Z">
            <w:trPr>
              <w:trHeight w:val="54"/>
              <w:jc w:val="center"/>
            </w:trPr>
          </w:trPrChange>
        </w:trPr>
        <w:tc>
          <w:tcPr>
            <w:tcW w:w="1066" w:type="pct"/>
            <w:vMerge/>
            <w:shd w:val="clear" w:color="auto" w:fill="auto"/>
            <w:vAlign w:val="center"/>
            <w:tcPrChange w:id="6315" w:author="MCC" w:date="2019-03-21T10:24:00Z">
              <w:tcPr>
                <w:tcW w:w="1095" w:type="pct"/>
                <w:vMerge/>
                <w:shd w:val="clear" w:color="auto" w:fill="auto"/>
                <w:vAlign w:val="center"/>
              </w:tcPr>
            </w:tcPrChange>
          </w:tcPr>
          <w:p w:rsidR="008F27E3" w:rsidRPr="00AE4694" w:rsidDel="007E2808" w:rsidRDefault="008F27E3" w:rsidP="00AD21D3">
            <w:pPr>
              <w:keepNext/>
              <w:keepLines/>
              <w:spacing w:after="0"/>
              <w:jc w:val="center"/>
              <w:rPr>
                <w:del w:id="6316" w:author="MCC" w:date="2019-03-25T12:40:00Z"/>
                <w:rFonts w:ascii="Arial" w:eastAsia="MS Mincho" w:hAnsi="Arial" w:cs="Arial"/>
                <w:sz w:val="18"/>
              </w:rPr>
            </w:pPr>
          </w:p>
        </w:tc>
        <w:tc>
          <w:tcPr>
            <w:tcW w:w="488" w:type="pct"/>
            <w:vMerge/>
            <w:shd w:val="clear" w:color="auto" w:fill="auto"/>
            <w:vAlign w:val="center"/>
            <w:tcPrChange w:id="6317" w:author="MCC" w:date="2019-03-21T10:24:00Z">
              <w:tcPr>
                <w:tcW w:w="503" w:type="pct"/>
                <w:vMerge/>
                <w:shd w:val="clear" w:color="auto" w:fill="auto"/>
                <w:vAlign w:val="center"/>
              </w:tcPr>
            </w:tcPrChange>
          </w:tcPr>
          <w:p w:rsidR="008F27E3" w:rsidRPr="00AE4694" w:rsidDel="007E2808" w:rsidRDefault="008F27E3" w:rsidP="00AD21D3">
            <w:pPr>
              <w:keepNext/>
              <w:keepLines/>
              <w:spacing w:after="0"/>
              <w:jc w:val="center"/>
              <w:rPr>
                <w:del w:id="6318" w:author="MCC" w:date="2019-03-25T12:40:00Z"/>
                <w:rFonts w:ascii="Arial" w:eastAsia="맑은 고딕" w:hAnsi="Arial" w:cs="Arial"/>
                <w:sz w:val="18"/>
                <w:lang w:eastAsia="ko-KR"/>
              </w:rPr>
            </w:pPr>
          </w:p>
        </w:tc>
        <w:tc>
          <w:tcPr>
            <w:tcW w:w="652" w:type="pct"/>
            <w:vMerge/>
            <w:shd w:val="clear" w:color="auto" w:fill="auto"/>
            <w:noWrap/>
            <w:vAlign w:val="center"/>
            <w:tcPrChange w:id="6319" w:author="MCC" w:date="2019-03-21T10:24:00Z">
              <w:tcPr>
                <w:tcW w:w="478" w:type="pct"/>
                <w:vMerge/>
                <w:shd w:val="clear" w:color="auto" w:fill="auto"/>
                <w:noWrap/>
                <w:vAlign w:val="center"/>
              </w:tcPr>
            </w:tcPrChange>
          </w:tcPr>
          <w:p w:rsidR="008F27E3" w:rsidRPr="00AE4694" w:rsidDel="007E2808" w:rsidRDefault="008F27E3" w:rsidP="00AD21D3">
            <w:pPr>
              <w:keepNext/>
              <w:keepLines/>
              <w:spacing w:after="0"/>
              <w:jc w:val="center"/>
              <w:rPr>
                <w:del w:id="6320" w:author="MCC" w:date="2019-03-25T12:40:00Z"/>
                <w:rFonts w:ascii="Arial" w:eastAsia="맑은 고딕" w:hAnsi="Arial" w:cs="Arial"/>
                <w:sz w:val="18"/>
                <w:szCs w:val="18"/>
              </w:rPr>
            </w:pPr>
          </w:p>
        </w:tc>
        <w:tc>
          <w:tcPr>
            <w:tcW w:w="435" w:type="pct"/>
            <w:vMerge/>
            <w:shd w:val="clear" w:color="auto" w:fill="auto"/>
            <w:noWrap/>
            <w:vAlign w:val="center"/>
            <w:tcPrChange w:id="6321" w:author="MCC" w:date="2019-03-21T10:24:00Z">
              <w:tcPr>
                <w:tcW w:w="447" w:type="pct"/>
                <w:vMerge/>
                <w:shd w:val="clear" w:color="auto" w:fill="auto"/>
                <w:noWrap/>
                <w:vAlign w:val="center"/>
              </w:tcPr>
            </w:tcPrChange>
          </w:tcPr>
          <w:p w:rsidR="008F27E3" w:rsidRPr="00AE4694" w:rsidDel="007E2808" w:rsidRDefault="008F27E3" w:rsidP="00AD21D3">
            <w:pPr>
              <w:keepNext/>
              <w:keepLines/>
              <w:spacing w:after="0"/>
              <w:jc w:val="center"/>
              <w:rPr>
                <w:del w:id="6322" w:author="MCC" w:date="2019-03-25T12:40:00Z"/>
                <w:rFonts w:ascii="Arial" w:eastAsia="맑은 고딕" w:hAnsi="Arial" w:cs="Arial"/>
                <w:sz w:val="18"/>
                <w:szCs w:val="18"/>
              </w:rPr>
            </w:pPr>
          </w:p>
        </w:tc>
        <w:tc>
          <w:tcPr>
            <w:tcW w:w="360" w:type="pct"/>
            <w:vMerge/>
            <w:shd w:val="clear" w:color="auto" w:fill="auto"/>
            <w:noWrap/>
            <w:vAlign w:val="center"/>
            <w:tcPrChange w:id="6323" w:author="MCC" w:date="2019-03-21T10:24:00Z">
              <w:tcPr>
                <w:tcW w:w="400" w:type="pct"/>
                <w:vMerge/>
                <w:shd w:val="clear" w:color="auto" w:fill="auto"/>
                <w:noWrap/>
                <w:vAlign w:val="center"/>
              </w:tcPr>
            </w:tcPrChange>
          </w:tcPr>
          <w:p w:rsidR="008F27E3" w:rsidRPr="00AE4694" w:rsidDel="007E2808" w:rsidRDefault="008F27E3" w:rsidP="00AD21D3">
            <w:pPr>
              <w:keepNext/>
              <w:keepLines/>
              <w:spacing w:after="0"/>
              <w:jc w:val="center"/>
              <w:rPr>
                <w:del w:id="6324" w:author="MCC" w:date="2019-03-25T12:40:00Z"/>
                <w:rFonts w:ascii="Arial" w:eastAsia="맑은 고딕" w:hAnsi="Arial" w:cs="Arial"/>
                <w:sz w:val="18"/>
                <w:szCs w:val="18"/>
              </w:rPr>
            </w:pPr>
          </w:p>
        </w:tc>
        <w:tc>
          <w:tcPr>
            <w:tcW w:w="652" w:type="pct"/>
            <w:vMerge/>
            <w:shd w:val="clear" w:color="auto" w:fill="auto"/>
            <w:noWrap/>
            <w:vAlign w:val="center"/>
            <w:tcPrChange w:id="6325" w:author="MCC" w:date="2019-03-21T10:24:00Z">
              <w:tcPr>
                <w:tcW w:w="480" w:type="pct"/>
                <w:vMerge/>
                <w:shd w:val="clear" w:color="auto" w:fill="auto"/>
                <w:noWrap/>
                <w:vAlign w:val="center"/>
              </w:tcPr>
            </w:tcPrChange>
          </w:tcPr>
          <w:p w:rsidR="008F27E3" w:rsidRPr="00AE4694" w:rsidDel="007E2808" w:rsidRDefault="008F27E3" w:rsidP="00AD21D3">
            <w:pPr>
              <w:keepNext/>
              <w:keepLines/>
              <w:spacing w:after="0"/>
              <w:jc w:val="center"/>
              <w:rPr>
                <w:del w:id="6326" w:author="MCC" w:date="2019-03-25T12:40:00Z"/>
                <w:rFonts w:ascii="Arial" w:eastAsia="맑은 고딕" w:hAnsi="Arial" w:cs="Arial"/>
                <w:sz w:val="18"/>
                <w:szCs w:val="18"/>
              </w:rPr>
            </w:pPr>
          </w:p>
        </w:tc>
        <w:tc>
          <w:tcPr>
            <w:tcW w:w="375" w:type="pct"/>
            <w:shd w:val="clear" w:color="auto" w:fill="auto"/>
            <w:vAlign w:val="center"/>
            <w:tcPrChange w:id="6327" w:author="MCC" w:date="2019-03-21T10:24:00Z">
              <w:tcPr>
                <w:tcW w:w="679" w:type="pct"/>
                <w:shd w:val="clear" w:color="auto" w:fill="auto"/>
                <w:vAlign w:val="center"/>
              </w:tcPr>
            </w:tcPrChange>
          </w:tcPr>
          <w:p w:rsidR="008F27E3" w:rsidRPr="00AE4694" w:rsidDel="007E2808" w:rsidRDefault="008F27E3" w:rsidP="00AD21D3">
            <w:pPr>
              <w:keepNext/>
              <w:keepLines/>
              <w:spacing w:after="0"/>
              <w:jc w:val="center"/>
              <w:rPr>
                <w:del w:id="6328" w:author="MCC" w:date="2019-03-25T12:40:00Z"/>
                <w:rFonts w:ascii="Arial" w:eastAsia="맑은 고딕" w:hAnsi="Arial" w:cs="Arial"/>
                <w:sz w:val="18"/>
              </w:rPr>
            </w:pPr>
            <w:del w:id="6329" w:author="MCC" w:date="2019-03-25T12:40:00Z">
              <w:r w:rsidRPr="00AE4694" w:rsidDel="007E2808">
                <w:rPr>
                  <w:rFonts w:ascii="Arial" w:eastAsia="MS Mincho" w:hAnsi="Arial" w:cs="Arial"/>
                  <w:sz w:val="18"/>
                  <w:lang w:eastAsia="ja-JP"/>
                </w:rPr>
                <w:delText>10.7</w:delText>
              </w:r>
              <w:r w:rsidRPr="00AE4694" w:rsidDel="007E2808">
                <w:rPr>
                  <w:rFonts w:ascii="Arial" w:hAnsi="Arial" w:cs="Arial"/>
                  <w:sz w:val="18"/>
                  <w:vertAlign w:val="superscript"/>
                  <w:lang w:eastAsia="ko-KR"/>
                </w:rPr>
                <w:delText>5</w:delText>
              </w:r>
            </w:del>
          </w:p>
        </w:tc>
        <w:tc>
          <w:tcPr>
            <w:tcW w:w="477" w:type="pct"/>
            <w:vMerge/>
            <w:shd w:val="clear" w:color="auto" w:fill="auto"/>
            <w:vAlign w:val="center"/>
            <w:tcPrChange w:id="6330" w:author="MCC" w:date="2019-03-21T10:24:00Z">
              <w:tcPr>
                <w:tcW w:w="490" w:type="pct"/>
                <w:vMerge/>
                <w:shd w:val="clear" w:color="auto" w:fill="auto"/>
                <w:vAlign w:val="center"/>
              </w:tcPr>
            </w:tcPrChange>
          </w:tcPr>
          <w:p w:rsidR="008F27E3" w:rsidRPr="00AE4694" w:rsidDel="007E2808" w:rsidRDefault="008F27E3" w:rsidP="00AD21D3">
            <w:pPr>
              <w:keepNext/>
              <w:keepLines/>
              <w:spacing w:after="0"/>
              <w:jc w:val="center"/>
              <w:rPr>
                <w:del w:id="6331" w:author="MCC" w:date="2019-03-25T12:40:00Z"/>
                <w:rFonts w:ascii="Arial" w:eastAsia="맑은 고딕" w:hAnsi="Arial" w:cs="Arial"/>
                <w:sz w:val="18"/>
                <w:szCs w:val="18"/>
              </w:rPr>
            </w:pPr>
          </w:p>
        </w:tc>
        <w:tc>
          <w:tcPr>
            <w:tcW w:w="494" w:type="pct"/>
            <w:vMerge/>
            <w:shd w:val="clear" w:color="auto" w:fill="auto"/>
            <w:tcPrChange w:id="6332" w:author="MCC" w:date="2019-03-21T10:24:00Z">
              <w:tcPr>
                <w:tcW w:w="427" w:type="pct"/>
                <w:vMerge/>
                <w:shd w:val="clear" w:color="auto" w:fill="auto"/>
              </w:tcPr>
            </w:tcPrChange>
          </w:tcPr>
          <w:p w:rsidR="008F27E3" w:rsidRPr="00AE4694" w:rsidDel="007E2808" w:rsidRDefault="008F27E3" w:rsidP="00AD21D3">
            <w:pPr>
              <w:keepNext/>
              <w:keepLines/>
              <w:spacing w:after="0"/>
              <w:jc w:val="center"/>
              <w:rPr>
                <w:del w:id="6333" w:author="MCC" w:date="2019-03-25T12:40:00Z"/>
                <w:rFonts w:ascii="Arial" w:eastAsia="맑은 고딕" w:hAnsi="Arial" w:cs="Arial"/>
                <w:sz w:val="18"/>
              </w:rPr>
            </w:pPr>
          </w:p>
        </w:tc>
      </w:tr>
      <w:tr w:rsidR="008F27E3" w:rsidRPr="00AE4694" w:rsidDel="007E2808" w:rsidTr="00AD21D3">
        <w:trPr>
          <w:trHeight w:val="54"/>
          <w:jc w:val="center"/>
          <w:del w:id="6334" w:author="MCC" w:date="2019-03-25T12:40:00Z"/>
          <w:trPrChange w:id="6335" w:author="MCC" w:date="2019-03-21T10:24:00Z">
            <w:trPr>
              <w:trHeight w:val="54"/>
              <w:jc w:val="center"/>
            </w:trPr>
          </w:trPrChange>
        </w:trPr>
        <w:tc>
          <w:tcPr>
            <w:tcW w:w="1066" w:type="pct"/>
            <w:vMerge/>
            <w:shd w:val="clear" w:color="auto" w:fill="auto"/>
            <w:vAlign w:val="center"/>
            <w:tcPrChange w:id="6336" w:author="MCC" w:date="2019-03-21T10:24:00Z">
              <w:tcPr>
                <w:tcW w:w="1095" w:type="pct"/>
                <w:vMerge/>
                <w:shd w:val="clear" w:color="auto" w:fill="auto"/>
                <w:vAlign w:val="center"/>
              </w:tcPr>
            </w:tcPrChange>
          </w:tcPr>
          <w:p w:rsidR="008F27E3" w:rsidRPr="00AE4694" w:rsidDel="007E2808" w:rsidRDefault="008F27E3" w:rsidP="00AD21D3">
            <w:pPr>
              <w:keepNext/>
              <w:keepLines/>
              <w:spacing w:after="0"/>
              <w:jc w:val="center"/>
              <w:rPr>
                <w:del w:id="6337" w:author="MCC" w:date="2019-03-25T12:40:00Z"/>
                <w:rFonts w:ascii="Arial" w:eastAsia="MS Mincho" w:hAnsi="Arial" w:cs="Arial"/>
                <w:sz w:val="18"/>
              </w:rPr>
            </w:pPr>
          </w:p>
        </w:tc>
        <w:tc>
          <w:tcPr>
            <w:tcW w:w="488" w:type="pct"/>
            <w:shd w:val="clear" w:color="auto" w:fill="auto"/>
            <w:vAlign w:val="center"/>
            <w:tcPrChange w:id="6338" w:author="MCC" w:date="2019-03-21T10:24:00Z">
              <w:tcPr>
                <w:tcW w:w="503" w:type="pct"/>
                <w:shd w:val="clear" w:color="auto" w:fill="auto"/>
                <w:vAlign w:val="center"/>
              </w:tcPr>
            </w:tcPrChange>
          </w:tcPr>
          <w:p w:rsidR="008F27E3" w:rsidRPr="00D43E10" w:rsidDel="007E2808" w:rsidRDefault="008F27E3" w:rsidP="00AD21D3">
            <w:pPr>
              <w:keepNext/>
              <w:keepLines/>
              <w:spacing w:after="0"/>
              <w:jc w:val="center"/>
              <w:rPr>
                <w:del w:id="6339" w:author="MCC" w:date="2019-03-25T12:40:00Z"/>
                <w:rFonts w:ascii="Arial" w:eastAsia="맑은 고딕" w:hAnsi="Arial" w:cs="Arial"/>
                <w:sz w:val="18"/>
                <w:highlight w:val="yellow"/>
                <w:lang w:eastAsia="ko-KR"/>
                <w:rPrChange w:id="6340" w:author="MCC" w:date="2019-03-21T10:25:00Z">
                  <w:rPr>
                    <w:del w:id="6341" w:author="MCC" w:date="2019-03-25T12:40:00Z"/>
                    <w:rFonts w:ascii="Arial" w:eastAsia="맑은 고딕" w:hAnsi="Arial" w:cs="Arial"/>
                    <w:sz w:val="18"/>
                    <w:lang w:eastAsia="ko-KR"/>
                  </w:rPr>
                </w:rPrChange>
              </w:rPr>
            </w:pPr>
            <w:del w:id="6342" w:author="MCC" w:date="2019-03-25T12:40:00Z">
              <w:r w:rsidRPr="00D43E10" w:rsidDel="007E2808">
                <w:rPr>
                  <w:rFonts w:ascii="Arial" w:eastAsia="MS Mincho" w:hAnsi="Arial" w:cs="Arial"/>
                  <w:sz w:val="18"/>
                  <w:highlight w:val="yellow"/>
                  <w:lang w:eastAsia="ja-JP"/>
                  <w:rPrChange w:id="6343" w:author="MCC" w:date="2019-03-21T10:25:00Z">
                    <w:rPr>
                      <w:rFonts w:ascii="Arial" w:eastAsia="MS Mincho" w:hAnsi="Arial" w:cs="Arial"/>
                      <w:sz w:val="18"/>
                      <w:lang w:eastAsia="ja-JP"/>
                    </w:rPr>
                  </w:rPrChange>
                </w:rPr>
                <w:delText>n78</w:delText>
              </w:r>
            </w:del>
          </w:p>
        </w:tc>
        <w:tc>
          <w:tcPr>
            <w:tcW w:w="652" w:type="pct"/>
            <w:shd w:val="clear" w:color="auto" w:fill="auto"/>
            <w:noWrap/>
            <w:vAlign w:val="center"/>
            <w:tcPrChange w:id="6344" w:author="MCC" w:date="2019-03-21T10:24:00Z">
              <w:tcPr>
                <w:tcW w:w="478" w:type="pct"/>
                <w:shd w:val="clear" w:color="auto" w:fill="auto"/>
                <w:noWrap/>
                <w:vAlign w:val="center"/>
              </w:tcPr>
            </w:tcPrChange>
          </w:tcPr>
          <w:p w:rsidR="008F27E3" w:rsidRPr="00D43E10" w:rsidDel="007E2808" w:rsidRDefault="008F27E3" w:rsidP="00AD21D3">
            <w:pPr>
              <w:keepNext/>
              <w:keepLines/>
              <w:spacing w:after="0"/>
              <w:jc w:val="center"/>
              <w:rPr>
                <w:del w:id="6345" w:author="MCC" w:date="2019-03-25T12:40:00Z"/>
                <w:rFonts w:ascii="Arial" w:eastAsia="맑은 고딕" w:hAnsi="Arial" w:cs="Arial"/>
                <w:sz w:val="18"/>
                <w:szCs w:val="18"/>
                <w:highlight w:val="yellow"/>
                <w:rPrChange w:id="6346" w:author="MCC" w:date="2019-03-21T10:25:00Z">
                  <w:rPr>
                    <w:del w:id="6347" w:author="MCC" w:date="2019-03-25T12:40:00Z"/>
                    <w:rFonts w:ascii="Arial" w:eastAsia="맑은 고딕" w:hAnsi="Arial" w:cs="Arial"/>
                    <w:sz w:val="18"/>
                    <w:szCs w:val="18"/>
                  </w:rPr>
                </w:rPrChange>
              </w:rPr>
            </w:pPr>
            <w:del w:id="6348" w:author="MCC" w:date="2019-03-25T12:40:00Z">
              <w:r w:rsidRPr="00D43E10" w:rsidDel="007E2808">
                <w:rPr>
                  <w:rFonts w:ascii="Arial" w:hAnsi="Arial" w:cs="Arial"/>
                  <w:sz w:val="18"/>
                  <w:highlight w:val="yellow"/>
                  <w:lang w:eastAsia="ja-JP"/>
                  <w:rPrChange w:id="6349" w:author="MCC" w:date="2019-03-21T10:25:00Z">
                    <w:rPr>
                      <w:rFonts w:ascii="Arial" w:hAnsi="Arial" w:cs="Arial"/>
                      <w:sz w:val="18"/>
                      <w:lang w:eastAsia="ja-JP"/>
                    </w:rPr>
                  </w:rPrChange>
                </w:rPr>
                <w:delText>3435</w:delText>
              </w:r>
            </w:del>
          </w:p>
        </w:tc>
        <w:tc>
          <w:tcPr>
            <w:tcW w:w="435" w:type="pct"/>
            <w:shd w:val="clear" w:color="auto" w:fill="auto"/>
            <w:noWrap/>
            <w:vAlign w:val="center"/>
            <w:tcPrChange w:id="6350" w:author="MCC" w:date="2019-03-21T10:24:00Z">
              <w:tcPr>
                <w:tcW w:w="447" w:type="pct"/>
                <w:shd w:val="clear" w:color="auto" w:fill="auto"/>
                <w:noWrap/>
                <w:vAlign w:val="center"/>
              </w:tcPr>
            </w:tcPrChange>
          </w:tcPr>
          <w:p w:rsidR="008F27E3" w:rsidRPr="00D43E10" w:rsidDel="007E2808" w:rsidRDefault="008F27E3" w:rsidP="00AD21D3">
            <w:pPr>
              <w:keepNext/>
              <w:keepLines/>
              <w:spacing w:after="0"/>
              <w:jc w:val="center"/>
              <w:rPr>
                <w:del w:id="6351" w:author="MCC" w:date="2019-03-25T12:40:00Z"/>
                <w:rFonts w:ascii="Arial" w:eastAsia="맑은 고딕" w:hAnsi="Arial" w:cs="Arial"/>
                <w:sz w:val="18"/>
                <w:szCs w:val="18"/>
                <w:highlight w:val="yellow"/>
                <w:rPrChange w:id="6352" w:author="MCC" w:date="2019-03-21T10:25:00Z">
                  <w:rPr>
                    <w:del w:id="6353" w:author="MCC" w:date="2019-03-25T12:40:00Z"/>
                    <w:rFonts w:ascii="Arial" w:eastAsia="맑은 고딕" w:hAnsi="Arial" w:cs="Arial"/>
                    <w:sz w:val="18"/>
                    <w:szCs w:val="18"/>
                  </w:rPr>
                </w:rPrChange>
              </w:rPr>
            </w:pPr>
            <w:del w:id="6354" w:author="MCC" w:date="2019-03-25T12:40:00Z">
              <w:r w:rsidRPr="00D43E10" w:rsidDel="007E2808">
                <w:rPr>
                  <w:rFonts w:ascii="Arial" w:eastAsia="MS Mincho" w:hAnsi="Arial" w:cs="Arial"/>
                  <w:sz w:val="18"/>
                  <w:highlight w:val="yellow"/>
                  <w:lang w:eastAsia="ja-JP"/>
                  <w:rPrChange w:id="6355" w:author="MCC" w:date="2019-03-21T10:25:00Z">
                    <w:rPr>
                      <w:rFonts w:ascii="Arial" w:eastAsia="MS Mincho" w:hAnsi="Arial" w:cs="Arial"/>
                      <w:sz w:val="18"/>
                      <w:lang w:eastAsia="ja-JP"/>
                    </w:rPr>
                  </w:rPrChange>
                </w:rPr>
                <w:delText>10</w:delText>
              </w:r>
            </w:del>
          </w:p>
        </w:tc>
        <w:tc>
          <w:tcPr>
            <w:tcW w:w="360" w:type="pct"/>
            <w:shd w:val="clear" w:color="auto" w:fill="auto"/>
            <w:noWrap/>
            <w:vAlign w:val="center"/>
            <w:tcPrChange w:id="6356" w:author="MCC" w:date="2019-03-21T10:24:00Z">
              <w:tcPr>
                <w:tcW w:w="400" w:type="pct"/>
                <w:shd w:val="clear" w:color="auto" w:fill="auto"/>
                <w:noWrap/>
                <w:vAlign w:val="center"/>
              </w:tcPr>
            </w:tcPrChange>
          </w:tcPr>
          <w:p w:rsidR="008F27E3" w:rsidRPr="00D43E10" w:rsidDel="007E2808" w:rsidRDefault="008F27E3" w:rsidP="00AD21D3">
            <w:pPr>
              <w:keepNext/>
              <w:keepLines/>
              <w:spacing w:after="0"/>
              <w:jc w:val="center"/>
              <w:rPr>
                <w:del w:id="6357" w:author="MCC" w:date="2019-03-25T12:40:00Z"/>
                <w:rFonts w:ascii="Arial" w:eastAsia="맑은 고딕" w:hAnsi="Arial" w:cs="Arial"/>
                <w:sz w:val="18"/>
                <w:szCs w:val="18"/>
                <w:highlight w:val="yellow"/>
                <w:rPrChange w:id="6358" w:author="MCC" w:date="2019-03-21T10:25:00Z">
                  <w:rPr>
                    <w:del w:id="6359" w:author="MCC" w:date="2019-03-25T12:40:00Z"/>
                    <w:rFonts w:ascii="Arial" w:eastAsia="맑은 고딕" w:hAnsi="Arial" w:cs="Arial"/>
                    <w:sz w:val="18"/>
                    <w:szCs w:val="18"/>
                  </w:rPr>
                </w:rPrChange>
              </w:rPr>
            </w:pPr>
            <w:del w:id="6360" w:author="MCC" w:date="2019-03-25T12:40:00Z">
              <w:r w:rsidRPr="00D43E10" w:rsidDel="007E2808">
                <w:rPr>
                  <w:rFonts w:ascii="Arial" w:hAnsi="Arial" w:cs="Arial"/>
                  <w:sz w:val="18"/>
                  <w:highlight w:val="yellow"/>
                  <w:rPrChange w:id="6361" w:author="MCC" w:date="2019-03-21T10:25:00Z">
                    <w:rPr>
                      <w:rFonts w:ascii="Arial" w:hAnsi="Arial" w:cs="Arial"/>
                      <w:sz w:val="18"/>
                    </w:rPr>
                  </w:rPrChange>
                </w:rPr>
                <w:delText>25</w:delText>
              </w:r>
            </w:del>
          </w:p>
        </w:tc>
        <w:tc>
          <w:tcPr>
            <w:tcW w:w="652" w:type="pct"/>
            <w:shd w:val="clear" w:color="auto" w:fill="auto"/>
            <w:noWrap/>
            <w:vAlign w:val="center"/>
            <w:tcPrChange w:id="6362" w:author="MCC" w:date="2019-03-21T10:24:00Z">
              <w:tcPr>
                <w:tcW w:w="480" w:type="pct"/>
                <w:shd w:val="clear" w:color="auto" w:fill="auto"/>
                <w:noWrap/>
                <w:vAlign w:val="center"/>
              </w:tcPr>
            </w:tcPrChange>
          </w:tcPr>
          <w:p w:rsidR="008F27E3" w:rsidRPr="00D43E10" w:rsidDel="007E2808" w:rsidRDefault="008F27E3" w:rsidP="00AD21D3">
            <w:pPr>
              <w:keepNext/>
              <w:keepLines/>
              <w:spacing w:after="0"/>
              <w:jc w:val="center"/>
              <w:rPr>
                <w:del w:id="6363" w:author="MCC" w:date="2019-03-25T12:40:00Z"/>
                <w:rFonts w:ascii="Arial" w:eastAsia="맑은 고딕" w:hAnsi="Arial" w:cs="Arial"/>
                <w:sz w:val="18"/>
                <w:szCs w:val="18"/>
                <w:highlight w:val="yellow"/>
                <w:rPrChange w:id="6364" w:author="MCC" w:date="2019-03-21T10:25:00Z">
                  <w:rPr>
                    <w:del w:id="6365" w:author="MCC" w:date="2019-03-25T12:40:00Z"/>
                    <w:rFonts w:ascii="Arial" w:eastAsia="맑은 고딕" w:hAnsi="Arial" w:cs="Arial"/>
                    <w:sz w:val="18"/>
                    <w:szCs w:val="18"/>
                  </w:rPr>
                </w:rPrChange>
              </w:rPr>
            </w:pPr>
            <w:del w:id="6366" w:author="MCC" w:date="2019-03-25T12:40:00Z">
              <w:r w:rsidRPr="00D43E10" w:rsidDel="007E2808">
                <w:rPr>
                  <w:rFonts w:ascii="Arial" w:hAnsi="Arial" w:cs="Arial"/>
                  <w:sz w:val="18"/>
                  <w:highlight w:val="yellow"/>
                  <w:lang w:eastAsia="ja-JP"/>
                  <w:rPrChange w:id="6367" w:author="MCC" w:date="2019-03-21T10:25:00Z">
                    <w:rPr>
                      <w:rFonts w:ascii="Arial" w:hAnsi="Arial" w:cs="Arial"/>
                      <w:sz w:val="18"/>
                      <w:lang w:eastAsia="ja-JP"/>
                    </w:rPr>
                  </w:rPrChange>
                </w:rPr>
                <w:delText>3435</w:delText>
              </w:r>
            </w:del>
          </w:p>
        </w:tc>
        <w:tc>
          <w:tcPr>
            <w:tcW w:w="375" w:type="pct"/>
            <w:shd w:val="clear" w:color="auto" w:fill="auto"/>
            <w:vAlign w:val="center"/>
            <w:tcPrChange w:id="6368" w:author="MCC" w:date="2019-03-21T10:24:00Z">
              <w:tcPr>
                <w:tcW w:w="679" w:type="pct"/>
                <w:shd w:val="clear" w:color="auto" w:fill="auto"/>
                <w:vAlign w:val="center"/>
              </w:tcPr>
            </w:tcPrChange>
          </w:tcPr>
          <w:p w:rsidR="008F27E3" w:rsidRPr="00D43E10" w:rsidDel="007E2808" w:rsidRDefault="008F27E3" w:rsidP="00AD21D3">
            <w:pPr>
              <w:keepNext/>
              <w:keepLines/>
              <w:spacing w:after="0"/>
              <w:jc w:val="center"/>
              <w:rPr>
                <w:del w:id="6369" w:author="MCC" w:date="2019-03-25T12:40:00Z"/>
                <w:rFonts w:ascii="Arial" w:eastAsia="맑은 고딕" w:hAnsi="Arial" w:cs="Arial"/>
                <w:sz w:val="18"/>
                <w:highlight w:val="yellow"/>
                <w:rPrChange w:id="6370" w:author="MCC" w:date="2019-03-21T10:25:00Z">
                  <w:rPr>
                    <w:del w:id="6371" w:author="MCC" w:date="2019-03-25T12:40:00Z"/>
                    <w:rFonts w:ascii="Arial" w:eastAsia="맑은 고딕" w:hAnsi="Arial" w:cs="Arial"/>
                    <w:sz w:val="18"/>
                  </w:rPr>
                </w:rPrChange>
              </w:rPr>
            </w:pPr>
            <w:del w:id="6372" w:author="MCC" w:date="2019-03-25T12:40:00Z">
              <w:r w:rsidRPr="00D43E10" w:rsidDel="007E2808">
                <w:rPr>
                  <w:rFonts w:ascii="Arial" w:hAnsi="Arial" w:cs="Arial"/>
                  <w:sz w:val="18"/>
                  <w:highlight w:val="yellow"/>
                  <w:lang w:eastAsia="ja-JP"/>
                  <w:rPrChange w:id="6373" w:author="MCC" w:date="2019-03-21T10:25:00Z">
                    <w:rPr>
                      <w:rFonts w:ascii="Arial" w:hAnsi="Arial" w:cs="Arial"/>
                      <w:sz w:val="18"/>
                      <w:lang w:eastAsia="ja-JP"/>
                    </w:rPr>
                  </w:rPrChange>
                </w:rPr>
                <w:delText>N/A</w:delText>
              </w:r>
            </w:del>
          </w:p>
        </w:tc>
        <w:tc>
          <w:tcPr>
            <w:tcW w:w="477" w:type="pct"/>
            <w:shd w:val="clear" w:color="auto" w:fill="auto"/>
            <w:vAlign w:val="center"/>
            <w:tcPrChange w:id="6374" w:author="MCC" w:date="2019-03-21T10:24:00Z">
              <w:tcPr>
                <w:tcW w:w="490" w:type="pct"/>
                <w:shd w:val="clear" w:color="auto" w:fill="auto"/>
                <w:vAlign w:val="center"/>
              </w:tcPr>
            </w:tcPrChange>
          </w:tcPr>
          <w:p w:rsidR="008F27E3" w:rsidRPr="00D43E10" w:rsidDel="007E2808" w:rsidRDefault="008F27E3" w:rsidP="00AD21D3">
            <w:pPr>
              <w:keepNext/>
              <w:keepLines/>
              <w:spacing w:after="0"/>
              <w:jc w:val="center"/>
              <w:rPr>
                <w:del w:id="6375" w:author="MCC" w:date="2019-03-25T12:40:00Z"/>
                <w:rFonts w:ascii="Arial" w:eastAsia="맑은 고딕" w:hAnsi="Arial" w:cs="Arial"/>
                <w:sz w:val="18"/>
                <w:szCs w:val="18"/>
                <w:highlight w:val="yellow"/>
                <w:rPrChange w:id="6376" w:author="MCC" w:date="2019-03-21T10:25:00Z">
                  <w:rPr>
                    <w:del w:id="6377" w:author="MCC" w:date="2019-03-25T12:40:00Z"/>
                    <w:rFonts w:ascii="Arial" w:eastAsia="맑은 고딕" w:hAnsi="Arial" w:cs="Arial"/>
                    <w:sz w:val="18"/>
                    <w:szCs w:val="18"/>
                  </w:rPr>
                </w:rPrChange>
              </w:rPr>
            </w:pPr>
            <w:del w:id="6378" w:author="MCC" w:date="2019-03-25T12:40:00Z">
              <w:r w:rsidRPr="00D43E10" w:rsidDel="007E2808">
                <w:rPr>
                  <w:rFonts w:ascii="Arial" w:hAnsi="Arial" w:cs="Arial"/>
                  <w:sz w:val="18"/>
                  <w:highlight w:val="yellow"/>
                  <w:lang w:eastAsia="ja-JP"/>
                  <w:rPrChange w:id="6379" w:author="MCC" w:date="2019-03-21T10:25:00Z">
                    <w:rPr>
                      <w:rFonts w:ascii="Arial" w:hAnsi="Arial" w:cs="Arial"/>
                      <w:sz w:val="18"/>
                      <w:lang w:eastAsia="ja-JP"/>
                    </w:rPr>
                  </w:rPrChange>
                </w:rPr>
                <w:delText>TDD</w:delText>
              </w:r>
            </w:del>
          </w:p>
        </w:tc>
        <w:tc>
          <w:tcPr>
            <w:tcW w:w="494" w:type="pct"/>
            <w:shd w:val="clear" w:color="auto" w:fill="auto"/>
            <w:tcPrChange w:id="6380" w:author="MCC" w:date="2019-03-21T10:24:00Z">
              <w:tcPr>
                <w:tcW w:w="427" w:type="pct"/>
                <w:shd w:val="clear" w:color="auto" w:fill="auto"/>
              </w:tcPr>
            </w:tcPrChange>
          </w:tcPr>
          <w:p w:rsidR="008F27E3" w:rsidRPr="00D43E10" w:rsidDel="007E2808" w:rsidRDefault="008F27E3" w:rsidP="00AD21D3">
            <w:pPr>
              <w:keepNext/>
              <w:keepLines/>
              <w:spacing w:after="0"/>
              <w:jc w:val="center"/>
              <w:rPr>
                <w:del w:id="6381" w:author="MCC" w:date="2019-03-25T12:40:00Z"/>
                <w:rFonts w:ascii="Arial" w:eastAsia="맑은 고딕" w:hAnsi="Arial" w:cs="Arial"/>
                <w:sz w:val="18"/>
                <w:highlight w:val="yellow"/>
                <w:rPrChange w:id="6382" w:author="MCC" w:date="2019-03-21T10:25:00Z">
                  <w:rPr>
                    <w:del w:id="6383" w:author="MCC" w:date="2019-03-25T12:40:00Z"/>
                    <w:rFonts w:ascii="Arial" w:eastAsia="맑은 고딕" w:hAnsi="Arial" w:cs="Arial"/>
                    <w:sz w:val="18"/>
                  </w:rPr>
                </w:rPrChange>
              </w:rPr>
            </w:pPr>
            <w:del w:id="6384" w:author="MCC" w:date="2019-03-25T12:40:00Z">
              <w:r w:rsidRPr="00D43E10" w:rsidDel="007E2808">
                <w:rPr>
                  <w:rFonts w:ascii="Arial" w:hAnsi="Arial" w:cs="Arial"/>
                  <w:sz w:val="18"/>
                  <w:highlight w:val="yellow"/>
                  <w:lang w:eastAsia="ja-JP"/>
                  <w:rPrChange w:id="6385" w:author="MCC" w:date="2019-03-21T10:25:00Z">
                    <w:rPr>
                      <w:rFonts w:ascii="Arial" w:hAnsi="Arial" w:cs="Arial"/>
                      <w:sz w:val="18"/>
                      <w:lang w:eastAsia="ja-JP"/>
                    </w:rPr>
                  </w:rPrChange>
                </w:rPr>
                <w:delText>N/A</w:delText>
              </w:r>
            </w:del>
          </w:p>
        </w:tc>
      </w:tr>
      <w:tr w:rsidR="008F27E3" w:rsidRPr="00AE4694" w:rsidTr="00AD21D3">
        <w:trPr>
          <w:trHeight w:val="112"/>
          <w:jc w:val="center"/>
          <w:trPrChange w:id="6386" w:author="MCC" w:date="2019-03-21T10:24:00Z">
            <w:trPr>
              <w:trHeight w:val="112"/>
              <w:jc w:val="center"/>
            </w:trPr>
          </w:trPrChange>
        </w:trPr>
        <w:tc>
          <w:tcPr>
            <w:tcW w:w="1066" w:type="pct"/>
            <w:vMerge w:val="restart"/>
            <w:shd w:val="clear" w:color="auto" w:fill="auto"/>
            <w:vAlign w:val="center"/>
            <w:tcPrChange w:id="6387" w:author="MCC" w:date="2019-03-21T10:24:00Z">
              <w:tcPr>
                <w:tcW w:w="1095" w:type="pct"/>
                <w:vMerge w:val="restart"/>
                <w:shd w:val="clear" w:color="auto" w:fill="auto"/>
                <w:vAlign w:val="center"/>
              </w:tcPr>
            </w:tcPrChange>
          </w:tcPr>
          <w:p w:rsidR="008F27E3" w:rsidRPr="00AE4694" w:rsidRDefault="008F27E3" w:rsidP="00AD21D3">
            <w:pPr>
              <w:pStyle w:val="TAC"/>
            </w:pPr>
            <w:r w:rsidRPr="00AE4694">
              <w:t>DC_5</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6388"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t>5</w:t>
            </w:r>
          </w:p>
        </w:tc>
        <w:tc>
          <w:tcPr>
            <w:tcW w:w="652" w:type="pct"/>
            <w:shd w:val="clear" w:color="auto" w:fill="auto"/>
            <w:noWrap/>
            <w:vAlign w:val="center"/>
            <w:tcPrChange w:id="638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838</w:t>
            </w:r>
          </w:p>
        </w:tc>
        <w:tc>
          <w:tcPr>
            <w:tcW w:w="435" w:type="pct"/>
            <w:shd w:val="clear" w:color="auto" w:fill="auto"/>
            <w:noWrap/>
            <w:vAlign w:val="center"/>
            <w:tcPrChange w:id="6390"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cs="Arial"/>
                <w:lang w:eastAsia="ko-KR"/>
              </w:rPr>
              <w:t>5</w:t>
            </w:r>
          </w:p>
        </w:tc>
        <w:tc>
          <w:tcPr>
            <w:tcW w:w="360" w:type="pct"/>
            <w:shd w:val="clear" w:color="auto" w:fill="auto"/>
            <w:noWrap/>
            <w:vAlign w:val="center"/>
            <w:tcPrChange w:id="6391"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392"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883</w:t>
            </w:r>
          </w:p>
        </w:tc>
        <w:tc>
          <w:tcPr>
            <w:tcW w:w="375" w:type="pct"/>
            <w:shd w:val="clear" w:color="auto" w:fill="auto"/>
            <w:noWrap/>
            <w:vAlign w:val="center"/>
            <w:tcPrChange w:id="6393"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30</w:t>
            </w:r>
          </w:p>
        </w:tc>
        <w:tc>
          <w:tcPr>
            <w:tcW w:w="477" w:type="pct"/>
            <w:vMerge w:val="restart"/>
            <w:shd w:val="clear" w:color="auto" w:fill="auto"/>
            <w:vAlign w:val="center"/>
            <w:tcPrChange w:id="6394" w:author="MCC" w:date="2019-03-21T10:24:00Z">
              <w:tcPr>
                <w:tcW w:w="490" w:type="pct"/>
                <w:vMerge w:val="restar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tcPrChange w:id="6395" w:author="MCC" w:date="2019-03-21T10:24:00Z">
              <w:tcPr>
                <w:tcW w:w="427" w:type="pct"/>
              </w:tcPr>
            </w:tcPrChange>
          </w:tcPr>
          <w:p w:rsidR="008F27E3" w:rsidRPr="00AE4694" w:rsidRDefault="008F27E3" w:rsidP="00AD21D3">
            <w:pPr>
              <w:pStyle w:val="TAC"/>
            </w:pPr>
            <w:r w:rsidRPr="00AE4694">
              <w:rPr>
                <w:rFonts w:cs="Arial"/>
                <w:lang w:eastAsia="ko-KR"/>
              </w:rPr>
              <w:t>IMD2</w:t>
            </w:r>
            <w:r w:rsidRPr="00AE4694">
              <w:rPr>
                <w:rFonts w:cs="Arial"/>
                <w:vertAlign w:val="superscript"/>
                <w:lang w:eastAsia="ko-KR"/>
              </w:rPr>
              <w:t>3</w:t>
            </w:r>
          </w:p>
        </w:tc>
      </w:tr>
      <w:tr w:rsidR="008F27E3" w:rsidRPr="00AE4694" w:rsidTr="00AD21D3">
        <w:trPr>
          <w:trHeight w:val="112"/>
          <w:jc w:val="center"/>
          <w:trPrChange w:id="6396" w:author="MCC" w:date="2019-03-21T10:24:00Z">
            <w:trPr>
              <w:trHeight w:val="112"/>
              <w:jc w:val="center"/>
            </w:trPr>
          </w:trPrChange>
        </w:trPr>
        <w:tc>
          <w:tcPr>
            <w:tcW w:w="1066" w:type="pct"/>
            <w:vMerge/>
            <w:shd w:val="clear" w:color="auto" w:fill="auto"/>
            <w:vAlign w:val="center"/>
            <w:tcPrChange w:id="6397"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398"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t>n66</w:t>
            </w:r>
          </w:p>
        </w:tc>
        <w:tc>
          <w:tcPr>
            <w:tcW w:w="652" w:type="pct"/>
            <w:shd w:val="clear" w:color="auto" w:fill="auto"/>
            <w:noWrap/>
            <w:vAlign w:val="center"/>
            <w:tcPrChange w:id="639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1721</w:t>
            </w:r>
          </w:p>
        </w:tc>
        <w:tc>
          <w:tcPr>
            <w:tcW w:w="435" w:type="pct"/>
            <w:shd w:val="clear" w:color="auto" w:fill="auto"/>
            <w:noWrap/>
            <w:vAlign w:val="center"/>
            <w:tcPrChange w:id="6400"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cs="Arial"/>
                <w:lang w:eastAsia="ko-KR"/>
              </w:rPr>
              <w:t>5</w:t>
            </w:r>
          </w:p>
        </w:tc>
        <w:tc>
          <w:tcPr>
            <w:tcW w:w="360" w:type="pct"/>
            <w:shd w:val="clear" w:color="auto" w:fill="auto"/>
            <w:noWrap/>
            <w:vAlign w:val="center"/>
            <w:tcPrChange w:id="6401"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402"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2121</w:t>
            </w:r>
          </w:p>
        </w:tc>
        <w:tc>
          <w:tcPr>
            <w:tcW w:w="375" w:type="pct"/>
            <w:shd w:val="clear" w:color="auto" w:fill="auto"/>
            <w:noWrap/>
            <w:vAlign w:val="center"/>
            <w:tcPrChange w:id="6403"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N/A</w:t>
            </w:r>
          </w:p>
        </w:tc>
        <w:tc>
          <w:tcPr>
            <w:tcW w:w="477" w:type="pct"/>
            <w:vMerge/>
            <w:shd w:val="clear" w:color="auto" w:fill="auto"/>
            <w:vAlign w:val="center"/>
            <w:tcPrChange w:id="6404"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tcPrChange w:id="6405"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406" w:author="MCC" w:date="2019-03-21T10:24:00Z">
            <w:trPr>
              <w:trHeight w:val="112"/>
              <w:jc w:val="center"/>
            </w:trPr>
          </w:trPrChange>
        </w:trPr>
        <w:tc>
          <w:tcPr>
            <w:tcW w:w="1066" w:type="pct"/>
            <w:vMerge w:val="restart"/>
            <w:shd w:val="clear" w:color="auto" w:fill="auto"/>
            <w:vAlign w:val="center"/>
            <w:tcPrChange w:id="6407"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488" w:type="pct"/>
            <w:shd w:val="clear" w:color="auto" w:fill="auto"/>
            <w:vAlign w:val="center"/>
            <w:tcPrChange w:id="6408"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5</w:t>
            </w:r>
          </w:p>
        </w:tc>
        <w:tc>
          <w:tcPr>
            <w:tcW w:w="652" w:type="pct"/>
            <w:shd w:val="clear" w:color="auto" w:fill="auto"/>
            <w:noWrap/>
            <w:vAlign w:val="center"/>
            <w:tcPrChange w:id="640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844</w:t>
            </w:r>
          </w:p>
        </w:tc>
        <w:tc>
          <w:tcPr>
            <w:tcW w:w="435" w:type="pct"/>
            <w:shd w:val="clear" w:color="auto" w:fill="auto"/>
            <w:noWrap/>
            <w:vAlign w:val="center"/>
            <w:tcPrChange w:id="6410"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5</w:t>
            </w:r>
          </w:p>
        </w:tc>
        <w:tc>
          <w:tcPr>
            <w:tcW w:w="360" w:type="pct"/>
            <w:shd w:val="clear" w:color="auto" w:fill="auto"/>
            <w:noWrap/>
            <w:vAlign w:val="center"/>
            <w:tcPrChange w:id="6411"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rPr>
              <w:t>25</w:t>
            </w:r>
          </w:p>
        </w:tc>
        <w:tc>
          <w:tcPr>
            <w:tcW w:w="652" w:type="pct"/>
            <w:shd w:val="clear" w:color="auto" w:fill="auto"/>
            <w:noWrap/>
            <w:vAlign w:val="center"/>
            <w:tcPrChange w:id="6412"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889</w:t>
            </w:r>
          </w:p>
        </w:tc>
        <w:tc>
          <w:tcPr>
            <w:tcW w:w="375" w:type="pct"/>
            <w:shd w:val="clear" w:color="auto" w:fill="auto"/>
            <w:noWrap/>
            <w:vAlign w:val="center"/>
            <w:tcPrChange w:id="6413"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rPr>
              <w:t>8.3</w:t>
            </w:r>
          </w:p>
        </w:tc>
        <w:tc>
          <w:tcPr>
            <w:tcW w:w="477" w:type="pct"/>
            <w:shd w:val="clear" w:color="auto" w:fill="auto"/>
            <w:vAlign w:val="center"/>
            <w:tcPrChange w:id="6414"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vAlign w:val="center"/>
            <w:tcPrChange w:id="6415" w:author="MCC" w:date="2019-03-21T10:24:00Z">
              <w:tcPr>
                <w:tcW w:w="427" w:type="pct"/>
                <w:vAlign w:val="center"/>
              </w:tcPr>
            </w:tcPrChange>
          </w:tcPr>
          <w:p w:rsidR="008F27E3" w:rsidRPr="00AE4694" w:rsidRDefault="008F27E3" w:rsidP="00AD21D3">
            <w:pPr>
              <w:pStyle w:val="TAC"/>
            </w:pPr>
            <w:r w:rsidRPr="00AE4694">
              <w:rPr>
                <w:rFonts w:hint="eastAsia"/>
              </w:rPr>
              <w:t>IMD4</w:t>
            </w:r>
          </w:p>
        </w:tc>
      </w:tr>
      <w:tr w:rsidR="008F27E3" w:rsidRPr="00AE4694" w:rsidTr="00AD21D3">
        <w:trPr>
          <w:trHeight w:val="112"/>
          <w:jc w:val="center"/>
          <w:trPrChange w:id="6416" w:author="MCC" w:date="2019-03-21T10:24:00Z">
            <w:trPr>
              <w:trHeight w:val="112"/>
              <w:jc w:val="center"/>
            </w:trPr>
          </w:trPrChange>
        </w:trPr>
        <w:tc>
          <w:tcPr>
            <w:tcW w:w="1066" w:type="pct"/>
            <w:vMerge/>
            <w:shd w:val="clear" w:color="auto" w:fill="auto"/>
            <w:vAlign w:val="center"/>
            <w:tcPrChange w:id="6417"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18"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n78</w:t>
            </w:r>
          </w:p>
        </w:tc>
        <w:tc>
          <w:tcPr>
            <w:tcW w:w="652" w:type="pct"/>
            <w:shd w:val="clear" w:color="auto" w:fill="auto"/>
            <w:noWrap/>
            <w:vAlign w:val="center"/>
            <w:tcPrChange w:id="641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3421</w:t>
            </w:r>
          </w:p>
        </w:tc>
        <w:tc>
          <w:tcPr>
            <w:tcW w:w="435" w:type="pct"/>
            <w:shd w:val="clear" w:color="auto" w:fill="auto"/>
            <w:noWrap/>
            <w:vAlign w:val="center"/>
            <w:tcPrChange w:id="6420"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10</w:t>
            </w:r>
          </w:p>
        </w:tc>
        <w:tc>
          <w:tcPr>
            <w:tcW w:w="360" w:type="pct"/>
            <w:shd w:val="clear" w:color="auto" w:fill="auto"/>
            <w:noWrap/>
            <w:vAlign w:val="center"/>
            <w:tcPrChange w:id="6421"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rPr>
              <w:t>5</w:t>
            </w:r>
            <w:r w:rsidRPr="00AE4694">
              <w:t>0</w:t>
            </w:r>
          </w:p>
        </w:tc>
        <w:tc>
          <w:tcPr>
            <w:tcW w:w="652" w:type="pct"/>
            <w:shd w:val="clear" w:color="auto" w:fill="auto"/>
            <w:noWrap/>
            <w:vAlign w:val="center"/>
            <w:tcPrChange w:id="6422"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3421</w:t>
            </w:r>
          </w:p>
        </w:tc>
        <w:tc>
          <w:tcPr>
            <w:tcW w:w="375" w:type="pct"/>
            <w:shd w:val="clear" w:color="auto" w:fill="auto"/>
            <w:noWrap/>
            <w:vAlign w:val="center"/>
            <w:tcPrChange w:id="6423"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rPr>
              <w:t>N/A</w:t>
            </w:r>
          </w:p>
        </w:tc>
        <w:tc>
          <w:tcPr>
            <w:tcW w:w="477" w:type="pct"/>
            <w:shd w:val="clear" w:color="auto" w:fill="auto"/>
            <w:vAlign w:val="center"/>
            <w:tcPrChange w:id="6424"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vAlign w:val="center"/>
            <w:tcPrChange w:id="6425" w:author="MCC" w:date="2019-03-21T10:24:00Z">
              <w:tcPr>
                <w:tcW w:w="427" w:type="pct"/>
                <w:vAlign w:val="center"/>
              </w:tcPr>
            </w:tcPrChange>
          </w:tcPr>
          <w:p w:rsidR="008F27E3" w:rsidRPr="00AE4694" w:rsidRDefault="008F27E3" w:rsidP="00AD21D3">
            <w:pPr>
              <w:pStyle w:val="TAC"/>
            </w:pPr>
            <w:r w:rsidRPr="00AE4694">
              <w:rPr>
                <w:rFonts w:hint="eastAsia"/>
              </w:rPr>
              <w:t>N/A</w:t>
            </w:r>
          </w:p>
        </w:tc>
      </w:tr>
      <w:tr w:rsidR="008F27E3" w:rsidRPr="00AE4694" w:rsidTr="00AD21D3">
        <w:trPr>
          <w:trHeight w:val="112"/>
          <w:jc w:val="center"/>
          <w:trPrChange w:id="6426" w:author="MCC" w:date="2019-03-21T10:24:00Z">
            <w:trPr>
              <w:trHeight w:val="112"/>
              <w:jc w:val="center"/>
            </w:trPr>
          </w:trPrChange>
        </w:trPr>
        <w:tc>
          <w:tcPr>
            <w:tcW w:w="1066" w:type="pct"/>
            <w:vMerge w:val="restart"/>
            <w:shd w:val="clear" w:color="auto" w:fill="auto"/>
            <w:vAlign w:val="center"/>
            <w:tcPrChange w:id="6427"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ins w:id="6428" w:author="R4-1902155" w:date="2019-03-06T20:22:00Z">
              <w:r>
                <w:rPr>
                  <w:rFonts w:eastAsia="MS Mincho" w:cs="Arial"/>
                  <w:lang w:eastAsia="ja-JP"/>
                </w:rPr>
                <w:t>,</w:t>
              </w:r>
            </w:ins>
          </w:p>
          <w:p w:rsidR="008F27E3" w:rsidRPr="00AE4694" w:rsidRDefault="008F27E3" w:rsidP="00AD21D3">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ins w:id="6429" w:author="R4-1902155" w:date="2019-03-06T20:22:00Z">
              <w:r>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488" w:type="pct"/>
            <w:shd w:val="clear" w:color="auto" w:fill="auto"/>
            <w:vAlign w:val="center"/>
            <w:tcPrChange w:id="6430"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lang w:eastAsia="zh-CN"/>
              </w:rPr>
              <w:t>8</w:t>
            </w:r>
          </w:p>
        </w:tc>
        <w:tc>
          <w:tcPr>
            <w:tcW w:w="652" w:type="pct"/>
            <w:shd w:val="clear" w:color="auto" w:fill="auto"/>
            <w:noWrap/>
            <w:vAlign w:val="center"/>
            <w:tcPrChange w:id="6431"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lang w:eastAsia="zh-CN"/>
              </w:rPr>
              <w:t>897.5</w:t>
            </w:r>
          </w:p>
        </w:tc>
        <w:tc>
          <w:tcPr>
            <w:tcW w:w="435" w:type="pct"/>
            <w:shd w:val="clear" w:color="auto" w:fill="auto"/>
            <w:noWrap/>
            <w:vAlign w:val="center"/>
            <w:tcPrChange w:id="6432" w:author="MCC" w:date="2019-03-21T10:24:00Z">
              <w:tcPr>
                <w:tcW w:w="447" w:type="pct"/>
                <w:shd w:val="clear" w:color="auto" w:fill="auto"/>
                <w:noWrap/>
                <w:vAlign w:val="center"/>
              </w:tcPr>
            </w:tcPrChange>
          </w:tcPr>
          <w:p w:rsidR="008F27E3" w:rsidRPr="00AE4694" w:rsidRDefault="008F27E3" w:rsidP="00AD21D3">
            <w:pPr>
              <w:pStyle w:val="TAC"/>
            </w:pPr>
            <w:r w:rsidRPr="00AE4694">
              <w:t>5</w:t>
            </w:r>
          </w:p>
        </w:tc>
        <w:tc>
          <w:tcPr>
            <w:tcW w:w="360" w:type="pct"/>
            <w:shd w:val="clear" w:color="auto" w:fill="auto"/>
            <w:noWrap/>
            <w:vAlign w:val="center"/>
            <w:tcPrChange w:id="6433"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434"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lang w:eastAsia="zh-CN"/>
              </w:rPr>
              <w:t>942.5</w:t>
            </w:r>
          </w:p>
        </w:tc>
        <w:tc>
          <w:tcPr>
            <w:tcW w:w="375" w:type="pct"/>
            <w:shd w:val="clear" w:color="auto" w:fill="auto"/>
            <w:noWrap/>
            <w:vAlign w:val="center"/>
            <w:tcPrChange w:id="6435"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8.3</w:t>
            </w:r>
          </w:p>
        </w:tc>
        <w:tc>
          <w:tcPr>
            <w:tcW w:w="477" w:type="pct"/>
            <w:shd w:val="clear" w:color="auto" w:fill="auto"/>
            <w:vAlign w:val="center"/>
            <w:tcPrChange w:id="6436"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tcPrChange w:id="6437" w:author="MCC" w:date="2019-03-21T10:24:00Z">
              <w:tcPr>
                <w:tcW w:w="427" w:type="pct"/>
              </w:tcPr>
            </w:tcPrChange>
          </w:tcPr>
          <w:p w:rsidR="008F27E3" w:rsidRPr="00AE4694" w:rsidRDefault="008F27E3" w:rsidP="00AD21D3">
            <w:pPr>
              <w:pStyle w:val="TAC"/>
            </w:pPr>
            <w:r w:rsidRPr="00AE4694">
              <w:t>IMD</w:t>
            </w:r>
            <w:r w:rsidRPr="00AE4694">
              <w:rPr>
                <w:rFonts w:hint="eastAsia"/>
                <w:lang w:eastAsia="zh-CN"/>
              </w:rPr>
              <w:t>4</w:t>
            </w:r>
          </w:p>
        </w:tc>
      </w:tr>
      <w:tr w:rsidR="008F27E3" w:rsidRPr="00AE4694" w:rsidTr="00AD21D3">
        <w:trPr>
          <w:trHeight w:val="112"/>
          <w:jc w:val="center"/>
          <w:trPrChange w:id="6438" w:author="MCC" w:date="2019-03-21T10:24:00Z">
            <w:trPr>
              <w:trHeight w:val="112"/>
              <w:jc w:val="center"/>
            </w:trPr>
          </w:trPrChange>
        </w:trPr>
        <w:tc>
          <w:tcPr>
            <w:tcW w:w="1066" w:type="pct"/>
            <w:vMerge/>
            <w:shd w:val="clear" w:color="auto" w:fill="auto"/>
            <w:vAlign w:val="center"/>
            <w:tcPrChange w:id="6439"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40" w:author="MCC" w:date="2019-03-21T10:24:00Z">
              <w:tcPr>
                <w:tcW w:w="503" w:type="pct"/>
                <w:shd w:val="clear" w:color="auto" w:fill="auto"/>
                <w:vAlign w:val="center"/>
              </w:tcPr>
            </w:tcPrChange>
          </w:tcPr>
          <w:p w:rsidR="008F27E3" w:rsidRPr="00AE4694" w:rsidRDefault="008F27E3" w:rsidP="00AD21D3">
            <w:pPr>
              <w:pStyle w:val="TAC"/>
            </w:pPr>
            <w:r w:rsidRPr="00AE4694">
              <w:rPr>
                <w:lang w:eastAsia="zh-CN"/>
              </w:rPr>
              <w:t xml:space="preserve">n77, </w:t>
            </w:r>
            <w:r w:rsidRPr="00AE4694">
              <w:rPr>
                <w:rFonts w:hint="eastAsia"/>
                <w:lang w:eastAsia="zh-CN"/>
              </w:rPr>
              <w:t>n78</w:t>
            </w:r>
          </w:p>
        </w:tc>
        <w:tc>
          <w:tcPr>
            <w:tcW w:w="652" w:type="pct"/>
            <w:shd w:val="clear" w:color="auto" w:fill="auto"/>
            <w:noWrap/>
            <w:vAlign w:val="center"/>
            <w:tcPrChange w:id="6441"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lang w:eastAsia="zh-CN"/>
              </w:rPr>
              <w:t>3635</w:t>
            </w:r>
          </w:p>
        </w:tc>
        <w:tc>
          <w:tcPr>
            <w:tcW w:w="435" w:type="pct"/>
            <w:shd w:val="clear" w:color="auto" w:fill="auto"/>
            <w:noWrap/>
            <w:vAlign w:val="center"/>
            <w:tcPrChange w:id="6442"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lang w:eastAsia="zh-CN"/>
              </w:rPr>
              <w:t>10</w:t>
            </w:r>
          </w:p>
        </w:tc>
        <w:tc>
          <w:tcPr>
            <w:tcW w:w="360" w:type="pct"/>
            <w:shd w:val="clear" w:color="auto" w:fill="auto"/>
            <w:noWrap/>
            <w:vAlign w:val="center"/>
            <w:tcPrChange w:id="6443"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lang w:eastAsia="zh-CN"/>
              </w:rPr>
              <w:t>5</w:t>
            </w:r>
            <w:r w:rsidRPr="00AE4694">
              <w:rPr>
                <w:lang w:eastAsia="zh-CN"/>
              </w:rPr>
              <w:t>0</w:t>
            </w:r>
          </w:p>
        </w:tc>
        <w:tc>
          <w:tcPr>
            <w:tcW w:w="652" w:type="pct"/>
            <w:shd w:val="clear" w:color="auto" w:fill="auto"/>
            <w:noWrap/>
            <w:vAlign w:val="center"/>
            <w:tcPrChange w:id="6444"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lang w:eastAsia="zh-CN"/>
              </w:rPr>
              <w:t>3635</w:t>
            </w:r>
          </w:p>
        </w:tc>
        <w:tc>
          <w:tcPr>
            <w:tcW w:w="375" w:type="pct"/>
            <w:shd w:val="clear" w:color="auto" w:fill="auto"/>
            <w:noWrap/>
            <w:vAlign w:val="center"/>
            <w:tcPrChange w:id="6445"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446"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lang w:eastAsia="zh-CN"/>
              </w:rPr>
              <w:t>TDD</w:t>
            </w:r>
          </w:p>
        </w:tc>
        <w:tc>
          <w:tcPr>
            <w:tcW w:w="494" w:type="pct"/>
            <w:tcPrChange w:id="6447" w:author="MCC" w:date="2019-03-21T10:24:00Z">
              <w:tcPr>
                <w:tcW w:w="427" w:type="pct"/>
              </w:tcPr>
            </w:tcPrChange>
          </w:tcPr>
          <w:p w:rsidR="008F27E3" w:rsidRPr="00AE4694" w:rsidRDefault="008F27E3" w:rsidP="00AD21D3">
            <w:pPr>
              <w:pStyle w:val="TAC"/>
            </w:pPr>
            <w:del w:id="6448" w:author="R4-1902155" w:date="2019-03-06T20:22:00Z">
              <w:r w:rsidRPr="00AE4694" w:rsidDel="00A76055">
                <w:delText>H4</w:delText>
              </w:r>
            </w:del>
            <w:ins w:id="6449" w:author="R4-1902155" w:date="2019-03-06T20:22:00Z">
              <w:r>
                <w:t>N/A</w:t>
              </w:r>
            </w:ins>
          </w:p>
        </w:tc>
      </w:tr>
      <w:tr w:rsidR="008F27E3" w:rsidRPr="00AE4694" w:rsidTr="00AD21D3">
        <w:trPr>
          <w:trHeight w:val="112"/>
          <w:jc w:val="center"/>
          <w:trPrChange w:id="6450" w:author="MCC" w:date="2019-03-21T10:24:00Z">
            <w:trPr>
              <w:trHeight w:val="112"/>
              <w:jc w:val="center"/>
            </w:trPr>
          </w:trPrChange>
        </w:trPr>
        <w:tc>
          <w:tcPr>
            <w:tcW w:w="1066" w:type="pct"/>
            <w:vMerge w:val="restart"/>
            <w:shd w:val="clear" w:color="auto" w:fill="auto"/>
            <w:vAlign w:val="center"/>
            <w:tcPrChange w:id="6451"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cs="Arial"/>
                <w:lang w:eastAsia="ja-JP"/>
              </w:rPr>
              <w:t>DC_8A_n79A</w:t>
            </w:r>
            <w:ins w:id="6452" w:author="R4-1902155" w:date="2019-03-06T20:22:00Z">
              <w:r>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488" w:type="pct"/>
            <w:shd w:val="clear" w:color="auto" w:fill="auto"/>
            <w:vAlign w:val="center"/>
            <w:tcPrChange w:id="6453" w:author="MCC" w:date="2019-03-21T10:24:00Z">
              <w:tcPr>
                <w:tcW w:w="503" w:type="pct"/>
                <w:shd w:val="clear" w:color="auto" w:fill="auto"/>
                <w:vAlign w:val="center"/>
              </w:tcPr>
            </w:tcPrChange>
          </w:tcPr>
          <w:p w:rsidR="008F27E3" w:rsidRPr="00AE4694" w:rsidRDefault="008F27E3" w:rsidP="00AD21D3">
            <w:pPr>
              <w:pStyle w:val="TAC"/>
            </w:pPr>
            <w:r w:rsidRPr="00AE4694">
              <w:rPr>
                <w:lang w:eastAsia="zh-CN"/>
              </w:rPr>
              <w:t>8</w:t>
            </w:r>
          </w:p>
        </w:tc>
        <w:tc>
          <w:tcPr>
            <w:tcW w:w="652" w:type="pct"/>
            <w:shd w:val="clear" w:color="auto" w:fill="auto"/>
            <w:noWrap/>
            <w:vAlign w:val="center"/>
            <w:tcPrChange w:id="6454"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897.5</w:t>
            </w:r>
          </w:p>
        </w:tc>
        <w:tc>
          <w:tcPr>
            <w:tcW w:w="435" w:type="pct"/>
            <w:shd w:val="clear" w:color="auto" w:fill="auto"/>
            <w:noWrap/>
            <w:vAlign w:val="center"/>
            <w:tcPrChange w:id="6455"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zh-CN"/>
              </w:rPr>
              <w:t>5</w:t>
            </w:r>
          </w:p>
        </w:tc>
        <w:tc>
          <w:tcPr>
            <w:tcW w:w="360" w:type="pct"/>
            <w:shd w:val="clear" w:color="auto" w:fill="auto"/>
            <w:noWrap/>
            <w:vAlign w:val="center"/>
            <w:tcPrChange w:id="6456"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zh-CN"/>
              </w:rPr>
              <w:t>25</w:t>
            </w:r>
          </w:p>
        </w:tc>
        <w:tc>
          <w:tcPr>
            <w:tcW w:w="652" w:type="pct"/>
            <w:shd w:val="clear" w:color="auto" w:fill="auto"/>
            <w:noWrap/>
            <w:vAlign w:val="center"/>
            <w:tcPrChange w:id="6457"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942.5</w:t>
            </w:r>
          </w:p>
        </w:tc>
        <w:tc>
          <w:tcPr>
            <w:tcW w:w="375" w:type="pct"/>
            <w:shd w:val="clear" w:color="auto" w:fill="auto"/>
            <w:noWrap/>
            <w:vAlign w:val="center"/>
            <w:tcPrChange w:id="6458"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4.8</w:t>
            </w:r>
          </w:p>
        </w:tc>
        <w:tc>
          <w:tcPr>
            <w:tcW w:w="477" w:type="pct"/>
            <w:shd w:val="clear" w:color="auto" w:fill="auto"/>
            <w:vAlign w:val="center"/>
            <w:tcPrChange w:id="6459"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FDD</w:t>
            </w:r>
          </w:p>
        </w:tc>
        <w:tc>
          <w:tcPr>
            <w:tcW w:w="494" w:type="pct"/>
            <w:tcPrChange w:id="6460" w:author="MCC" w:date="2019-03-21T10:24:00Z">
              <w:tcPr>
                <w:tcW w:w="427" w:type="pct"/>
              </w:tcPr>
            </w:tcPrChange>
          </w:tcPr>
          <w:p w:rsidR="008F27E3" w:rsidRPr="00AE4694" w:rsidRDefault="008F27E3" w:rsidP="00AD21D3">
            <w:pPr>
              <w:pStyle w:val="TAC"/>
            </w:pPr>
            <w:r w:rsidRPr="00AE4694">
              <w:rPr>
                <w:lang w:eastAsia="zh-CN"/>
              </w:rPr>
              <w:t>IMD</w:t>
            </w:r>
            <w:r w:rsidRPr="00AE4694">
              <w:rPr>
                <w:rFonts w:hint="eastAsia"/>
                <w:lang w:eastAsia="zh-CN"/>
              </w:rPr>
              <w:t>5</w:t>
            </w:r>
          </w:p>
        </w:tc>
      </w:tr>
      <w:tr w:rsidR="008F27E3" w:rsidRPr="00AE4694" w:rsidTr="00AD21D3">
        <w:trPr>
          <w:trHeight w:val="112"/>
          <w:jc w:val="center"/>
          <w:trPrChange w:id="6461" w:author="MCC" w:date="2019-03-21T10:24:00Z">
            <w:trPr>
              <w:trHeight w:val="112"/>
              <w:jc w:val="center"/>
            </w:trPr>
          </w:trPrChange>
        </w:trPr>
        <w:tc>
          <w:tcPr>
            <w:tcW w:w="1066" w:type="pct"/>
            <w:vMerge/>
            <w:shd w:val="clear" w:color="auto" w:fill="auto"/>
            <w:vAlign w:val="center"/>
            <w:tcPrChange w:id="6462"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63" w:author="MCC" w:date="2019-03-21T10:24:00Z">
              <w:tcPr>
                <w:tcW w:w="503" w:type="pct"/>
                <w:shd w:val="clear" w:color="auto" w:fill="auto"/>
                <w:vAlign w:val="center"/>
              </w:tcPr>
            </w:tcPrChange>
          </w:tcPr>
          <w:p w:rsidR="008F27E3" w:rsidRPr="00AE4694" w:rsidRDefault="008F27E3" w:rsidP="00AD21D3">
            <w:pPr>
              <w:pStyle w:val="TAC"/>
            </w:pPr>
            <w:r w:rsidRPr="00AE4694">
              <w:rPr>
                <w:lang w:eastAsia="zh-CN"/>
              </w:rPr>
              <w:t>n79</w:t>
            </w:r>
          </w:p>
        </w:tc>
        <w:tc>
          <w:tcPr>
            <w:tcW w:w="652" w:type="pct"/>
            <w:shd w:val="clear" w:color="auto" w:fill="auto"/>
            <w:noWrap/>
            <w:vAlign w:val="center"/>
            <w:tcPrChange w:id="6464"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4532.5</w:t>
            </w:r>
          </w:p>
        </w:tc>
        <w:tc>
          <w:tcPr>
            <w:tcW w:w="435" w:type="pct"/>
            <w:shd w:val="clear" w:color="auto" w:fill="auto"/>
            <w:noWrap/>
            <w:vAlign w:val="center"/>
            <w:tcPrChange w:id="6465"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zh-CN"/>
              </w:rPr>
              <w:t>40</w:t>
            </w:r>
          </w:p>
        </w:tc>
        <w:tc>
          <w:tcPr>
            <w:tcW w:w="360" w:type="pct"/>
            <w:shd w:val="clear" w:color="auto" w:fill="auto"/>
            <w:noWrap/>
            <w:vAlign w:val="center"/>
            <w:tcPrChange w:id="6466"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lang w:eastAsia="zh-CN"/>
              </w:rPr>
              <w:t>216</w:t>
            </w:r>
          </w:p>
        </w:tc>
        <w:tc>
          <w:tcPr>
            <w:tcW w:w="652" w:type="pct"/>
            <w:shd w:val="clear" w:color="auto" w:fill="auto"/>
            <w:noWrap/>
            <w:vAlign w:val="center"/>
            <w:tcPrChange w:id="6467"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4532.5</w:t>
            </w:r>
          </w:p>
        </w:tc>
        <w:tc>
          <w:tcPr>
            <w:tcW w:w="375" w:type="pct"/>
            <w:shd w:val="clear" w:color="auto" w:fill="auto"/>
            <w:noWrap/>
            <w:vAlign w:val="center"/>
            <w:tcPrChange w:id="6468" w:author="MCC" w:date="2019-03-21T10:24:00Z">
              <w:tcPr>
                <w:tcW w:w="679" w:type="pct"/>
                <w:shd w:val="clear" w:color="auto" w:fill="auto"/>
                <w:noWrap/>
                <w:vAlign w:val="center"/>
              </w:tcPr>
            </w:tcPrChange>
          </w:tcPr>
          <w:p w:rsidR="008F27E3" w:rsidRPr="00AE4694" w:rsidRDefault="008F27E3" w:rsidP="00AD21D3">
            <w:pPr>
              <w:pStyle w:val="TAC"/>
            </w:pPr>
            <w:r w:rsidRPr="00AE4694">
              <w:rPr>
                <w:lang w:eastAsia="zh-CN"/>
              </w:rPr>
              <w:t>N/A</w:t>
            </w:r>
          </w:p>
        </w:tc>
        <w:tc>
          <w:tcPr>
            <w:tcW w:w="477" w:type="pct"/>
            <w:shd w:val="clear" w:color="auto" w:fill="auto"/>
            <w:vAlign w:val="center"/>
            <w:tcPrChange w:id="6469"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TDD</w:t>
            </w:r>
          </w:p>
        </w:tc>
        <w:tc>
          <w:tcPr>
            <w:tcW w:w="494" w:type="pct"/>
            <w:tcPrChange w:id="6470" w:author="MCC" w:date="2019-03-21T10:24:00Z">
              <w:tcPr>
                <w:tcW w:w="427" w:type="pct"/>
              </w:tcPr>
            </w:tcPrChange>
          </w:tcPr>
          <w:p w:rsidR="008F27E3" w:rsidRPr="00AE4694" w:rsidRDefault="008F27E3" w:rsidP="00AD21D3">
            <w:pPr>
              <w:pStyle w:val="TAC"/>
            </w:pPr>
            <w:r w:rsidRPr="00AE4694">
              <w:rPr>
                <w:lang w:eastAsia="zh-CN"/>
              </w:rPr>
              <w:t>N/A</w:t>
            </w:r>
          </w:p>
        </w:tc>
      </w:tr>
      <w:tr w:rsidR="008F27E3" w:rsidRPr="00AE4694" w:rsidTr="00AD21D3">
        <w:trPr>
          <w:trHeight w:val="112"/>
          <w:jc w:val="center"/>
          <w:trPrChange w:id="6471" w:author="MCC" w:date="2019-03-21T10:24:00Z">
            <w:trPr>
              <w:trHeight w:val="112"/>
              <w:jc w:val="center"/>
            </w:trPr>
          </w:trPrChange>
        </w:trPr>
        <w:tc>
          <w:tcPr>
            <w:tcW w:w="1066" w:type="pct"/>
            <w:vMerge w:val="restart"/>
            <w:shd w:val="clear" w:color="auto" w:fill="auto"/>
            <w:vAlign w:val="center"/>
            <w:tcPrChange w:id="6472"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lang w:eastAsia="zh-CN"/>
              </w:rPr>
              <w:t>DC_20A_n8A</w:t>
            </w:r>
          </w:p>
        </w:tc>
        <w:tc>
          <w:tcPr>
            <w:tcW w:w="488" w:type="pct"/>
            <w:shd w:val="clear" w:color="auto" w:fill="auto"/>
            <w:vAlign w:val="center"/>
            <w:tcPrChange w:id="6473"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lang w:eastAsia="zh-CN"/>
              </w:rPr>
              <w:t>20</w:t>
            </w:r>
          </w:p>
        </w:tc>
        <w:tc>
          <w:tcPr>
            <w:tcW w:w="652" w:type="pct"/>
            <w:shd w:val="clear" w:color="auto" w:fill="auto"/>
            <w:noWrap/>
            <w:vAlign w:val="center"/>
            <w:tcPrChange w:id="6474"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849.5</w:t>
            </w:r>
          </w:p>
        </w:tc>
        <w:tc>
          <w:tcPr>
            <w:tcW w:w="435" w:type="pct"/>
            <w:shd w:val="clear" w:color="auto" w:fill="auto"/>
            <w:noWrap/>
            <w:vAlign w:val="center"/>
            <w:tcPrChange w:id="6475"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lang w:eastAsia="zh-CN"/>
              </w:rPr>
              <w:t>5</w:t>
            </w:r>
          </w:p>
        </w:tc>
        <w:tc>
          <w:tcPr>
            <w:tcW w:w="360" w:type="pct"/>
            <w:shd w:val="clear" w:color="auto" w:fill="auto"/>
            <w:noWrap/>
            <w:vAlign w:val="center"/>
            <w:tcPrChange w:id="6476"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zh-CN"/>
              </w:rPr>
              <w:t>25</w:t>
            </w:r>
          </w:p>
        </w:tc>
        <w:tc>
          <w:tcPr>
            <w:tcW w:w="652" w:type="pct"/>
            <w:shd w:val="clear" w:color="auto" w:fill="auto"/>
            <w:noWrap/>
            <w:vAlign w:val="center"/>
            <w:tcPrChange w:id="6477"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808.5</w:t>
            </w:r>
          </w:p>
        </w:tc>
        <w:tc>
          <w:tcPr>
            <w:tcW w:w="375" w:type="pct"/>
            <w:shd w:val="clear" w:color="auto" w:fill="auto"/>
            <w:noWrap/>
            <w:vAlign w:val="center"/>
            <w:tcPrChange w:id="6478"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21</w:t>
            </w:r>
          </w:p>
        </w:tc>
        <w:tc>
          <w:tcPr>
            <w:tcW w:w="477" w:type="pct"/>
            <w:shd w:val="clear" w:color="auto" w:fill="auto"/>
            <w:vAlign w:val="center"/>
            <w:tcPrChange w:id="6479"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FDD</w:t>
            </w:r>
          </w:p>
        </w:tc>
        <w:tc>
          <w:tcPr>
            <w:tcW w:w="494" w:type="pct"/>
            <w:tcPrChange w:id="6480" w:author="MCC" w:date="2019-03-21T10:24:00Z">
              <w:tcPr>
                <w:tcW w:w="427" w:type="pct"/>
              </w:tcPr>
            </w:tcPrChange>
          </w:tcPr>
          <w:p w:rsidR="008F27E3" w:rsidRPr="00AE4694" w:rsidRDefault="008F27E3" w:rsidP="00AD21D3">
            <w:pPr>
              <w:pStyle w:val="TAC"/>
            </w:pPr>
            <w:r w:rsidRPr="00AE4694">
              <w:rPr>
                <w:lang w:eastAsia="zh-CN"/>
              </w:rPr>
              <w:t>IMD3</w:t>
            </w:r>
          </w:p>
        </w:tc>
      </w:tr>
      <w:tr w:rsidR="008F27E3" w:rsidRPr="00AE4694" w:rsidTr="00AD21D3">
        <w:trPr>
          <w:trHeight w:val="112"/>
          <w:jc w:val="center"/>
          <w:trPrChange w:id="6481" w:author="MCC" w:date="2019-03-21T10:24:00Z">
            <w:trPr>
              <w:trHeight w:val="112"/>
              <w:jc w:val="center"/>
            </w:trPr>
          </w:trPrChange>
        </w:trPr>
        <w:tc>
          <w:tcPr>
            <w:tcW w:w="1066" w:type="pct"/>
            <w:vMerge/>
            <w:shd w:val="clear" w:color="auto" w:fill="auto"/>
            <w:vAlign w:val="center"/>
            <w:tcPrChange w:id="6482"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83"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lang w:eastAsia="zh-CN"/>
              </w:rPr>
              <w:t>n</w:t>
            </w:r>
            <w:r w:rsidRPr="00AE4694">
              <w:rPr>
                <w:lang w:eastAsia="zh-CN"/>
              </w:rPr>
              <w:t>8</w:t>
            </w:r>
          </w:p>
        </w:tc>
        <w:tc>
          <w:tcPr>
            <w:tcW w:w="652" w:type="pct"/>
            <w:shd w:val="clear" w:color="auto" w:fill="auto"/>
            <w:noWrap/>
            <w:vAlign w:val="center"/>
            <w:tcPrChange w:id="6484"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892.5</w:t>
            </w:r>
          </w:p>
        </w:tc>
        <w:tc>
          <w:tcPr>
            <w:tcW w:w="435" w:type="pct"/>
            <w:shd w:val="clear" w:color="auto" w:fill="auto"/>
            <w:noWrap/>
            <w:vAlign w:val="center"/>
            <w:tcPrChange w:id="6485"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lang w:eastAsia="zh-CN"/>
              </w:rPr>
              <w:t>5</w:t>
            </w:r>
          </w:p>
        </w:tc>
        <w:tc>
          <w:tcPr>
            <w:tcW w:w="360" w:type="pct"/>
            <w:shd w:val="clear" w:color="auto" w:fill="auto"/>
            <w:noWrap/>
            <w:vAlign w:val="center"/>
            <w:tcPrChange w:id="6486"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zh-CN"/>
              </w:rPr>
              <w:t>25</w:t>
            </w:r>
          </w:p>
        </w:tc>
        <w:tc>
          <w:tcPr>
            <w:tcW w:w="652" w:type="pct"/>
            <w:shd w:val="clear" w:color="auto" w:fill="auto"/>
            <w:noWrap/>
            <w:vAlign w:val="center"/>
            <w:tcPrChange w:id="6487"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937.5</w:t>
            </w:r>
          </w:p>
        </w:tc>
        <w:tc>
          <w:tcPr>
            <w:tcW w:w="375" w:type="pct"/>
            <w:shd w:val="clear" w:color="auto" w:fill="auto"/>
            <w:noWrap/>
            <w:vAlign w:val="center"/>
            <w:tcPrChange w:id="6488"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21</w:t>
            </w:r>
          </w:p>
        </w:tc>
        <w:tc>
          <w:tcPr>
            <w:tcW w:w="477" w:type="pct"/>
            <w:shd w:val="clear" w:color="auto" w:fill="auto"/>
            <w:vAlign w:val="center"/>
            <w:tcPrChange w:id="6489"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FDD</w:t>
            </w:r>
          </w:p>
        </w:tc>
        <w:tc>
          <w:tcPr>
            <w:tcW w:w="494" w:type="pct"/>
            <w:tcPrChange w:id="6490" w:author="MCC" w:date="2019-03-21T10:24:00Z">
              <w:tcPr>
                <w:tcW w:w="427" w:type="pct"/>
              </w:tcPr>
            </w:tcPrChange>
          </w:tcPr>
          <w:p w:rsidR="008F27E3" w:rsidRPr="00AE4694" w:rsidRDefault="008F27E3" w:rsidP="00AD21D3">
            <w:pPr>
              <w:pStyle w:val="TAC"/>
            </w:pPr>
            <w:r w:rsidRPr="00AE4694">
              <w:rPr>
                <w:lang w:eastAsia="zh-CN"/>
              </w:rPr>
              <w:t>IMD3</w:t>
            </w:r>
          </w:p>
        </w:tc>
      </w:tr>
      <w:tr w:rsidR="008F27E3" w:rsidRPr="00AE4694" w:rsidTr="00AD21D3">
        <w:trPr>
          <w:trHeight w:val="113"/>
          <w:jc w:val="center"/>
          <w:trPrChange w:id="6491" w:author="MCC" w:date="2019-03-21T10:24:00Z">
            <w:trPr>
              <w:trHeight w:val="113"/>
              <w:jc w:val="center"/>
            </w:trPr>
          </w:trPrChange>
        </w:trPr>
        <w:tc>
          <w:tcPr>
            <w:tcW w:w="1066" w:type="pct"/>
            <w:vMerge w:val="restart"/>
            <w:shd w:val="clear" w:color="auto" w:fill="auto"/>
            <w:vAlign w:val="center"/>
            <w:tcPrChange w:id="6492" w:author="MCC" w:date="2019-03-21T10:24:00Z">
              <w:tcPr>
                <w:tcW w:w="1095" w:type="pct"/>
                <w:vMerge w:val="restart"/>
                <w:shd w:val="clear" w:color="auto" w:fill="auto"/>
                <w:vAlign w:val="center"/>
              </w:tcPr>
            </w:tcPrChange>
          </w:tcPr>
          <w:p w:rsidR="008F27E3" w:rsidRPr="00A76055" w:rsidRDefault="008F27E3" w:rsidP="00AD21D3">
            <w:pPr>
              <w:pStyle w:val="TAC"/>
              <w:rPr>
                <w:ins w:id="6493" w:author="R4-1902155" w:date="2019-03-06T20:23:00Z"/>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ins w:id="6494" w:author="R4-1902155" w:date="2019-03-06T20:23:00Z">
              <w:r w:rsidRPr="00A76055">
                <w:rPr>
                  <w:rFonts w:cs="Arial"/>
                  <w:lang w:eastAsia="ja-JP"/>
                </w:rPr>
                <w:t>,</w:t>
              </w:r>
            </w:ins>
          </w:p>
          <w:p w:rsidR="008F27E3" w:rsidRPr="00A76055" w:rsidRDefault="008F27E3" w:rsidP="00AD21D3">
            <w:pPr>
              <w:pStyle w:val="TAC"/>
              <w:rPr>
                <w:ins w:id="6495" w:author="R4-1902155" w:date="2019-03-06T20:23:00Z"/>
                <w:rFonts w:cs="Arial"/>
                <w:lang w:eastAsia="ja-JP"/>
              </w:rPr>
            </w:pPr>
            <w:ins w:id="6496" w:author="R4-1902155" w:date="2019-03-06T20:23:00Z">
              <w:r w:rsidRPr="00A76055">
                <w:rPr>
                  <w:rFonts w:cs="Arial"/>
                  <w:lang w:eastAsia="ja-JP"/>
                </w:rPr>
                <w:t>DC_20A_n78A,</w:t>
              </w:r>
            </w:ins>
          </w:p>
          <w:p w:rsidR="008F27E3" w:rsidRPr="00AE4694" w:rsidRDefault="008F27E3" w:rsidP="00AD21D3">
            <w:pPr>
              <w:pStyle w:val="TAC"/>
              <w:rPr>
                <w:rFonts w:eastAsia="MS Mincho"/>
              </w:rPr>
            </w:pPr>
            <w:ins w:id="6497" w:author="R4-1902155" w:date="2019-03-06T20:23:00Z">
              <w:r w:rsidRPr="00A76055">
                <w:rPr>
                  <w:rFonts w:cs="Arial"/>
                  <w:lang w:eastAsia="ja-JP"/>
                </w:rPr>
                <w:t xml:space="preserve"> DC_20A-SUL_n78A-n82A</w:t>
              </w:r>
            </w:ins>
          </w:p>
        </w:tc>
        <w:tc>
          <w:tcPr>
            <w:tcW w:w="488" w:type="pct"/>
            <w:shd w:val="clear" w:color="auto" w:fill="auto"/>
            <w:vAlign w:val="center"/>
            <w:tcPrChange w:id="6498"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hint="eastAsia"/>
                <w:lang w:eastAsia="zh-CN"/>
              </w:rPr>
              <w:t>20</w:t>
            </w:r>
          </w:p>
        </w:tc>
        <w:tc>
          <w:tcPr>
            <w:tcW w:w="652" w:type="pct"/>
            <w:shd w:val="clear" w:color="auto" w:fill="auto"/>
            <w:noWrap/>
            <w:vAlign w:val="center"/>
            <w:tcPrChange w:id="649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850</w:t>
            </w:r>
          </w:p>
        </w:tc>
        <w:tc>
          <w:tcPr>
            <w:tcW w:w="435" w:type="pct"/>
            <w:shd w:val="clear" w:color="auto" w:fill="auto"/>
            <w:noWrap/>
            <w:vAlign w:val="center"/>
            <w:tcPrChange w:id="6500"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rPr>
              <w:t>5</w:t>
            </w:r>
          </w:p>
        </w:tc>
        <w:tc>
          <w:tcPr>
            <w:tcW w:w="360" w:type="pct"/>
            <w:shd w:val="clear" w:color="auto" w:fill="auto"/>
            <w:noWrap/>
            <w:vAlign w:val="center"/>
            <w:tcPrChange w:id="6501"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shd w:val="clear" w:color="auto" w:fill="auto"/>
            <w:noWrap/>
            <w:vAlign w:val="center"/>
            <w:tcPrChange w:id="6502"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zh-CN"/>
              </w:rPr>
              <w:t>8</w:t>
            </w:r>
            <w:ins w:id="6503" w:author="R4-1902155" w:date="2019-03-06T20:23:00Z">
              <w:r>
                <w:rPr>
                  <w:rFonts w:cs="Arial"/>
                  <w:lang w:eastAsia="zh-CN"/>
                </w:rPr>
                <w:t>09</w:t>
              </w:r>
            </w:ins>
            <w:del w:id="6504" w:author="R4-1902155" w:date="2019-03-06T20:23:00Z">
              <w:r w:rsidRPr="00AE4694" w:rsidDel="00A76055">
                <w:rPr>
                  <w:rFonts w:cs="Arial" w:hint="eastAsia"/>
                  <w:lang w:eastAsia="zh-CN"/>
                </w:rPr>
                <w:delText>10</w:delText>
              </w:r>
            </w:del>
          </w:p>
        </w:tc>
        <w:tc>
          <w:tcPr>
            <w:tcW w:w="375" w:type="pct"/>
            <w:shd w:val="clear" w:color="auto" w:fill="auto"/>
            <w:noWrap/>
            <w:vAlign w:val="center"/>
            <w:tcPrChange w:id="6505"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11</w:t>
            </w:r>
          </w:p>
        </w:tc>
        <w:tc>
          <w:tcPr>
            <w:tcW w:w="477" w:type="pct"/>
            <w:shd w:val="clear" w:color="auto" w:fill="auto"/>
            <w:vAlign w:val="center"/>
            <w:tcPrChange w:id="6506"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rPr>
              <w:t>FDD</w:t>
            </w:r>
          </w:p>
        </w:tc>
        <w:tc>
          <w:tcPr>
            <w:tcW w:w="494" w:type="pct"/>
            <w:vAlign w:val="center"/>
            <w:tcPrChange w:id="6507" w:author="MCC" w:date="2019-03-21T10:24:00Z">
              <w:tcPr>
                <w:tcW w:w="427" w:type="pct"/>
                <w:vAlign w:val="center"/>
              </w:tcPr>
            </w:tcPrChange>
          </w:tcPr>
          <w:p w:rsidR="008F27E3" w:rsidRPr="00AE4694" w:rsidRDefault="008F27E3" w:rsidP="00AD21D3">
            <w:pPr>
              <w:pStyle w:val="TAC"/>
            </w:pPr>
            <w:r w:rsidRPr="00AE4694">
              <w:rPr>
                <w:rFonts w:cs="Arial"/>
                <w:lang w:eastAsia="ja-JP"/>
              </w:rPr>
              <w:t>IMD4</w:t>
            </w:r>
          </w:p>
        </w:tc>
      </w:tr>
      <w:tr w:rsidR="008F27E3" w:rsidRPr="00AE4694" w:rsidTr="00AD21D3">
        <w:trPr>
          <w:trHeight w:val="113"/>
          <w:jc w:val="center"/>
          <w:trPrChange w:id="6508" w:author="MCC" w:date="2019-03-21T10:24:00Z">
            <w:trPr>
              <w:trHeight w:val="113"/>
              <w:jc w:val="center"/>
            </w:trPr>
          </w:trPrChange>
        </w:trPr>
        <w:tc>
          <w:tcPr>
            <w:tcW w:w="1066" w:type="pct"/>
            <w:vMerge/>
            <w:shd w:val="clear" w:color="auto" w:fill="auto"/>
            <w:vAlign w:val="center"/>
            <w:tcPrChange w:id="6509"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6510"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n77</w:t>
            </w:r>
          </w:p>
        </w:tc>
        <w:tc>
          <w:tcPr>
            <w:tcW w:w="652" w:type="pct"/>
            <w:shd w:val="clear" w:color="auto" w:fill="auto"/>
            <w:noWrap/>
            <w:vAlign w:val="center"/>
            <w:tcPrChange w:id="6511"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33</w:t>
            </w:r>
            <w:ins w:id="6512" w:author="R4-1902155" w:date="2019-03-06T20:23:00Z">
              <w:r>
                <w:rPr>
                  <w:rFonts w:cs="Arial"/>
                  <w:lang w:eastAsia="zh-CN"/>
                </w:rPr>
                <w:t>59</w:t>
              </w:r>
            </w:ins>
            <w:del w:id="6513" w:author="R4-1902155" w:date="2019-03-06T20:23:00Z">
              <w:r w:rsidRPr="00AE4694" w:rsidDel="00A76055">
                <w:rPr>
                  <w:rFonts w:cs="Arial" w:hint="eastAsia"/>
                  <w:lang w:eastAsia="zh-CN"/>
                </w:rPr>
                <w:delText>60</w:delText>
              </w:r>
            </w:del>
          </w:p>
        </w:tc>
        <w:tc>
          <w:tcPr>
            <w:tcW w:w="435" w:type="pct"/>
            <w:shd w:val="clear" w:color="auto" w:fill="auto"/>
            <w:noWrap/>
            <w:vAlign w:val="center"/>
            <w:tcPrChange w:id="6514"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hint="eastAsia"/>
                <w:lang w:eastAsia="ja-JP"/>
              </w:rPr>
              <w:t>10</w:t>
            </w:r>
          </w:p>
        </w:tc>
        <w:tc>
          <w:tcPr>
            <w:tcW w:w="360" w:type="pct"/>
            <w:shd w:val="clear" w:color="auto" w:fill="auto"/>
            <w:noWrap/>
            <w:vAlign w:val="center"/>
            <w:tcPrChange w:id="651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hint="eastAsia"/>
                <w:lang w:eastAsia="zh-CN"/>
              </w:rPr>
              <w:t>50</w:t>
            </w:r>
          </w:p>
        </w:tc>
        <w:tc>
          <w:tcPr>
            <w:tcW w:w="652" w:type="pct"/>
            <w:shd w:val="clear" w:color="auto" w:fill="auto"/>
            <w:noWrap/>
            <w:vAlign w:val="center"/>
            <w:tcPrChange w:id="651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zh-CN"/>
              </w:rPr>
              <w:t>33</w:t>
            </w:r>
            <w:ins w:id="6517" w:author="R4-1902155" w:date="2019-03-06T20:24:00Z">
              <w:r>
                <w:rPr>
                  <w:rFonts w:cs="Arial"/>
                  <w:lang w:eastAsia="zh-CN"/>
                </w:rPr>
                <w:t>59</w:t>
              </w:r>
            </w:ins>
            <w:del w:id="6518" w:author="R4-1902155" w:date="2019-03-06T20:23:00Z">
              <w:r w:rsidRPr="00AE4694" w:rsidDel="00A76055">
                <w:rPr>
                  <w:rFonts w:cs="Arial" w:hint="eastAsia"/>
                  <w:lang w:eastAsia="zh-CN"/>
                </w:rPr>
                <w:delText>60</w:delText>
              </w:r>
            </w:del>
          </w:p>
        </w:tc>
        <w:tc>
          <w:tcPr>
            <w:tcW w:w="375" w:type="pct"/>
            <w:shd w:val="clear" w:color="auto" w:fill="auto"/>
            <w:noWrap/>
            <w:vAlign w:val="center"/>
            <w:tcPrChange w:id="6519"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hint="eastAsia"/>
                <w:lang w:eastAsia="ja-JP"/>
              </w:rPr>
              <w:t>N/A</w:t>
            </w:r>
          </w:p>
        </w:tc>
        <w:tc>
          <w:tcPr>
            <w:tcW w:w="477" w:type="pct"/>
            <w:shd w:val="clear" w:color="auto" w:fill="auto"/>
            <w:vAlign w:val="center"/>
            <w:tcPrChange w:id="6520"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vAlign w:val="center"/>
            <w:tcPrChange w:id="6521" w:author="MCC" w:date="2019-03-21T10:24:00Z">
              <w:tcPr>
                <w:tcW w:w="427" w:type="pct"/>
                <w:vAlign w:val="center"/>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3"/>
          <w:jc w:val="center"/>
          <w:trPrChange w:id="6522" w:author="MCC" w:date="2019-03-21T10:24:00Z">
            <w:trPr>
              <w:trHeight w:val="113"/>
              <w:jc w:val="center"/>
            </w:trPr>
          </w:trPrChange>
        </w:trPr>
        <w:tc>
          <w:tcPr>
            <w:tcW w:w="1066" w:type="pct"/>
            <w:vMerge w:val="restart"/>
            <w:shd w:val="clear" w:color="auto" w:fill="auto"/>
            <w:vAlign w:val="center"/>
            <w:tcPrChange w:id="6523"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ins w:id="6524" w:author="R4-1902155" w:date="2019-03-06T20:26:00Z">
              <w:r w:rsidRPr="00C76300">
                <w:rPr>
                  <w:rFonts w:eastAsia="MS Mincho"/>
                </w:rPr>
                <w:t>DC_20A_n77A</w:t>
              </w:r>
            </w:ins>
          </w:p>
        </w:tc>
        <w:tc>
          <w:tcPr>
            <w:tcW w:w="488" w:type="pct"/>
            <w:shd w:val="clear" w:color="auto" w:fill="auto"/>
            <w:vAlign w:val="center"/>
            <w:tcPrChange w:id="6525"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20</w:t>
            </w:r>
          </w:p>
        </w:tc>
        <w:tc>
          <w:tcPr>
            <w:tcW w:w="652" w:type="pct"/>
            <w:shd w:val="clear" w:color="auto" w:fill="auto"/>
            <w:noWrap/>
            <w:vAlign w:val="center"/>
            <w:tcPrChange w:id="6526"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840</w:t>
            </w:r>
          </w:p>
        </w:tc>
        <w:tc>
          <w:tcPr>
            <w:tcW w:w="435" w:type="pct"/>
            <w:shd w:val="clear" w:color="auto" w:fill="auto"/>
            <w:noWrap/>
            <w:vAlign w:val="center"/>
            <w:tcPrChange w:id="6527"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zh-CN"/>
              </w:rPr>
              <w:t>5</w:t>
            </w:r>
          </w:p>
        </w:tc>
        <w:tc>
          <w:tcPr>
            <w:tcW w:w="360" w:type="pct"/>
            <w:shd w:val="clear" w:color="auto" w:fill="auto"/>
            <w:noWrap/>
            <w:vAlign w:val="center"/>
            <w:tcPrChange w:id="6528"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shd w:val="clear" w:color="auto" w:fill="auto"/>
            <w:noWrap/>
            <w:vAlign w:val="center"/>
            <w:tcPrChange w:id="6529" w:author="MCC" w:date="2019-03-21T10:24:00Z">
              <w:tcPr>
                <w:tcW w:w="480" w:type="pct"/>
                <w:shd w:val="clear" w:color="auto" w:fill="auto"/>
                <w:noWrap/>
                <w:vAlign w:val="center"/>
              </w:tcPr>
            </w:tcPrChange>
          </w:tcPr>
          <w:p w:rsidR="008F27E3" w:rsidRPr="00AE4694" w:rsidRDefault="008F27E3" w:rsidP="00AD21D3">
            <w:pPr>
              <w:pStyle w:val="TAC"/>
            </w:pPr>
            <w:ins w:id="6530" w:author="R4-1902155" w:date="2019-03-06T20:26:00Z">
              <w:r>
                <w:rPr>
                  <w:rFonts w:cs="Arial"/>
                </w:rPr>
                <w:t>799</w:t>
              </w:r>
            </w:ins>
            <w:del w:id="6531" w:author="R4-1902155" w:date="2019-03-06T20:26:00Z">
              <w:r w:rsidRPr="00AE4694" w:rsidDel="00C76300">
                <w:rPr>
                  <w:rFonts w:cs="Arial" w:hint="eastAsia"/>
                </w:rPr>
                <w:delText>800</w:delText>
              </w:r>
            </w:del>
          </w:p>
        </w:tc>
        <w:tc>
          <w:tcPr>
            <w:tcW w:w="375" w:type="pct"/>
            <w:shd w:val="clear" w:color="auto" w:fill="auto"/>
            <w:noWrap/>
            <w:vAlign w:val="center"/>
            <w:tcPrChange w:id="653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hint="eastAsia"/>
                <w:lang w:eastAsia="zh-CN"/>
              </w:rPr>
              <w:t>6.5</w:t>
            </w:r>
          </w:p>
        </w:tc>
        <w:tc>
          <w:tcPr>
            <w:tcW w:w="477" w:type="pct"/>
            <w:shd w:val="clear" w:color="auto" w:fill="auto"/>
            <w:vAlign w:val="center"/>
            <w:tcPrChange w:id="6533"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ja-JP"/>
              </w:rPr>
              <w:t>FDD</w:t>
            </w:r>
          </w:p>
        </w:tc>
        <w:tc>
          <w:tcPr>
            <w:tcW w:w="494" w:type="pct"/>
            <w:vAlign w:val="center"/>
            <w:tcPrChange w:id="6534" w:author="MCC" w:date="2019-03-21T10:24:00Z">
              <w:tcPr>
                <w:tcW w:w="427" w:type="pct"/>
                <w:vAlign w:val="center"/>
              </w:tcPr>
            </w:tcPrChange>
          </w:tcPr>
          <w:p w:rsidR="008F27E3" w:rsidRPr="00AE4694" w:rsidRDefault="008F27E3" w:rsidP="00AD21D3">
            <w:pPr>
              <w:pStyle w:val="TAC"/>
            </w:pPr>
            <w:r w:rsidRPr="00AE4694">
              <w:rPr>
                <w:rFonts w:cs="Arial"/>
              </w:rPr>
              <w:t>IMD5</w:t>
            </w:r>
          </w:p>
        </w:tc>
      </w:tr>
      <w:tr w:rsidR="008F27E3" w:rsidRPr="00AE4694" w:rsidTr="00AD21D3">
        <w:trPr>
          <w:trHeight w:val="113"/>
          <w:jc w:val="center"/>
          <w:trPrChange w:id="6535" w:author="MCC" w:date="2019-03-21T10:24:00Z">
            <w:trPr>
              <w:trHeight w:val="113"/>
              <w:jc w:val="center"/>
            </w:trPr>
          </w:trPrChange>
        </w:trPr>
        <w:tc>
          <w:tcPr>
            <w:tcW w:w="1066" w:type="pct"/>
            <w:vMerge/>
            <w:shd w:val="clear" w:color="auto" w:fill="auto"/>
            <w:vAlign w:val="center"/>
            <w:tcPrChange w:id="6536"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6537"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n77</w:t>
            </w:r>
          </w:p>
        </w:tc>
        <w:tc>
          <w:tcPr>
            <w:tcW w:w="652" w:type="pct"/>
            <w:shd w:val="clear" w:color="auto" w:fill="auto"/>
            <w:noWrap/>
            <w:vAlign w:val="center"/>
            <w:tcPrChange w:id="6538"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41</w:t>
            </w:r>
            <w:ins w:id="6539" w:author="R4-1902155" w:date="2019-03-06T20:26:00Z">
              <w:r>
                <w:rPr>
                  <w:rFonts w:cs="Arial"/>
                  <w:lang w:eastAsia="zh-CN"/>
                </w:rPr>
                <w:t>59</w:t>
              </w:r>
            </w:ins>
            <w:del w:id="6540" w:author="R4-1902155" w:date="2019-03-06T20:26:00Z">
              <w:r w:rsidRPr="00AE4694" w:rsidDel="00C76300">
                <w:rPr>
                  <w:rFonts w:cs="Arial" w:hint="eastAsia"/>
                  <w:lang w:eastAsia="zh-CN"/>
                </w:rPr>
                <w:delText>60</w:delText>
              </w:r>
            </w:del>
          </w:p>
        </w:tc>
        <w:tc>
          <w:tcPr>
            <w:tcW w:w="435" w:type="pct"/>
            <w:shd w:val="clear" w:color="auto" w:fill="auto"/>
            <w:noWrap/>
            <w:vAlign w:val="center"/>
            <w:tcPrChange w:id="6541"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hint="eastAsia"/>
                <w:lang w:eastAsia="zh-CN"/>
              </w:rPr>
              <w:t>10</w:t>
            </w:r>
          </w:p>
        </w:tc>
        <w:tc>
          <w:tcPr>
            <w:tcW w:w="360" w:type="pct"/>
            <w:shd w:val="clear" w:color="auto" w:fill="auto"/>
            <w:noWrap/>
            <w:vAlign w:val="center"/>
            <w:tcPrChange w:id="6542"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hint="eastAsia"/>
              </w:rPr>
              <w:t>50</w:t>
            </w:r>
          </w:p>
        </w:tc>
        <w:tc>
          <w:tcPr>
            <w:tcW w:w="652" w:type="pct"/>
            <w:shd w:val="clear" w:color="auto" w:fill="auto"/>
            <w:noWrap/>
            <w:vAlign w:val="center"/>
            <w:tcPrChange w:id="6543"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rPr>
              <w:t>415</w:t>
            </w:r>
            <w:ins w:id="6544" w:author="R4-1902155" w:date="2019-03-06T20:26:00Z">
              <w:r>
                <w:rPr>
                  <w:rFonts w:cs="Arial"/>
                </w:rPr>
                <w:t>9</w:t>
              </w:r>
            </w:ins>
            <w:del w:id="6545" w:author="R4-1902155" w:date="2019-03-06T20:26:00Z">
              <w:r w:rsidRPr="00AE4694" w:rsidDel="00C76300">
                <w:rPr>
                  <w:rFonts w:cs="Arial" w:hint="eastAsia"/>
                </w:rPr>
                <w:delText>0</w:delText>
              </w:r>
            </w:del>
          </w:p>
        </w:tc>
        <w:tc>
          <w:tcPr>
            <w:tcW w:w="375" w:type="pct"/>
            <w:shd w:val="clear" w:color="auto" w:fill="auto"/>
            <w:noWrap/>
            <w:vAlign w:val="center"/>
            <w:tcPrChange w:id="6546"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hint="eastAsia"/>
                <w:lang w:eastAsia="zh-CN"/>
              </w:rPr>
              <w:t>N/A</w:t>
            </w:r>
          </w:p>
        </w:tc>
        <w:tc>
          <w:tcPr>
            <w:tcW w:w="477" w:type="pct"/>
            <w:shd w:val="clear" w:color="auto" w:fill="auto"/>
            <w:vAlign w:val="center"/>
            <w:tcPrChange w:id="6547"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vAlign w:val="center"/>
            <w:tcPrChange w:id="6548" w:author="MCC" w:date="2019-03-21T10:24:00Z">
              <w:tcPr>
                <w:tcW w:w="427" w:type="pct"/>
                <w:vAlign w:val="center"/>
              </w:tcPr>
            </w:tcPrChange>
          </w:tcPr>
          <w:p w:rsidR="008F27E3" w:rsidRPr="00AE4694" w:rsidRDefault="008F27E3" w:rsidP="00AD21D3">
            <w:pPr>
              <w:pStyle w:val="TAC"/>
            </w:pPr>
            <w:r w:rsidRPr="00AE4694">
              <w:rPr>
                <w:rFonts w:cs="Arial"/>
              </w:rPr>
              <w:t>N/A</w:t>
            </w:r>
          </w:p>
        </w:tc>
      </w:tr>
      <w:tr w:rsidR="008F27E3" w:rsidRPr="00AE4694" w:rsidDel="00D43E10" w:rsidTr="00AD21D3">
        <w:trPr>
          <w:trHeight w:val="112"/>
          <w:jc w:val="center"/>
          <w:del w:id="6549" w:author="MCC" w:date="2019-03-21T10:27:00Z"/>
          <w:trPrChange w:id="6550" w:author="MCC" w:date="2019-03-21T10:24:00Z">
            <w:trPr>
              <w:trHeight w:val="112"/>
              <w:jc w:val="center"/>
            </w:trPr>
          </w:trPrChange>
        </w:trPr>
        <w:tc>
          <w:tcPr>
            <w:tcW w:w="1066" w:type="pct"/>
            <w:vMerge w:val="restart"/>
            <w:shd w:val="clear" w:color="auto" w:fill="auto"/>
            <w:vAlign w:val="center"/>
            <w:tcPrChange w:id="6551" w:author="MCC" w:date="2019-03-21T10:24:00Z">
              <w:tcPr>
                <w:tcW w:w="1095" w:type="pct"/>
                <w:vMerge w:val="restart"/>
                <w:shd w:val="clear" w:color="auto" w:fill="auto"/>
                <w:vAlign w:val="center"/>
              </w:tcPr>
            </w:tcPrChange>
          </w:tcPr>
          <w:p w:rsidR="008F27E3" w:rsidRPr="00AE4694" w:rsidDel="00D43E10" w:rsidRDefault="008F27E3" w:rsidP="00AD21D3">
            <w:pPr>
              <w:pStyle w:val="TAC"/>
              <w:rPr>
                <w:del w:id="6552" w:author="MCC" w:date="2019-03-21T10:27:00Z"/>
              </w:rPr>
            </w:pPr>
            <w:del w:id="6553" w:author="MCC" w:date="2019-03-21T10:27: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20</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20A-</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82A</w:delText>
              </w:r>
            </w:del>
          </w:p>
        </w:tc>
        <w:tc>
          <w:tcPr>
            <w:tcW w:w="488" w:type="pct"/>
            <w:shd w:val="clear" w:color="auto" w:fill="auto"/>
            <w:vAlign w:val="center"/>
            <w:tcPrChange w:id="6554" w:author="MCC" w:date="2019-03-21T10:24:00Z">
              <w:tcPr>
                <w:tcW w:w="503" w:type="pct"/>
                <w:shd w:val="clear" w:color="auto" w:fill="auto"/>
                <w:vAlign w:val="center"/>
              </w:tcPr>
            </w:tcPrChange>
          </w:tcPr>
          <w:p w:rsidR="008F27E3" w:rsidRPr="00AE4694" w:rsidDel="00D43E10" w:rsidRDefault="008F27E3" w:rsidP="00AD21D3">
            <w:pPr>
              <w:pStyle w:val="TAC"/>
              <w:rPr>
                <w:del w:id="6555" w:author="MCC" w:date="2019-03-21T10:27:00Z"/>
                <w:rFonts w:eastAsia="MS Mincho"/>
              </w:rPr>
            </w:pPr>
            <w:del w:id="6556" w:author="MCC" w:date="2019-03-21T10:27:00Z">
              <w:r w:rsidRPr="00AE4694" w:rsidDel="00D43E10">
                <w:rPr>
                  <w:rFonts w:hint="eastAsia"/>
                </w:rPr>
                <w:delText>20</w:delText>
              </w:r>
            </w:del>
          </w:p>
        </w:tc>
        <w:tc>
          <w:tcPr>
            <w:tcW w:w="652" w:type="pct"/>
            <w:shd w:val="clear" w:color="auto" w:fill="auto"/>
            <w:noWrap/>
            <w:vAlign w:val="center"/>
            <w:tcPrChange w:id="6557" w:author="MCC" w:date="2019-03-21T10:24:00Z">
              <w:tcPr>
                <w:tcW w:w="478" w:type="pct"/>
                <w:shd w:val="clear" w:color="auto" w:fill="auto"/>
                <w:noWrap/>
                <w:vAlign w:val="center"/>
              </w:tcPr>
            </w:tcPrChange>
          </w:tcPr>
          <w:p w:rsidR="008F27E3" w:rsidRPr="00AE4694" w:rsidDel="00D43E10" w:rsidRDefault="008F27E3" w:rsidP="00AD21D3">
            <w:pPr>
              <w:pStyle w:val="TAC"/>
              <w:rPr>
                <w:del w:id="6558" w:author="MCC" w:date="2019-03-21T10:27:00Z"/>
              </w:rPr>
            </w:pPr>
            <w:del w:id="6559" w:author="MCC" w:date="2019-03-21T10:27:00Z">
              <w:r w:rsidRPr="00AE4694" w:rsidDel="00D43E10">
                <w:rPr>
                  <w:rFonts w:hint="eastAsia"/>
                </w:rPr>
                <w:delText>850</w:delText>
              </w:r>
            </w:del>
          </w:p>
        </w:tc>
        <w:tc>
          <w:tcPr>
            <w:tcW w:w="435" w:type="pct"/>
            <w:shd w:val="clear" w:color="auto" w:fill="auto"/>
            <w:noWrap/>
            <w:vAlign w:val="center"/>
            <w:tcPrChange w:id="6560" w:author="MCC" w:date="2019-03-21T10:24:00Z">
              <w:tcPr>
                <w:tcW w:w="447" w:type="pct"/>
                <w:shd w:val="clear" w:color="auto" w:fill="auto"/>
                <w:noWrap/>
                <w:vAlign w:val="center"/>
              </w:tcPr>
            </w:tcPrChange>
          </w:tcPr>
          <w:p w:rsidR="008F27E3" w:rsidRPr="00AE4694" w:rsidDel="00D43E10" w:rsidRDefault="008F27E3" w:rsidP="00AD21D3">
            <w:pPr>
              <w:pStyle w:val="TAC"/>
              <w:rPr>
                <w:del w:id="6561" w:author="MCC" w:date="2019-03-21T10:27:00Z"/>
                <w:rFonts w:eastAsia="MS Mincho"/>
              </w:rPr>
            </w:pPr>
            <w:del w:id="6562" w:author="MCC" w:date="2019-03-21T10:27:00Z">
              <w:r w:rsidRPr="00AE4694" w:rsidDel="00D43E10">
                <w:delText>5</w:delText>
              </w:r>
            </w:del>
          </w:p>
        </w:tc>
        <w:tc>
          <w:tcPr>
            <w:tcW w:w="360" w:type="pct"/>
            <w:shd w:val="clear" w:color="auto" w:fill="auto"/>
            <w:noWrap/>
            <w:vAlign w:val="center"/>
            <w:tcPrChange w:id="6563" w:author="MCC" w:date="2019-03-21T10:24:00Z">
              <w:tcPr>
                <w:tcW w:w="400" w:type="pct"/>
                <w:shd w:val="clear" w:color="auto" w:fill="auto"/>
                <w:noWrap/>
                <w:vAlign w:val="center"/>
              </w:tcPr>
            </w:tcPrChange>
          </w:tcPr>
          <w:p w:rsidR="008F27E3" w:rsidRPr="00AE4694" w:rsidDel="00D43E10" w:rsidRDefault="008F27E3" w:rsidP="00AD21D3">
            <w:pPr>
              <w:pStyle w:val="TAC"/>
              <w:rPr>
                <w:del w:id="6564" w:author="MCC" w:date="2019-03-21T10:27:00Z"/>
              </w:rPr>
            </w:pPr>
            <w:del w:id="6565" w:author="MCC" w:date="2019-03-21T10:27:00Z">
              <w:r w:rsidRPr="00AE4694" w:rsidDel="00D43E10">
                <w:delText>25</w:delText>
              </w:r>
            </w:del>
          </w:p>
        </w:tc>
        <w:tc>
          <w:tcPr>
            <w:tcW w:w="652" w:type="pct"/>
            <w:shd w:val="clear" w:color="auto" w:fill="auto"/>
            <w:noWrap/>
            <w:vAlign w:val="center"/>
            <w:tcPrChange w:id="6566" w:author="MCC" w:date="2019-03-21T10:24:00Z">
              <w:tcPr>
                <w:tcW w:w="480" w:type="pct"/>
                <w:shd w:val="clear" w:color="auto" w:fill="auto"/>
                <w:noWrap/>
                <w:vAlign w:val="center"/>
              </w:tcPr>
            </w:tcPrChange>
          </w:tcPr>
          <w:p w:rsidR="008F27E3" w:rsidRPr="00AE4694" w:rsidDel="00D43E10" w:rsidRDefault="008F27E3" w:rsidP="00AD21D3">
            <w:pPr>
              <w:pStyle w:val="TAC"/>
              <w:rPr>
                <w:del w:id="6567" w:author="MCC" w:date="2019-03-21T10:27:00Z"/>
              </w:rPr>
            </w:pPr>
            <w:del w:id="6568" w:author="MCC" w:date="2019-03-21T10:27:00Z">
              <w:r w:rsidRPr="00AE4694" w:rsidDel="00D43E10">
                <w:rPr>
                  <w:rFonts w:hint="eastAsia"/>
                </w:rPr>
                <w:delText>810</w:delText>
              </w:r>
            </w:del>
          </w:p>
        </w:tc>
        <w:tc>
          <w:tcPr>
            <w:tcW w:w="375" w:type="pct"/>
            <w:shd w:val="clear" w:color="auto" w:fill="auto"/>
            <w:noWrap/>
            <w:vAlign w:val="center"/>
            <w:tcPrChange w:id="6569" w:author="MCC" w:date="2019-03-21T10:24:00Z">
              <w:tcPr>
                <w:tcW w:w="679" w:type="pct"/>
                <w:shd w:val="clear" w:color="auto" w:fill="auto"/>
                <w:noWrap/>
                <w:vAlign w:val="center"/>
              </w:tcPr>
            </w:tcPrChange>
          </w:tcPr>
          <w:p w:rsidR="008F27E3" w:rsidRPr="00AE4694" w:rsidDel="00D43E10" w:rsidRDefault="008F27E3" w:rsidP="00AD21D3">
            <w:pPr>
              <w:pStyle w:val="TAC"/>
              <w:rPr>
                <w:del w:id="6570" w:author="MCC" w:date="2019-03-21T10:27:00Z"/>
              </w:rPr>
            </w:pPr>
            <w:del w:id="6571" w:author="MCC" w:date="2019-03-21T10:27:00Z">
              <w:r w:rsidRPr="00AE4694" w:rsidDel="00D43E10">
                <w:rPr>
                  <w:rFonts w:hint="eastAsia"/>
                </w:rPr>
                <w:delText>21.7</w:delText>
              </w:r>
            </w:del>
          </w:p>
        </w:tc>
        <w:tc>
          <w:tcPr>
            <w:tcW w:w="477" w:type="pct"/>
            <w:shd w:val="clear" w:color="auto" w:fill="auto"/>
            <w:vAlign w:val="center"/>
            <w:tcPrChange w:id="6572" w:author="MCC" w:date="2019-03-21T10:24:00Z">
              <w:tcPr>
                <w:tcW w:w="490" w:type="pct"/>
                <w:shd w:val="clear" w:color="auto" w:fill="auto"/>
                <w:vAlign w:val="center"/>
              </w:tcPr>
            </w:tcPrChange>
          </w:tcPr>
          <w:p w:rsidR="008F27E3" w:rsidRPr="00AE4694" w:rsidDel="00D43E10" w:rsidRDefault="008F27E3" w:rsidP="00AD21D3">
            <w:pPr>
              <w:pStyle w:val="TAC"/>
              <w:rPr>
                <w:del w:id="6573" w:author="MCC" w:date="2019-03-21T10:27:00Z"/>
              </w:rPr>
            </w:pPr>
            <w:del w:id="6574" w:author="MCC" w:date="2019-03-21T10:27:00Z">
              <w:r w:rsidRPr="00AE4694" w:rsidDel="00D43E10">
                <w:delText>FDD</w:delText>
              </w:r>
            </w:del>
          </w:p>
        </w:tc>
        <w:tc>
          <w:tcPr>
            <w:tcW w:w="494" w:type="pct"/>
            <w:vAlign w:val="center"/>
            <w:tcPrChange w:id="6575" w:author="MCC" w:date="2019-03-21T10:24:00Z">
              <w:tcPr>
                <w:tcW w:w="427" w:type="pct"/>
                <w:vAlign w:val="center"/>
              </w:tcPr>
            </w:tcPrChange>
          </w:tcPr>
          <w:p w:rsidR="008F27E3" w:rsidRPr="00AE4694" w:rsidDel="00D43E10" w:rsidRDefault="008F27E3" w:rsidP="00AD21D3">
            <w:pPr>
              <w:pStyle w:val="TAC"/>
              <w:rPr>
                <w:del w:id="6576" w:author="MCC" w:date="2019-03-21T10:27:00Z"/>
              </w:rPr>
            </w:pPr>
            <w:del w:id="6577" w:author="MCC" w:date="2019-03-21T10:27:00Z">
              <w:r w:rsidRPr="00AE4694" w:rsidDel="00D43E10">
                <w:delText>IMD4</w:delText>
              </w:r>
              <w:r w:rsidRPr="00AE4694" w:rsidDel="00D43E10">
                <w:rPr>
                  <w:vertAlign w:val="superscript"/>
                </w:rPr>
                <w:delText>4</w:delText>
              </w:r>
            </w:del>
          </w:p>
        </w:tc>
      </w:tr>
      <w:tr w:rsidR="008F27E3" w:rsidRPr="00AE4694" w:rsidDel="00D43E10" w:rsidTr="00AD21D3">
        <w:trPr>
          <w:trHeight w:val="112"/>
          <w:jc w:val="center"/>
          <w:del w:id="6578" w:author="MCC" w:date="2019-03-21T10:27:00Z"/>
          <w:trPrChange w:id="6579" w:author="MCC" w:date="2019-03-21T10:24:00Z">
            <w:trPr>
              <w:trHeight w:val="112"/>
              <w:jc w:val="center"/>
            </w:trPr>
          </w:trPrChange>
        </w:trPr>
        <w:tc>
          <w:tcPr>
            <w:tcW w:w="1066" w:type="pct"/>
            <w:vMerge/>
            <w:shd w:val="clear" w:color="auto" w:fill="auto"/>
            <w:vAlign w:val="center"/>
            <w:tcPrChange w:id="6580" w:author="MCC" w:date="2019-03-21T10:24:00Z">
              <w:tcPr>
                <w:tcW w:w="1095" w:type="pct"/>
                <w:vMerge/>
                <w:shd w:val="clear" w:color="auto" w:fill="auto"/>
                <w:vAlign w:val="center"/>
              </w:tcPr>
            </w:tcPrChange>
          </w:tcPr>
          <w:p w:rsidR="008F27E3" w:rsidRPr="00AE4694" w:rsidDel="00D43E10" w:rsidRDefault="008F27E3" w:rsidP="00AD21D3">
            <w:pPr>
              <w:pStyle w:val="TAC"/>
              <w:rPr>
                <w:del w:id="6581" w:author="MCC" w:date="2019-03-21T10:27:00Z"/>
              </w:rPr>
            </w:pPr>
          </w:p>
        </w:tc>
        <w:tc>
          <w:tcPr>
            <w:tcW w:w="488" w:type="pct"/>
            <w:shd w:val="clear" w:color="auto" w:fill="auto"/>
            <w:vAlign w:val="center"/>
            <w:tcPrChange w:id="6582" w:author="MCC" w:date="2019-03-21T10:24:00Z">
              <w:tcPr>
                <w:tcW w:w="503" w:type="pct"/>
                <w:shd w:val="clear" w:color="auto" w:fill="auto"/>
                <w:vAlign w:val="center"/>
              </w:tcPr>
            </w:tcPrChange>
          </w:tcPr>
          <w:p w:rsidR="008F27E3" w:rsidRPr="00AE4694" w:rsidDel="00D43E10" w:rsidRDefault="008F27E3" w:rsidP="00AD21D3">
            <w:pPr>
              <w:pStyle w:val="TAC"/>
              <w:rPr>
                <w:del w:id="6583" w:author="MCC" w:date="2019-03-21T10:27:00Z"/>
                <w:rFonts w:eastAsia="MS Mincho"/>
              </w:rPr>
            </w:pPr>
            <w:del w:id="6584" w:author="MCC" w:date="2019-03-21T10:27:00Z">
              <w:r w:rsidRPr="00AE4694" w:rsidDel="00D43E10">
                <w:rPr>
                  <w:rFonts w:hint="eastAsia"/>
                </w:rPr>
                <w:delText>n78</w:delText>
              </w:r>
            </w:del>
          </w:p>
        </w:tc>
        <w:tc>
          <w:tcPr>
            <w:tcW w:w="652" w:type="pct"/>
            <w:shd w:val="clear" w:color="auto" w:fill="auto"/>
            <w:noWrap/>
            <w:vAlign w:val="center"/>
            <w:tcPrChange w:id="6585" w:author="MCC" w:date="2019-03-21T10:24:00Z">
              <w:tcPr>
                <w:tcW w:w="478" w:type="pct"/>
                <w:shd w:val="clear" w:color="auto" w:fill="auto"/>
                <w:noWrap/>
                <w:vAlign w:val="center"/>
              </w:tcPr>
            </w:tcPrChange>
          </w:tcPr>
          <w:p w:rsidR="008F27E3" w:rsidRPr="00AE4694" w:rsidDel="00D43E10" w:rsidRDefault="008F27E3" w:rsidP="00AD21D3">
            <w:pPr>
              <w:pStyle w:val="TAC"/>
              <w:rPr>
                <w:del w:id="6586" w:author="MCC" w:date="2019-03-21T10:27:00Z"/>
              </w:rPr>
            </w:pPr>
            <w:del w:id="6587" w:author="MCC" w:date="2019-03-21T10:27:00Z">
              <w:r w:rsidRPr="00AE4694" w:rsidDel="00D43E10">
                <w:rPr>
                  <w:rFonts w:hint="eastAsia"/>
                </w:rPr>
                <w:delText>3360</w:delText>
              </w:r>
            </w:del>
          </w:p>
        </w:tc>
        <w:tc>
          <w:tcPr>
            <w:tcW w:w="435" w:type="pct"/>
            <w:shd w:val="clear" w:color="auto" w:fill="auto"/>
            <w:noWrap/>
            <w:vAlign w:val="center"/>
            <w:tcPrChange w:id="6588" w:author="MCC" w:date="2019-03-21T10:24:00Z">
              <w:tcPr>
                <w:tcW w:w="447" w:type="pct"/>
                <w:shd w:val="clear" w:color="auto" w:fill="auto"/>
                <w:noWrap/>
                <w:vAlign w:val="center"/>
              </w:tcPr>
            </w:tcPrChange>
          </w:tcPr>
          <w:p w:rsidR="008F27E3" w:rsidRPr="00AE4694" w:rsidDel="00D43E10" w:rsidRDefault="008F27E3" w:rsidP="00AD21D3">
            <w:pPr>
              <w:pStyle w:val="TAC"/>
              <w:rPr>
                <w:del w:id="6589" w:author="MCC" w:date="2019-03-21T10:27:00Z"/>
                <w:rFonts w:eastAsia="MS Mincho"/>
              </w:rPr>
            </w:pPr>
            <w:del w:id="6590" w:author="MCC" w:date="2019-03-21T10:27:00Z">
              <w:r w:rsidRPr="00AE4694" w:rsidDel="00D43E10">
                <w:rPr>
                  <w:rFonts w:hint="eastAsia"/>
                </w:rPr>
                <w:delText>10</w:delText>
              </w:r>
            </w:del>
          </w:p>
        </w:tc>
        <w:tc>
          <w:tcPr>
            <w:tcW w:w="360" w:type="pct"/>
            <w:shd w:val="clear" w:color="auto" w:fill="auto"/>
            <w:noWrap/>
            <w:vAlign w:val="center"/>
            <w:tcPrChange w:id="6591" w:author="MCC" w:date="2019-03-21T10:24:00Z">
              <w:tcPr>
                <w:tcW w:w="400" w:type="pct"/>
                <w:shd w:val="clear" w:color="auto" w:fill="auto"/>
                <w:noWrap/>
                <w:vAlign w:val="center"/>
              </w:tcPr>
            </w:tcPrChange>
          </w:tcPr>
          <w:p w:rsidR="008F27E3" w:rsidRPr="00AE4694" w:rsidDel="00D43E10" w:rsidRDefault="008F27E3" w:rsidP="00AD21D3">
            <w:pPr>
              <w:pStyle w:val="TAC"/>
              <w:rPr>
                <w:del w:id="6592" w:author="MCC" w:date="2019-03-21T10:27:00Z"/>
              </w:rPr>
            </w:pPr>
            <w:del w:id="6593" w:author="MCC" w:date="2019-03-21T10:27:00Z">
              <w:r w:rsidRPr="00AE4694" w:rsidDel="00D43E10">
                <w:rPr>
                  <w:rFonts w:hint="eastAsia"/>
                </w:rPr>
                <w:delText>50</w:delText>
              </w:r>
            </w:del>
          </w:p>
        </w:tc>
        <w:tc>
          <w:tcPr>
            <w:tcW w:w="652" w:type="pct"/>
            <w:shd w:val="clear" w:color="auto" w:fill="auto"/>
            <w:noWrap/>
            <w:vAlign w:val="center"/>
            <w:tcPrChange w:id="6594" w:author="MCC" w:date="2019-03-21T10:24:00Z">
              <w:tcPr>
                <w:tcW w:w="480" w:type="pct"/>
                <w:shd w:val="clear" w:color="auto" w:fill="auto"/>
                <w:noWrap/>
                <w:vAlign w:val="center"/>
              </w:tcPr>
            </w:tcPrChange>
          </w:tcPr>
          <w:p w:rsidR="008F27E3" w:rsidRPr="00AE4694" w:rsidDel="00D43E10" w:rsidRDefault="008F27E3" w:rsidP="00AD21D3">
            <w:pPr>
              <w:pStyle w:val="TAC"/>
              <w:rPr>
                <w:del w:id="6595" w:author="MCC" w:date="2019-03-21T10:27:00Z"/>
              </w:rPr>
            </w:pPr>
            <w:del w:id="6596" w:author="MCC" w:date="2019-03-21T10:27:00Z">
              <w:r w:rsidRPr="00AE4694" w:rsidDel="00D43E10">
                <w:rPr>
                  <w:rFonts w:hint="eastAsia"/>
                </w:rPr>
                <w:delText>3360</w:delText>
              </w:r>
            </w:del>
          </w:p>
        </w:tc>
        <w:tc>
          <w:tcPr>
            <w:tcW w:w="375" w:type="pct"/>
            <w:shd w:val="clear" w:color="auto" w:fill="auto"/>
            <w:noWrap/>
            <w:vAlign w:val="center"/>
            <w:tcPrChange w:id="6597" w:author="MCC" w:date="2019-03-21T10:24:00Z">
              <w:tcPr>
                <w:tcW w:w="679" w:type="pct"/>
                <w:shd w:val="clear" w:color="auto" w:fill="auto"/>
                <w:noWrap/>
                <w:vAlign w:val="center"/>
              </w:tcPr>
            </w:tcPrChange>
          </w:tcPr>
          <w:p w:rsidR="008F27E3" w:rsidRPr="00AE4694" w:rsidDel="00D43E10" w:rsidRDefault="008F27E3" w:rsidP="00AD21D3">
            <w:pPr>
              <w:pStyle w:val="TAC"/>
              <w:rPr>
                <w:del w:id="6598" w:author="MCC" w:date="2019-03-21T10:27:00Z"/>
              </w:rPr>
            </w:pPr>
            <w:del w:id="6599" w:author="MCC" w:date="2019-03-21T10:27:00Z">
              <w:r w:rsidRPr="00AE4694" w:rsidDel="00D43E10">
                <w:rPr>
                  <w:rFonts w:hint="eastAsia"/>
                </w:rPr>
                <w:delText>N/A</w:delText>
              </w:r>
            </w:del>
          </w:p>
        </w:tc>
        <w:tc>
          <w:tcPr>
            <w:tcW w:w="477" w:type="pct"/>
            <w:shd w:val="clear" w:color="auto" w:fill="auto"/>
            <w:vAlign w:val="center"/>
            <w:tcPrChange w:id="6600" w:author="MCC" w:date="2019-03-21T10:24:00Z">
              <w:tcPr>
                <w:tcW w:w="490" w:type="pct"/>
                <w:shd w:val="clear" w:color="auto" w:fill="auto"/>
                <w:vAlign w:val="center"/>
              </w:tcPr>
            </w:tcPrChange>
          </w:tcPr>
          <w:p w:rsidR="008F27E3" w:rsidRPr="00AE4694" w:rsidDel="00D43E10" w:rsidRDefault="008F27E3" w:rsidP="00AD21D3">
            <w:pPr>
              <w:pStyle w:val="TAC"/>
              <w:rPr>
                <w:del w:id="6601" w:author="MCC" w:date="2019-03-21T10:27:00Z"/>
              </w:rPr>
            </w:pPr>
            <w:del w:id="6602" w:author="MCC" w:date="2019-03-21T10:27:00Z">
              <w:r w:rsidRPr="00AE4694" w:rsidDel="00D43E10">
                <w:rPr>
                  <w:rFonts w:hint="eastAsia"/>
                </w:rPr>
                <w:delText>TDD</w:delText>
              </w:r>
            </w:del>
          </w:p>
        </w:tc>
        <w:tc>
          <w:tcPr>
            <w:tcW w:w="494" w:type="pct"/>
            <w:vAlign w:val="center"/>
            <w:tcPrChange w:id="6603" w:author="MCC" w:date="2019-03-21T10:24:00Z">
              <w:tcPr>
                <w:tcW w:w="427" w:type="pct"/>
                <w:vAlign w:val="center"/>
              </w:tcPr>
            </w:tcPrChange>
          </w:tcPr>
          <w:p w:rsidR="008F27E3" w:rsidRPr="00AE4694" w:rsidDel="00D43E10" w:rsidRDefault="008F27E3" w:rsidP="00AD21D3">
            <w:pPr>
              <w:pStyle w:val="TAC"/>
              <w:rPr>
                <w:del w:id="6604" w:author="MCC" w:date="2019-03-21T10:27:00Z"/>
              </w:rPr>
            </w:pPr>
            <w:del w:id="6605" w:author="MCC" w:date="2019-03-21T10:27:00Z">
              <w:r w:rsidRPr="00AE4694" w:rsidDel="00D43E10">
                <w:delText>N/A</w:delText>
              </w:r>
            </w:del>
          </w:p>
        </w:tc>
      </w:tr>
      <w:tr w:rsidR="008F27E3" w:rsidRPr="00AE4694" w:rsidTr="00AD21D3">
        <w:trPr>
          <w:trHeight w:val="112"/>
          <w:jc w:val="center"/>
          <w:trPrChange w:id="6606" w:author="MCC" w:date="2019-03-21T10:24:00Z">
            <w:trPr>
              <w:trHeight w:val="112"/>
              <w:jc w:val="center"/>
            </w:trPr>
          </w:trPrChange>
        </w:trPr>
        <w:tc>
          <w:tcPr>
            <w:tcW w:w="1066" w:type="pct"/>
            <w:vMerge w:val="restart"/>
            <w:shd w:val="clear" w:color="auto" w:fill="auto"/>
            <w:vAlign w:val="center"/>
            <w:tcPrChange w:id="6607"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488" w:type="pct"/>
            <w:shd w:val="clear" w:color="auto" w:fill="auto"/>
            <w:vAlign w:val="center"/>
            <w:tcPrChange w:id="6608"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21</w:t>
            </w:r>
          </w:p>
        </w:tc>
        <w:tc>
          <w:tcPr>
            <w:tcW w:w="652" w:type="pct"/>
            <w:shd w:val="clear" w:color="auto" w:fill="auto"/>
            <w:noWrap/>
            <w:vAlign w:val="center"/>
            <w:tcPrChange w:id="6609" w:author="MCC" w:date="2019-03-21T10:24:00Z">
              <w:tcPr>
                <w:tcW w:w="478" w:type="pct"/>
                <w:shd w:val="clear" w:color="auto" w:fill="auto"/>
                <w:noWrap/>
                <w:vAlign w:val="center"/>
              </w:tcPr>
            </w:tcPrChange>
          </w:tcPr>
          <w:p w:rsidR="008F27E3" w:rsidRPr="00AE4694" w:rsidRDefault="008F27E3" w:rsidP="00AD21D3">
            <w:pPr>
              <w:pStyle w:val="TAC"/>
            </w:pPr>
            <w:r w:rsidRPr="00AE4694">
              <w:t>1457.5</w:t>
            </w:r>
          </w:p>
        </w:tc>
        <w:tc>
          <w:tcPr>
            <w:tcW w:w="435" w:type="pct"/>
            <w:shd w:val="clear" w:color="auto" w:fill="auto"/>
            <w:noWrap/>
            <w:vAlign w:val="center"/>
            <w:tcPrChange w:id="6610"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t>5</w:t>
            </w:r>
          </w:p>
        </w:tc>
        <w:tc>
          <w:tcPr>
            <w:tcW w:w="360" w:type="pct"/>
            <w:shd w:val="clear" w:color="auto" w:fill="auto"/>
            <w:noWrap/>
            <w:vAlign w:val="center"/>
            <w:tcPrChange w:id="6611"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612"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1505.5</w:t>
            </w:r>
          </w:p>
        </w:tc>
        <w:tc>
          <w:tcPr>
            <w:tcW w:w="375" w:type="pct"/>
            <w:shd w:val="clear" w:color="auto" w:fill="auto"/>
            <w:noWrap/>
            <w:vAlign w:val="center"/>
            <w:tcPrChange w:id="6613"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rPr>
              <w:t>18.4</w:t>
            </w:r>
          </w:p>
        </w:tc>
        <w:tc>
          <w:tcPr>
            <w:tcW w:w="477" w:type="pct"/>
            <w:shd w:val="clear" w:color="auto" w:fill="auto"/>
            <w:vAlign w:val="center"/>
            <w:tcPrChange w:id="6614"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vAlign w:val="center"/>
            <w:tcPrChange w:id="6615" w:author="MCC" w:date="2019-03-21T10:24:00Z">
              <w:tcPr>
                <w:tcW w:w="427" w:type="pct"/>
                <w:vAlign w:val="center"/>
              </w:tcPr>
            </w:tcPrChange>
          </w:tcPr>
          <w:p w:rsidR="008F27E3" w:rsidRPr="00AE4694" w:rsidRDefault="008F27E3" w:rsidP="00AD21D3">
            <w:pPr>
              <w:pStyle w:val="TAC"/>
            </w:pPr>
            <w:r w:rsidRPr="00AE4694">
              <w:rPr>
                <w:rFonts w:hint="eastAsia"/>
              </w:rPr>
              <w:t>IMD3</w:t>
            </w:r>
          </w:p>
        </w:tc>
      </w:tr>
      <w:tr w:rsidR="008F27E3" w:rsidRPr="00AE4694" w:rsidTr="00AD21D3">
        <w:trPr>
          <w:trHeight w:val="112"/>
          <w:jc w:val="center"/>
          <w:trPrChange w:id="6616" w:author="MCC" w:date="2019-03-21T10:24:00Z">
            <w:trPr>
              <w:trHeight w:val="112"/>
              <w:jc w:val="center"/>
            </w:trPr>
          </w:trPrChange>
        </w:trPr>
        <w:tc>
          <w:tcPr>
            <w:tcW w:w="1066" w:type="pct"/>
            <w:vMerge/>
            <w:shd w:val="clear" w:color="auto" w:fill="auto"/>
            <w:vAlign w:val="center"/>
            <w:tcPrChange w:id="6617"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18"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t>n</w:t>
            </w:r>
            <w:r w:rsidRPr="00AE4694">
              <w:rPr>
                <w:rFonts w:hint="eastAsia"/>
              </w:rPr>
              <w:t>7</w:t>
            </w:r>
            <w:r w:rsidRPr="00AE4694">
              <w:t>9</w:t>
            </w:r>
          </w:p>
        </w:tc>
        <w:tc>
          <w:tcPr>
            <w:tcW w:w="652" w:type="pct"/>
            <w:shd w:val="clear" w:color="auto" w:fill="auto"/>
            <w:noWrap/>
            <w:vAlign w:val="center"/>
            <w:tcPrChange w:id="6619" w:author="MCC" w:date="2019-03-21T10:24:00Z">
              <w:tcPr>
                <w:tcW w:w="478" w:type="pct"/>
                <w:shd w:val="clear" w:color="auto" w:fill="auto"/>
                <w:noWrap/>
                <w:vAlign w:val="center"/>
              </w:tcPr>
            </w:tcPrChange>
          </w:tcPr>
          <w:p w:rsidR="008F27E3" w:rsidRPr="00AE4694" w:rsidRDefault="008F27E3" w:rsidP="00AD21D3">
            <w:pPr>
              <w:pStyle w:val="TAC"/>
            </w:pPr>
            <w:r w:rsidRPr="00AE4694">
              <w:t>4420.5</w:t>
            </w:r>
          </w:p>
        </w:tc>
        <w:tc>
          <w:tcPr>
            <w:tcW w:w="435" w:type="pct"/>
            <w:shd w:val="clear" w:color="auto" w:fill="auto"/>
            <w:noWrap/>
            <w:vAlign w:val="center"/>
            <w:tcPrChange w:id="6620"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t>40</w:t>
            </w:r>
          </w:p>
        </w:tc>
        <w:tc>
          <w:tcPr>
            <w:tcW w:w="360" w:type="pct"/>
            <w:shd w:val="clear" w:color="auto" w:fill="auto"/>
            <w:noWrap/>
            <w:vAlign w:val="center"/>
            <w:tcPrChange w:id="6621"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rPr>
              <w:t>216</w:t>
            </w:r>
          </w:p>
        </w:tc>
        <w:tc>
          <w:tcPr>
            <w:tcW w:w="652" w:type="pct"/>
            <w:shd w:val="clear" w:color="auto" w:fill="auto"/>
            <w:noWrap/>
            <w:vAlign w:val="center"/>
            <w:tcPrChange w:id="6622" w:author="MCC" w:date="2019-03-21T10:24:00Z">
              <w:tcPr>
                <w:tcW w:w="480" w:type="pct"/>
                <w:shd w:val="clear" w:color="auto" w:fill="auto"/>
                <w:noWrap/>
                <w:vAlign w:val="center"/>
              </w:tcPr>
            </w:tcPrChange>
          </w:tcPr>
          <w:p w:rsidR="008F27E3" w:rsidRPr="00AE4694" w:rsidRDefault="008F27E3" w:rsidP="00AD21D3">
            <w:pPr>
              <w:pStyle w:val="TAC"/>
            </w:pPr>
            <w:r w:rsidRPr="00AE4694">
              <w:t>4420.5</w:t>
            </w:r>
          </w:p>
        </w:tc>
        <w:tc>
          <w:tcPr>
            <w:tcW w:w="375" w:type="pct"/>
            <w:shd w:val="clear" w:color="auto" w:fill="auto"/>
            <w:noWrap/>
            <w:vAlign w:val="center"/>
            <w:tcPrChange w:id="6623"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624"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vAlign w:val="center"/>
            <w:tcPrChange w:id="6625" w:author="MCC" w:date="2019-03-21T10:24:00Z">
              <w:tcPr>
                <w:tcW w:w="427" w:type="pct"/>
                <w:vAlign w:val="center"/>
              </w:tcPr>
            </w:tcPrChange>
          </w:tcPr>
          <w:p w:rsidR="008F27E3" w:rsidRPr="00AE4694" w:rsidRDefault="008F27E3" w:rsidP="00AD21D3">
            <w:pPr>
              <w:pStyle w:val="TAC"/>
            </w:pPr>
            <w:r w:rsidRPr="00AE4694">
              <w:rPr>
                <w:rFonts w:hint="eastAsia"/>
              </w:rPr>
              <w:t>N/A</w:t>
            </w:r>
          </w:p>
        </w:tc>
      </w:tr>
      <w:tr w:rsidR="008F27E3" w:rsidRPr="00AE4694" w:rsidTr="00AD21D3">
        <w:trPr>
          <w:trHeight w:val="112"/>
          <w:jc w:val="center"/>
          <w:trPrChange w:id="6626" w:author="MCC" w:date="2019-03-21T10:24:00Z">
            <w:trPr>
              <w:trHeight w:val="112"/>
              <w:jc w:val="center"/>
            </w:trPr>
          </w:trPrChange>
        </w:trPr>
        <w:tc>
          <w:tcPr>
            <w:tcW w:w="1066" w:type="pct"/>
            <w:vMerge w:val="restart"/>
            <w:shd w:val="clear" w:color="auto" w:fill="auto"/>
            <w:vAlign w:val="center"/>
            <w:tcPrChange w:id="6627"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cs="Arial"/>
                <w:lang w:eastAsia="ja-JP"/>
              </w:rPr>
              <w:t>DC_26A_n41A</w:t>
            </w:r>
          </w:p>
        </w:tc>
        <w:tc>
          <w:tcPr>
            <w:tcW w:w="488" w:type="pct"/>
            <w:shd w:val="clear" w:color="auto" w:fill="auto"/>
            <w:vAlign w:val="center"/>
            <w:tcPrChange w:id="6628" w:author="MCC" w:date="2019-03-21T10:24:00Z">
              <w:tcPr>
                <w:tcW w:w="503" w:type="pct"/>
                <w:shd w:val="clear" w:color="auto" w:fill="auto"/>
                <w:vAlign w:val="center"/>
              </w:tcPr>
            </w:tcPrChange>
          </w:tcPr>
          <w:p w:rsidR="008F27E3" w:rsidRPr="00AE4694" w:rsidRDefault="008F27E3" w:rsidP="00AD21D3">
            <w:pPr>
              <w:pStyle w:val="TAC"/>
            </w:pPr>
            <w:r w:rsidRPr="00AE4694">
              <w:t>26</w:t>
            </w:r>
          </w:p>
        </w:tc>
        <w:tc>
          <w:tcPr>
            <w:tcW w:w="652" w:type="pct"/>
            <w:shd w:val="clear" w:color="auto" w:fill="auto"/>
            <w:noWrap/>
            <w:vAlign w:val="center"/>
            <w:tcPrChange w:id="6629" w:author="MCC" w:date="2019-03-21T10:24:00Z">
              <w:tcPr>
                <w:tcW w:w="478" w:type="pct"/>
                <w:shd w:val="clear" w:color="auto" w:fill="auto"/>
                <w:noWrap/>
                <w:vAlign w:val="center"/>
              </w:tcPr>
            </w:tcPrChange>
          </w:tcPr>
          <w:p w:rsidR="008F27E3" w:rsidRPr="00AE4694" w:rsidRDefault="008F27E3" w:rsidP="00AD21D3">
            <w:pPr>
              <w:pStyle w:val="TAC"/>
            </w:pPr>
            <w:r w:rsidRPr="00AE4694">
              <w:t>839</w:t>
            </w:r>
          </w:p>
        </w:tc>
        <w:tc>
          <w:tcPr>
            <w:tcW w:w="435" w:type="pct"/>
            <w:shd w:val="clear" w:color="auto" w:fill="auto"/>
            <w:noWrap/>
            <w:vAlign w:val="center"/>
            <w:tcPrChange w:id="6630" w:author="MCC" w:date="2019-03-21T10:24:00Z">
              <w:tcPr>
                <w:tcW w:w="447" w:type="pct"/>
                <w:shd w:val="clear" w:color="auto" w:fill="auto"/>
                <w:noWrap/>
                <w:vAlign w:val="center"/>
              </w:tcPr>
            </w:tcPrChange>
          </w:tcPr>
          <w:p w:rsidR="008F27E3" w:rsidRPr="00AE4694" w:rsidRDefault="008F27E3" w:rsidP="00AD21D3">
            <w:pPr>
              <w:pStyle w:val="TAC"/>
            </w:pPr>
            <w:r w:rsidRPr="00AE4694">
              <w:t>5</w:t>
            </w:r>
          </w:p>
        </w:tc>
        <w:tc>
          <w:tcPr>
            <w:tcW w:w="360" w:type="pct"/>
            <w:shd w:val="clear" w:color="auto" w:fill="auto"/>
            <w:noWrap/>
            <w:vAlign w:val="center"/>
            <w:tcPrChange w:id="6631"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632" w:author="MCC" w:date="2019-03-21T10:24:00Z">
              <w:tcPr>
                <w:tcW w:w="480" w:type="pct"/>
                <w:shd w:val="clear" w:color="auto" w:fill="auto"/>
                <w:noWrap/>
                <w:vAlign w:val="center"/>
              </w:tcPr>
            </w:tcPrChange>
          </w:tcPr>
          <w:p w:rsidR="008F27E3" w:rsidRPr="00AE4694" w:rsidRDefault="008F27E3" w:rsidP="00AD21D3">
            <w:pPr>
              <w:pStyle w:val="TAC"/>
            </w:pPr>
            <w:r w:rsidRPr="00AE4694">
              <w:t>884</w:t>
            </w:r>
          </w:p>
        </w:tc>
        <w:tc>
          <w:tcPr>
            <w:tcW w:w="375" w:type="pct"/>
            <w:shd w:val="clear" w:color="auto" w:fill="auto"/>
            <w:noWrap/>
            <w:vAlign w:val="center"/>
            <w:tcPrChange w:id="6633" w:author="MCC" w:date="2019-03-21T10:24:00Z">
              <w:tcPr>
                <w:tcW w:w="679" w:type="pct"/>
                <w:shd w:val="clear" w:color="auto" w:fill="auto"/>
                <w:noWrap/>
                <w:vAlign w:val="center"/>
              </w:tcPr>
            </w:tcPrChange>
          </w:tcPr>
          <w:p w:rsidR="008F27E3" w:rsidRPr="00AE4694" w:rsidRDefault="008F27E3" w:rsidP="00AD21D3">
            <w:pPr>
              <w:pStyle w:val="TAC"/>
            </w:pPr>
            <w:r w:rsidRPr="00AE4694">
              <w:t>15.6</w:t>
            </w:r>
          </w:p>
        </w:tc>
        <w:tc>
          <w:tcPr>
            <w:tcW w:w="477" w:type="pct"/>
            <w:shd w:val="clear" w:color="auto" w:fill="auto"/>
            <w:vAlign w:val="center"/>
            <w:tcPrChange w:id="6634"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vAlign w:val="center"/>
            <w:tcPrChange w:id="6635" w:author="MCC" w:date="2019-03-21T10:24:00Z">
              <w:tcPr>
                <w:tcW w:w="427" w:type="pct"/>
                <w:vAlign w:val="center"/>
              </w:tcPr>
            </w:tcPrChange>
          </w:tcPr>
          <w:p w:rsidR="008F27E3" w:rsidRPr="00AE4694" w:rsidRDefault="008F27E3" w:rsidP="00AD21D3">
            <w:pPr>
              <w:pStyle w:val="TAC"/>
            </w:pPr>
            <w:r w:rsidRPr="00AE4694">
              <w:t>IMD3</w:t>
            </w:r>
            <w:ins w:id="6636" w:author="R4-1902155" w:date="2019-03-06T20:28:00Z">
              <w:r w:rsidRPr="00C76300">
                <w:rPr>
                  <w:vertAlign w:val="superscript"/>
                  <w:rPrChange w:id="6637" w:author="R4-1902155" w:date="2019-03-06T20:28:00Z">
                    <w:rPr/>
                  </w:rPrChange>
                </w:rPr>
                <w:t>3</w:t>
              </w:r>
            </w:ins>
          </w:p>
        </w:tc>
      </w:tr>
      <w:tr w:rsidR="008F27E3" w:rsidRPr="00AE4694" w:rsidTr="00AD21D3">
        <w:trPr>
          <w:trHeight w:val="112"/>
          <w:jc w:val="center"/>
          <w:trPrChange w:id="6638" w:author="MCC" w:date="2019-03-21T10:24:00Z">
            <w:trPr>
              <w:trHeight w:val="112"/>
              <w:jc w:val="center"/>
            </w:trPr>
          </w:trPrChange>
        </w:trPr>
        <w:tc>
          <w:tcPr>
            <w:tcW w:w="1066" w:type="pct"/>
            <w:vMerge/>
            <w:shd w:val="clear" w:color="auto" w:fill="auto"/>
            <w:vAlign w:val="center"/>
            <w:tcPrChange w:id="6639"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40" w:author="MCC" w:date="2019-03-21T10:24:00Z">
              <w:tcPr>
                <w:tcW w:w="503" w:type="pct"/>
                <w:shd w:val="clear" w:color="auto" w:fill="auto"/>
                <w:vAlign w:val="center"/>
              </w:tcPr>
            </w:tcPrChange>
          </w:tcPr>
          <w:p w:rsidR="008F27E3" w:rsidRPr="00AE4694" w:rsidRDefault="008F27E3" w:rsidP="00AD21D3">
            <w:pPr>
              <w:pStyle w:val="TAC"/>
            </w:pPr>
            <w:r w:rsidRPr="00AE4694">
              <w:t>n41</w:t>
            </w:r>
          </w:p>
        </w:tc>
        <w:tc>
          <w:tcPr>
            <w:tcW w:w="652" w:type="pct"/>
            <w:shd w:val="clear" w:color="auto" w:fill="auto"/>
            <w:noWrap/>
            <w:vAlign w:val="center"/>
            <w:tcPrChange w:id="6641" w:author="MCC" w:date="2019-03-21T10:24:00Z">
              <w:tcPr>
                <w:tcW w:w="478" w:type="pct"/>
                <w:shd w:val="clear" w:color="auto" w:fill="auto"/>
                <w:noWrap/>
                <w:vAlign w:val="center"/>
              </w:tcPr>
            </w:tcPrChange>
          </w:tcPr>
          <w:p w:rsidR="008F27E3" w:rsidRPr="00AE4694" w:rsidRDefault="008F27E3" w:rsidP="00AD21D3">
            <w:pPr>
              <w:pStyle w:val="TAC"/>
            </w:pPr>
            <w:r w:rsidRPr="00AE4694">
              <w:t>2562</w:t>
            </w:r>
          </w:p>
        </w:tc>
        <w:tc>
          <w:tcPr>
            <w:tcW w:w="435" w:type="pct"/>
            <w:shd w:val="clear" w:color="auto" w:fill="auto"/>
            <w:noWrap/>
            <w:vAlign w:val="center"/>
            <w:tcPrChange w:id="6642" w:author="MCC" w:date="2019-03-21T10:24:00Z">
              <w:tcPr>
                <w:tcW w:w="447" w:type="pct"/>
                <w:shd w:val="clear" w:color="auto" w:fill="auto"/>
                <w:noWrap/>
                <w:vAlign w:val="center"/>
              </w:tcPr>
            </w:tcPrChange>
          </w:tcPr>
          <w:p w:rsidR="008F27E3" w:rsidRPr="00AE4694" w:rsidRDefault="008F27E3" w:rsidP="00AD21D3">
            <w:pPr>
              <w:pStyle w:val="TAC"/>
            </w:pPr>
            <w:r w:rsidRPr="00AE4694">
              <w:t>10</w:t>
            </w:r>
          </w:p>
        </w:tc>
        <w:tc>
          <w:tcPr>
            <w:tcW w:w="360" w:type="pct"/>
            <w:shd w:val="clear" w:color="auto" w:fill="auto"/>
            <w:noWrap/>
            <w:vAlign w:val="center"/>
            <w:tcPrChange w:id="6643" w:author="MCC" w:date="2019-03-21T10:24:00Z">
              <w:tcPr>
                <w:tcW w:w="400" w:type="pct"/>
                <w:shd w:val="clear" w:color="auto" w:fill="auto"/>
                <w:noWrap/>
                <w:vAlign w:val="center"/>
              </w:tcPr>
            </w:tcPrChange>
          </w:tcPr>
          <w:p w:rsidR="008F27E3" w:rsidRPr="00AE4694" w:rsidRDefault="008F27E3" w:rsidP="00AD21D3">
            <w:pPr>
              <w:pStyle w:val="TAC"/>
            </w:pPr>
            <w:r w:rsidRPr="00AE4694">
              <w:t>50</w:t>
            </w:r>
          </w:p>
        </w:tc>
        <w:tc>
          <w:tcPr>
            <w:tcW w:w="652" w:type="pct"/>
            <w:shd w:val="clear" w:color="auto" w:fill="auto"/>
            <w:noWrap/>
            <w:vAlign w:val="center"/>
            <w:tcPrChange w:id="6644" w:author="MCC" w:date="2019-03-21T10:24:00Z">
              <w:tcPr>
                <w:tcW w:w="480" w:type="pct"/>
                <w:shd w:val="clear" w:color="auto" w:fill="auto"/>
                <w:noWrap/>
                <w:vAlign w:val="center"/>
              </w:tcPr>
            </w:tcPrChange>
          </w:tcPr>
          <w:p w:rsidR="008F27E3" w:rsidRPr="00AE4694" w:rsidRDefault="008F27E3" w:rsidP="00AD21D3">
            <w:pPr>
              <w:pStyle w:val="TAC"/>
            </w:pPr>
            <w:r w:rsidRPr="00AE4694">
              <w:t>2562</w:t>
            </w:r>
          </w:p>
        </w:tc>
        <w:tc>
          <w:tcPr>
            <w:tcW w:w="375" w:type="pct"/>
            <w:shd w:val="clear" w:color="auto" w:fill="auto"/>
            <w:noWrap/>
            <w:vAlign w:val="center"/>
            <w:tcPrChange w:id="6645"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646" w:author="MCC" w:date="2019-03-21T10:24:00Z">
              <w:tcPr>
                <w:tcW w:w="490" w:type="pct"/>
                <w:shd w:val="clear" w:color="auto" w:fill="auto"/>
                <w:vAlign w:val="center"/>
              </w:tcPr>
            </w:tcPrChange>
          </w:tcPr>
          <w:p w:rsidR="008F27E3" w:rsidRPr="00AE4694" w:rsidRDefault="008F27E3" w:rsidP="00AD21D3">
            <w:pPr>
              <w:pStyle w:val="TAC"/>
            </w:pPr>
            <w:r w:rsidRPr="00AE4694">
              <w:t>TDD</w:t>
            </w:r>
          </w:p>
        </w:tc>
        <w:tc>
          <w:tcPr>
            <w:tcW w:w="494" w:type="pct"/>
            <w:vAlign w:val="center"/>
            <w:tcPrChange w:id="6647" w:author="MCC" w:date="2019-03-21T10:24:00Z">
              <w:tcPr>
                <w:tcW w:w="427" w:type="pct"/>
                <w:vAlign w:val="center"/>
              </w:tcPr>
            </w:tcPrChange>
          </w:tcPr>
          <w:p w:rsidR="008F27E3" w:rsidRPr="00AE4694" w:rsidRDefault="008F27E3" w:rsidP="00AD21D3">
            <w:pPr>
              <w:pStyle w:val="TAC"/>
            </w:pPr>
            <w:r w:rsidRPr="00AE4694">
              <w:t>N/A</w:t>
            </w:r>
          </w:p>
        </w:tc>
      </w:tr>
      <w:tr w:rsidR="008F27E3" w:rsidRPr="00AE4694" w:rsidTr="00AD21D3">
        <w:trPr>
          <w:trHeight w:val="112"/>
          <w:jc w:val="center"/>
          <w:trPrChange w:id="6648" w:author="MCC" w:date="2019-03-21T10:24:00Z">
            <w:trPr>
              <w:trHeight w:val="112"/>
              <w:jc w:val="center"/>
            </w:trPr>
          </w:trPrChange>
        </w:trPr>
        <w:tc>
          <w:tcPr>
            <w:tcW w:w="1066" w:type="pct"/>
            <w:vMerge w:val="restart"/>
            <w:shd w:val="clear" w:color="auto" w:fill="auto"/>
            <w:vAlign w:val="center"/>
            <w:tcPrChange w:id="6649"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488" w:type="pct"/>
            <w:shd w:val="clear" w:color="auto" w:fill="auto"/>
            <w:vAlign w:val="center"/>
            <w:tcPrChange w:id="6650"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eastAsia="Yu Mincho" w:cs="Arial"/>
                <w:szCs w:val="24"/>
                <w:lang w:val="en-US" w:eastAsia="ja-JP"/>
              </w:rPr>
              <w:t>28</w:t>
            </w:r>
          </w:p>
        </w:tc>
        <w:tc>
          <w:tcPr>
            <w:tcW w:w="652" w:type="pct"/>
            <w:shd w:val="clear" w:color="auto" w:fill="auto"/>
            <w:noWrap/>
            <w:vAlign w:val="center"/>
            <w:tcPrChange w:id="6651" w:author="MCC" w:date="2019-03-21T10:24:00Z">
              <w:tcPr>
                <w:tcW w:w="478" w:type="pct"/>
                <w:shd w:val="clear" w:color="auto" w:fill="auto"/>
                <w:noWrap/>
                <w:vAlign w:val="center"/>
              </w:tcPr>
            </w:tcPrChange>
          </w:tcPr>
          <w:p w:rsidR="008F27E3" w:rsidRPr="00AE4694" w:rsidRDefault="008F27E3" w:rsidP="00AD21D3">
            <w:pPr>
              <w:pStyle w:val="TAC"/>
            </w:pPr>
            <w:ins w:id="6652" w:author="R4-1902155" w:date="2019-03-06T20:28:00Z">
              <w:r w:rsidRPr="00C76300">
                <w:rPr>
                  <w:rFonts w:cs="Arial"/>
                  <w:szCs w:val="18"/>
                  <w:lang w:eastAsia="ko-KR"/>
                </w:rPr>
                <w:t>742.3</w:t>
              </w:r>
            </w:ins>
            <w:del w:id="6653" w:author="R4-1902155" w:date="2019-03-06T20:28:00Z">
              <w:r w:rsidRPr="00AE4694" w:rsidDel="00C76300">
                <w:rPr>
                  <w:rFonts w:cs="Arial"/>
                  <w:szCs w:val="18"/>
                  <w:lang w:eastAsia="ko-KR"/>
                </w:rPr>
                <w:delText>725.5</w:delText>
              </w:r>
            </w:del>
          </w:p>
        </w:tc>
        <w:tc>
          <w:tcPr>
            <w:tcW w:w="435" w:type="pct"/>
            <w:shd w:val="clear" w:color="auto" w:fill="auto"/>
            <w:noWrap/>
            <w:vAlign w:val="center"/>
            <w:tcPrChange w:id="665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del w:id="6655" w:author="R4-1902155" w:date="2019-03-06T20:28:00Z">
              <w:r w:rsidRPr="00AE4694" w:rsidDel="00C76300">
                <w:rPr>
                  <w:rFonts w:cs="Arial"/>
                  <w:szCs w:val="18"/>
                  <w:lang w:eastAsia="ko-KR"/>
                </w:rPr>
                <w:delText>20</w:delText>
              </w:r>
            </w:del>
            <w:ins w:id="6656" w:author="R4-1902155" w:date="2019-03-06T20:28:00Z">
              <w:r>
                <w:rPr>
                  <w:rFonts w:cs="Arial"/>
                  <w:szCs w:val="18"/>
                  <w:lang w:eastAsia="ko-KR"/>
                </w:rPr>
                <w:t>5</w:t>
              </w:r>
            </w:ins>
          </w:p>
        </w:tc>
        <w:tc>
          <w:tcPr>
            <w:tcW w:w="360" w:type="pct"/>
            <w:shd w:val="clear" w:color="auto" w:fill="auto"/>
            <w:noWrap/>
            <w:vAlign w:val="center"/>
            <w:tcPrChange w:id="6657"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szCs w:val="18"/>
                <w:lang w:eastAsia="ko-KR"/>
              </w:rPr>
              <w:t>25</w:t>
            </w:r>
          </w:p>
        </w:tc>
        <w:tc>
          <w:tcPr>
            <w:tcW w:w="652" w:type="pct"/>
            <w:shd w:val="clear" w:color="auto" w:fill="auto"/>
            <w:noWrap/>
            <w:vAlign w:val="center"/>
            <w:tcPrChange w:id="6658" w:author="MCC" w:date="2019-03-21T10:24:00Z">
              <w:tcPr>
                <w:tcW w:w="480" w:type="pct"/>
                <w:shd w:val="clear" w:color="auto" w:fill="auto"/>
                <w:noWrap/>
                <w:vAlign w:val="center"/>
              </w:tcPr>
            </w:tcPrChange>
          </w:tcPr>
          <w:p w:rsidR="008F27E3" w:rsidRPr="00AE4694" w:rsidRDefault="008F27E3" w:rsidP="00AD21D3">
            <w:pPr>
              <w:pStyle w:val="TAC"/>
            </w:pPr>
            <w:ins w:id="6659" w:author="R4-1902155" w:date="2019-03-06T20:29:00Z">
              <w:r w:rsidRPr="00C76300">
                <w:rPr>
                  <w:rFonts w:cs="Arial"/>
                  <w:szCs w:val="18"/>
                  <w:lang w:eastAsia="ko-KR"/>
                </w:rPr>
                <w:t>797.3</w:t>
              </w:r>
            </w:ins>
            <w:del w:id="6660" w:author="R4-1902155" w:date="2019-03-06T20:29:00Z">
              <w:r w:rsidRPr="00AE4694" w:rsidDel="00C76300">
                <w:rPr>
                  <w:rFonts w:cs="Arial"/>
                  <w:szCs w:val="18"/>
                  <w:lang w:eastAsia="ko-KR"/>
                </w:rPr>
                <w:delText>765.5</w:delText>
              </w:r>
            </w:del>
          </w:p>
        </w:tc>
        <w:tc>
          <w:tcPr>
            <w:tcW w:w="375" w:type="pct"/>
            <w:shd w:val="clear" w:color="auto" w:fill="auto"/>
            <w:noWrap/>
            <w:vAlign w:val="center"/>
            <w:tcPrChange w:id="6661" w:author="MCC" w:date="2019-03-21T10:24:00Z">
              <w:tcPr>
                <w:tcW w:w="679" w:type="pct"/>
                <w:shd w:val="clear" w:color="auto" w:fill="auto"/>
                <w:noWrap/>
                <w:vAlign w:val="center"/>
              </w:tcPr>
            </w:tcPrChange>
          </w:tcPr>
          <w:p w:rsidR="008F27E3" w:rsidRPr="00AE4694" w:rsidRDefault="008F27E3" w:rsidP="00AD21D3">
            <w:pPr>
              <w:pStyle w:val="TAC"/>
            </w:pPr>
            <w:r w:rsidRPr="00AE4694">
              <w:rPr>
                <w:rFonts w:eastAsia="Yu Mincho" w:cs="Arial"/>
                <w:lang w:eastAsia="ja-JP"/>
              </w:rPr>
              <w:t>5</w:t>
            </w:r>
          </w:p>
        </w:tc>
        <w:tc>
          <w:tcPr>
            <w:tcW w:w="477" w:type="pct"/>
            <w:shd w:val="clear" w:color="auto" w:fill="auto"/>
            <w:vAlign w:val="center"/>
            <w:tcPrChange w:id="6662" w:author="MCC" w:date="2019-03-21T10:24:00Z">
              <w:tcPr>
                <w:tcW w:w="490" w:type="pct"/>
                <w:shd w:val="clear" w:color="auto" w:fill="auto"/>
                <w:vAlign w:val="center"/>
              </w:tcPr>
            </w:tcPrChange>
          </w:tcPr>
          <w:p w:rsidR="008F27E3" w:rsidRPr="00AE4694" w:rsidRDefault="008F27E3" w:rsidP="00AD21D3">
            <w:pPr>
              <w:pStyle w:val="TAC"/>
            </w:pPr>
            <w:r w:rsidRPr="00AE4694">
              <w:rPr>
                <w:rFonts w:eastAsia="Yu Mincho" w:cs="Arial"/>
                <w:szCs w:val="24"/>
                <w:lang w:val="en-US" w:eastAsia="ja-JP"/>
              </w:rPr>
              <w:t>FDD</w:t>
            </w:r>
          </w:p>
        </w:tc>
        <w:tc>
          <w:tcPr>
            <w:tcW w:w="494" w:type="pct"/>
            <w:vAlign w:val="center"/>
            <w:tcPrChange w:id="6663" w:author="MCC" w:date="2019-03-21T10:24:00Z">
              <w:tcPr>
                <w:tcW w:w="427" w:type="pct"/>
                <w:vAlign w:val="center"/>
              </w:tcPr>
            </w:tcPrChange>
          </w:tcPr>
          <w:p w:rsidR="008F27E3" w:rsidRPr="00AE4694" w:rsidRDefault="008F27E3" w:rsidP="00AD21D3">
            <w:pPr>
              <w:pStyle w:val="TAC"/>
            </w:pPr>
            <w:del w:id="6664" w:author="R4-1902155" w:date="2019-03-06T20:29:00Z">
              <w:r w:rsidRPr="00AE4694" w:rsidDel="00C76300">
                <w:rPr>
                  <w:rFonts w:eastAsia="Yu Mincho" w:cs="Arial"/>
                  <w:szCs w:val="24"/>
                  <w:lang w:val="en-US" w:eastAsia="ja-JP"/>
                </w:rPr>
                <w:delText>IMD 4, 5</w:delText>
              </w:r>
            </w:del>
            <w:ins w:id="6665" w:author="R4-1902155" w:date="2019-03-06T20:29:00Z">
              <w:r>
                <w:rPr>
                  <w:rFonts w:eastAsia="Yu Mincho" w:cs="Arial"/>
                  <w:szCs w:val="24"/>
                  <w:lang w:val="en-US" w:eastAsia="ja-JP"/>
                </w:rPr>
                <w:t>IMD4</w:t>
              </w:r>
            </w:ins>
          </w:p>
        </w:tc>
      </w:tr>
      <w:tr w:rsidR="008F27E3" w:rsidRPr="00AE4694" w:rsidTr="00AD21D3">
        <w:trPr>
          <w:trHeight w:val="112"/>
          <w:jc w:val="center"/>
          <w:trPrChange w:id="6666" w:author="MCC" w:date="2019-03-21T10:24:00Z">
            <w:trPr>
              <w:trHeight w:val="112"/>
              <w:jc w:val="center"/>
            </w:trPr>
          </w:trPrChange>
        </w:trPr>
        <w:tc>
          <w:tcPr>
            <w:tcW w:w="1066" w:type="pct"/>
            <w:vMerge/>
            <w:shd w:val="clear" w:color="auto" w:fill="auto"/>
            <w:vAlign w:val="center"/>
            <w:tcPrChange w:id="6667"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68"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eastAsia="Yu Mincho" w:cs="Arial"/>
                <w:szCs w:val="24"/>
                <w:lang w:val="en-US" w:eastAsia="ja-JP"/>
              </w:rPr>
              <w:t>n51</w:t>
            </w:r>
          </w:p>
        </w:tc>
        <w:tc>
          <w:tcPr>
            <w:tcW w:w="652" w:type="pct"/>
            <w:shd w:val="clear" w:color="auto" w:fill="auto"/>
            <w:noWrap/>
            <w:vAlign w:val="center"/>
            <w:tcPrChange w:id="666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ja-JP"/>
              </w:rPr>
              <w:t>1429.5</w:t>
            </w:r>
          </w:p>
        </w:tc>
        <w:tc>
          <w:tcPr>
            <w:tcW w:w="435" w:type="pct"/>
            <w:shd w:val="clear" w:color="auto" w:fill="auto"/>
            <w:noWrap/>
            <w:vAlign w:val="center"/>
            <w:tcPrChange w:id="6670"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cs="Arial"/>
                <w:lang w:eastAsia="ja-JP"/>
              </w:rPr>
              <w:t>5</w:t>
            </w:r>
          </w:p>
        </w:tc>
        <w:tc>
          <w:tcPr>
            <w:tcW w:w="360" w:type="pct"/>
            <w:shd w:val="clear" w:color="auto" w:fill="auto"/>
            <w:noWrap/>
            <w:vAlign w:val="center"/>
            <w:tcPrChange w:id="6671" w:author="MCC" w:date="2019-03-21T10:24:00Z">
              <w:tcPr>
                <w:tcW w:w="400" w:type="pct"/>
                <w:shd w:val="clear" w:color="auto" w:fill="auto"/>
                <w:noWrap/>
                <w:vAlign w:val="center"/>
              </w:tcPr>
            </w:tcPrChange>
          </w:tcPr>
          <w:p w:rsidR="008F27E3" w:rsidRPr="00AE4694" w:rsidRDefault="008F27E3" w:rsidP="00AD21D3">
            <w:pPr>
              <w:pStyle w:val="TAC"/>
            </w:pPr>
            <w:r w:rsidRPr="00AE4694">
              <w:rPr>
                <w:rFonts w:eastAsia="Yu Mincho" w:cs="Arial"/>
                <w:szCs w:val="24"/>
                <w:lang w:val="en-US"/>
              </w:rPr>
              <w:t>25</w:t>
            </w:r>
          </w:p>
        </w:tc>
        <w:tc>
          <w:tcPr>
            <w:tcW w:w="652" w:type="pct"/>
            <w:shd w:val="clear" w:color="auto" w:fill="auto"/>
            <w:noWrap/>
            <w:vAlign w:val="center"/>
            <w:tcPrChange w:id="6672"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rPr>
              <w:t>1429.5</w:t>
            </w:r>
          </w:p>
        </w:tc>
        <w:tc>
          <w:tcPr>
            <w:tcW w:w="375" w:type="pct"/>
            <w:shd w:val="clear" w:color="auto" w:fill="auto"/>
            <w:noWrap/>
            <w:vAlign w:val="center"/>
            <w:tcPrChange w:id="6673" w:author="MCC" w:date="2019-03-21T10:24:00Z">
              <w:tcPr>
                <w:tcW w:w="679" w:type="pct"/>
                <w:shd w:val="clear" w:color="auto" w:fill="auto"/>
                <w:noWrap/>
                <w:vAlign w:val="center"/>
              </w:tcPr>
            </w:tcPrChange>
          </w:tcPr>
          <w:p w:rsidR="008F27E3" w:rsidRPr="00AE4694" w:rsidRDefault="008F27E3" w:rsidP="00AD21D3">
            <w:pPr>
              <w:pStyle w:val="TAC"/>
            </w:pPr>
            <w:del w:id="6674" w:author="R4-1902155" w:date="2019-03-06T20:30:00Z">
              <w:r w:rsidRPr="00AE4694" w:rsidDel="00C76300">
                <w:rPr>
                  <w:rFonts w:eastAsia="Yu Mincho" w:cs="Arial" w:hint="eastAsia"/>
                  <w:lang w:eastAsia="ja-JP"/>
                </w:rPr>
                <w:delText>5</w:delText>
              </w:r>
            </w:del>
            <w:ins w:id="6675" w:author="R4-1902155" w:date="2019-03-06T20:30:00Z">
              <w:r>
                <w:rPr>
                  <w:rFonts w:eastAsia="Yu Mincho" w:cs="Arial"/>
                  <w:lang w:eastAsia="ja-JP"/>
                </w:rPr>
                <w:t>N/A</w:t>
              </w:r>
            </w:ins>
          </w:p>
        </w:tc>
        <w:tc>
          <w:tcPr>
            <w:tcW w:w="477" w:type="pct"/>
            <w:shd w:val="clear" w:color="auto" w:fill="auto"/>
            <w:vAlign w:val="center"/>
            <w:tcPrChange w:id="6676" w:author="MCC" w:date="2019-03-21T10:24:00Z">
              <w:tcPr>
                <w:tcW w:w="490" w:type="pct"/>
                <w:shd w:val="clear" w:color="auto" w:fill="auto"/>
                <w:vAlign w:val="center"/>
              </w:tcPr>
            </w:tcPrChange>
          </w:tcPr>
          <w:p w:rsidR="008F27E3" w:rsidRPr="00AE4694" w:rsidRDefault="008F27E3" w:rsidP="00AD21D3">
            <w:pPr>
              <w:pStyle w:val="TAC"/>
            </w:pPr>
            <w:r w:rsidRPr="00AE4694">
              <w:rPr>
                <w:rFonts w:eastAsia="Yu Mincho" w:cs="Arial"/>
                <w:szCs w:val="24"/>
                <w:lang w:val="en-US" w:eastAsia="ja-JP"/>
              </w:rPr>
              <w:t>TDD</w:t>
            </w:r>
          </w:p>
        </w:tc>
        <w:tc>
          <w:tcPr>
            <w:tcW w:w="494" w:type="pct"/>
            <w:vAlign w:val="center"/>
            <w:tcPrChange w:id="6677" w:author="MCC" w:date="2019-03-21T10:24:00Z">
              <w:tcPr>
                <w:tcW w:w="427" w:type="pct"/>
                <w:vAlign w:val="center"/>
              </w:tcPr>
            </w:tcPrChange>
          </w:tcPr>
          <w:p w:rsidR="008F27E3" w:rsidRPr="00AE4694" w:rsidRDefault="008F27E3" w:rsidP="00AD21D3">
            <w:pPr>
              <w:pStyle w:val="TAC"/>
            </w:pPr>
            <w:ins w:id="6678" w:author="R4-1902155" w:date="2019-03-06T20:30:00Z">
              <w:r w:rsidRPr="00C76300">
                <w:rPr>
                  <w:rFonts w:eastAsia="Yu Mincho" w:cs="Arial"/>
                  <w:szCs w:val="24"/>
                  <w:lang w:val="en-US" w:eastAsia="ja-JP"/>
                </w:rPr>
                <w:t>N/A</w:t>
              </w:r>
            </w:ins>
            <w:del w:id="6679" w:author="R4-1902155" w:date="2019-03-06T20:30:00Z">
              <w:r w:rsidRPr="00AE4694" w:rsidDel="00C76300">
                <w:rPr>
                  <w:rFonts w:eastAsia="Yu Mincho" w:cs="Arial"/>
                  <w:szCs w:val="24"/>
                  <w:lang w:val="en-US" w:eastAsia="ja-JP"/>
                </w:rPr>
                <w:delText>IMD 4, 5</w:delText>
              </w:r>
            </w:del>
          </w:p>
        </w:tc>
      </w:tr>
      <w:tr w:rsidR="008F27E3" w:rsidRPr="00AE4694" w:rsidTr="00AD21D3">
        <w:trPr>
          <w:trHeight w:val="112"/>
          <w:jc w:val="center"/>
          <w:trPrChange w:id="6680" w:author="MCC" w:date="2019-03-21T10:24:00Z">
            <w:trPr>
              <w:trHeight w:val="112"/>
              <w:jc w:val="center"/>
            </w:trPr>
          </w:trPrChange>
        </w:trPr>
        <w:tc>
          <w:tcPr>
            <w:tcW w:w="1066" w:type="pct"/>
            <w:vMerge w:val="restart"/>
            <w:shd w:val="clear" w:color="auto" w:fill="auto"/>
            <w:vAlign w:val="center"/>
            <w:tcPrChange w:id="6681"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ins w:id="6682" w:author="R4-1902155" w:date="2019-03-06T20:31:00Z">
              <w:r>
                <w:rPr>
                  <w:rFonts w:cs="Arial"/>
                  <w:lang w:eastAsia="ja-JP"/>
                </w:rPr>
                <w:t>,</w:t>
              </w:r>
            </w:ins>
          </w:p>
          <w:p w:rsidR="008F27E3" w:rsidRPr="00AE4694" w:rsidRDefault="008F27E3" w:rsidP="00AD21D3">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488" w:type="pct"/>
            <w:shd w:val="clear" w:color="auto" w:fill="auto"/>
            <w:vAlign w:val="center"/>
            <w:tcPrChange w:id="6683"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lang w:eastAsia="zh-CN"/>
              </w:rPr>
              <w:t>26</w:t>
            </w:r>
          </w:p>
        </w:tc>
        <w:tc>
          <w:tcPr>
            <w:tcW w:w="652" w:type="pct"/>
            <w:shd w:val="clear" w:color="auto" w:fill="auto"/>
            <w:noWrap/>
            <w:vAlign w:val="center"/>
            <w:tcPrChange w:id="668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zh-CN"/>
              </w:rPr>
              <w:t>836.5</w:t>
            </w:r>
          </w:p>
        </w:tc>
        <w:tc>
          <w:tcPr>
            <w:tcW w:w="435" w:type="pct"/>
            <w:shd w:val="clear" w:color="auto" w:fill="auto"/>
            <w:noWrap/>
            <w:vAlign w:val="center"/>
            <w:tcPrChange w:id="668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zh-CN"/>
              </w:rPr>
              <w:t>5</w:t>
            </w:r>
          </w:p>
        </w:tc>
        <w:tc>
          <w:tcPr>
            <w:tcW w:w="360" w:type="pct"/>
            <w:shd w:val="clear" w:color="auto" w:fill="auto"/>
            <w:noWrap/>
            <w:vAlign w:val="center"/>
            <w:tcPrChange w:id="6686"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zh-CN"/>
              </w:rPr>
              <w:t>25</w:t>
            </w:r>
          </w:p>
        </w:tc>
        <w:tc>
          <w:tcPr>
            <w:tcW w:w="652" w:type="pct"/>
            <w:shd w:val="clear" w:color="auto" w:fill="auto"/>
            <w:noWrap/>
            <w:vAlign w:val="center"/>
            <w:tcPrChange w:id="6687"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zh-CN"/>
              </w:rPr>
              <w:t>881.5</w:t>
            </w:r>
          </w:p>
        </w:tc>
        <w:tc>
          <w:tcPr>
            <w:tcW w:w="375" w:type="pct"/>
            <w:shd w:val="clear" w:color="auto" w:fill="auto"/>
            <w:noWrap/>
            <w:vAlign w:val="center"/>
            <w:tcPrChange w:id="6688"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zh-CN"/>
              </w:rPr>
              <w:t>11.1</w:t>
            </w:r>
          </w:p>
        </w:tc>
        <w:tc>
          <w:tcPr>
            <w:tcW w:w="477" w:type="pct"/>
            <w:shd w:val="clear" w:color="auto" w:fill="auto"/>
            <w:vAlign w:val="center"/>
            <w:tcPrChange w:id="6689"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zh-CN"/>
              </w:rPr>
              <w:t>FDD</w:t>
            </w:r>
          </w:p>
        </w:tc>
        <w:tc>
          <w:tcPr>
            <w:tcW w:w="494" w:type="pct"/>
            <w:vAlign w:val="center"/>
            <w:tcPrChange w:id="6690" w:author="MCC" w:date="2019-03-21T10:24:00Z">
              <w:tcPr>
                <w:tcW w:w="427" w:type="pct"/>
                <w:vAlign w:val="center"/>
              </w:tcPr>
            </w:tcPrChange>
          </w:tcPr>
          <w:p w:rsidR="008F27E3" w:rsidRPr="00AE4694" w:rsidRDefault="008F27E3" w:rsidP="00AD21D3">
            <w:pPr>
              <w:pStyle w:val="TAC"/>
            </w:pPr>
            <w:r w:rsidRPr="00AE4694">
              <w:rPr>
                <w:rFonts w:cs="Arial"/>
                <w:lang w:eastAsia="ja-JP"/>
              </w:rPr>
              <w:t>IMD4</w:t>
            </w:r>
          </w:p>
        </w:tc>
      </w:tr>
      <w:tr w:rsidR="008F27E3" w:rsidRPr="00AE4694" w:rsidTr="00AD21D3">
        <w:trPr>
          <w:trHeight w:val="112"/>
          <w:jc w:val="center"/>
          <w:trPrChange w:id="6691" w:author="MCC" w:date="2019-03-21T10:24:00Z">
            <w:trPr>
              <w:trHeight w:val="112"/>
              <w:jc w:val="center"/>
            </w:trPr>
          </w:trPrChange>
        </w:trPr>
        <w:tc>
          <w:tcPr>
            <w:tcW w:w="1066" w:type="pct"/>
            <w:vMerge/>
            <w:shd w:val="clear" w:color="auto" w:fill="auto"/>
            <w:vAlign w:val="center"/>
            <w:tcPrChange w:id="6692"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93"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lang w:eastAsia="ja-JP"/>
              </w:rPr>
              <w:t>n77, n7</w:t>
            </w:r>
            <w:r w:rsidRPr="00AE4694">
              <w:rPr>
                <w:rFonts w:cs="Arial"/>
                <w:lang w:eastAsia="zh-CN"/>
              </w:rPr>
              <w:t>8</w:t>
            </w:r>
          </w:p>
        </w:tc>
        <w:tc>
          <w:tcPr>
            <w:tcW w:w="652" w:type="pct"/>
            <w:shd w:val="clear" w:color="auto" w:fill="auto"/>
            <w:noWrap/>
            <w:vAlign w:val="center"/>
            <w:tcPrChange w:id="669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zh-CN"/>
              </w:rPr>
              <w:t>339</w:t>
            </w:r>
            <w:ins w:id="6695" w:author="R4-1902155" w:date="2019-03-06T20:31:00Z">
              <w:r>
                <w:rPr>
                  <w:rFonts w:cs="Arial"/>
                  <w:lang w:eastAsia="zh-CN"/>
                </w:rPr>
                <w:t>1</w:t>
              </w:r>
            </w:ins>
            <w:del w:id="6696" w:author="R4-1902155" w:date="2019-03-06T20:31:00Z">
              <w:r w:rsidRPr="00AE4694" w:rsidDel="00C76300">
                <w:rPr>
                  <w:rFonts w:cs="Arial"/>
                  <w:lang w:eastAsia="zh-CN"/>
                </w:rPr>
                <w:delText>0</w:delText>
              </w:r>
            </w:del>
          </w:p>
        </w:tc>
        <w:tc>
          <w:tcPr>
            <w:tcW w:w="435" w:type="pct"/>
            <w:shd w:val="clear" w:color="auto" w:fill="auto"/>
            <w:noWrap/>
            <w:vAlign w:val="center"/>
            <w:tcPrChange w:id="6697"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lang w:eastAsia="ja-JP"/>
              </w:rPr>
              <w:t>10</w:t>
            </w:r>
          </w:p>
        </w:tc>
        <w:tc>
          <w:tcPr>
            <w:tcW w:w="360" w:type="pct"/>
            <w:shd w:val="clear" w:color="auto" w:fill="auto"/>
            <w:noWrap/>
            <w:vAlign w:val="center"/>
            <w:tcPrChange w:id="6698"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zh-CN"/>
              </w:rPr>
              <w:t>50</w:t>
            </w:r>
          </w:p>
        </w:tc>
        <w:tc>
          <w:tcPr>
            <w:tcW w:w="652" w:type="pct"/>
            <w:shd w:val="clear" w:color="auto" w:fill="auto"/>
            <w:noWrap/>
            <w:vAlign w:val="center"/>
            <w:tcPrChange w:id="6699"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zh-CN"/>
              </w:rPr>
              <w:t>339</w:t>
            </w:r>
            <w:ins w:id="6700" w:author="R4-1902155" w:date="2019-03-06T20:31:00Z">
              <w:r>
                <w:rPr>
                  <w:rFonts w:cs="Arial"/>
                  <w:lang w:eastAsia="zh-CN"/>
                </w:rPr>
                <w:t>1</w:t>
              </w:r>
            </w:ins>
            <w:del w:id="6701" w:author="R4-1902155" w:date="2019-03-06T20:31:00Z">
              <w:r w:rsidRPr="00AE4694" w:rsidDel="00C76300">
                <w:rPr>
                  <w:rFonts w:cs="Arial"/>
                  <w:lang w:eastAsia="zh-CN"/>
                </w:rPr>
                <w:delText>0</w:delText>
              </w:r>
            </w:del>
          </w:p>
        </w:tc>
        <w:tc>
          <w:tcPr>
            <w:tcW w:w="375" w:type="pct"/>
            <w:shd w:val="clear" w:color="auto" w:fill="auto"/>
            <w:noWrap/>
            <w:vAlign w:val="center"/>
            <w:tcPrChange w:id="670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N/A</w:t>
            </w:r>
          </w:p>
        </w:tc>
        <w:tc>
          <w:tcPr>
            <w:tcW w:w="477" w:type="pct"/>
            <w:shd w:val="clear" w:color="auto" w:fill="auto"/>
            <w:vAlign w:val="center"/>
            <w:tcPrChange w:id="6703"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ja-JP"/>
              </w:rPr>
              <w:t>TDD</w:t>
            </w:r>
          </w:p>
        </w:tc>
        <w:tc>
          <w:tcPr>
            <w:tcW w:w="494" w:type="pct"/>
            <w:vAlign w:val="center"/>
            <w:tcPrChange w:id="6704" w:author="MCC" w:date="2019-03-21T10:24:00Z">
              <w:tcPr>
                <w:tcW w:w="427" w:type="pct"/>
                <w:vAlign w:val="center"/>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705" w:author="MCC" w:date="2019-03-21T10:24:00Z">
            <w:trPr>
              <w:trHeight w:val="112"/>
              <w:jc w:val="center"/>
            </w:trPr>
          </w:trPrChange>
        </w:trPr>
        <w:tc>
          <w:tcPr>
            <w:tcW w:w="1066" w:type="pct"/>
            <w:vMerge w:val="restart"/>
            <w:shd w:val="clear" w:color="auto" w:fill="auto"/>
            <w:vAlign w:val="center"/>
            <w:tcPrChange w:id="6706"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rsidR="008F27E3" w:rsidRPr="00AE4694" w:rsidRDefault="008F27E3" w:rsidP="00AD21D3">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488" w:type="pct"/>
            <w:shd w:val="clear" w:color="auto" w:fill="auto"/>
            <w:vAlign w:val="center"/>
            <w:tcPrChange w:id="6707"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28</w:t>
            </w:r>
          </w:p>
        </w:tc>
        <w:tc>
          <w:tcPr>
            <w:tcW w:w="652" w:type="pct"/>
            <w:shd w:val="clear" w:color="auto" w:fill="auto"/>
            <w:noWrap/>
            <w:vAlign w:val="center"/>
            <w:tcPrChange w:id="6708"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705.5</w:t>
            </w:r>
          </w:p>
        </w:tc>
        <w:tc>
          <w:tcPr>
            <w:tcW w:w="435" w:type="pct"/>
            <w:shd w:val="clear" w:color="auto" w:fill="auto"/>
            <w:noWrap/>
            <w:vAlign w:val="center"/>
            <w:tcPrChange w:id="6709"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t>5</w:t>
            </w:r>
          </w:p>
        </w:tc>
        <w:tc>
          <w:tcPr>
            <w:tcW w:w="360" w:type="pct"/>
            <w:shd w:val="clear" w:color="auto" w:fill="auto"/>
            <w:noWrap/>
            <w:vAlign w:val="center"/>
            <w:tcPrChange w:id="6710"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711"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760.5</w:t>
            </w:r>
          </w:p>
        </w:tc>
        <w:tc>
          <w:tcPr>
            <w:tcW w:w="375" w:type="pct"/>
            <w:shd w:val="clear" w:color="auto" w:fill="auto"/>
            <w:noWrap/>
            <w:vAlign w:val="center"/>
            <w:tcPrChange w:id="6712" w:author="MCC" w:date="2019-03-21T10:24:00Z">
              <w:tcPr>
                <w:tcW w:w="679" w:type="pct"/>
                <w:shd w:val="clear" w:color="auto" w:fill="auto"/>
                <w:noWrap/>
                <w:vAlign w:val="center"/>
              </w:tcPr>
            </w:tcPrChange>
          </w:tcPr>
          <w:p w:rsidR="008F27E3" w:rsidRPr="00AE4694" w:rsidRDefault="008F27E3" w:rsidP="00AD21D3">
            <w:pPr>
              <w:pStyle w:val="TAC"/>
            </w:pPr>
            <w:r w:rsidRPr="00AE4694">
              <w:t>5.5</w:t>
            </w:r>
          </w:p>
        </w:tc>
        <w:tc>
          <w:tcPr>
            <w:tcW w:w="477" w:type="pct"/>
            <w:shd w:val="clear" w:color="auto" w:fill="auto"/>
            <w:vAlign w:val="center"/>
            <w:tcPrChange w:id="6713"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tcPrChange w:id="6714" w:author="MCC" w:date="2019-03-21T10:24:00Z">
              <w:tcPr>
                <w:tcW w:w="427" w:type="pct"/>
              </w:tcPr>
            </w:tcPrChange>
          </w:tcPr>
          <w:p w:rsidR="008F27E3" w:rsidRPr="00AE4694" w:rsidRDefault="008F27E3" w:rsidP="00AD21D3">
            <w:pPr>
              <w:pStyle w:val="TAC"/>
            </w:pPr>
            <w:r w:rsidRPr="00AE4694">
              <w:t>IMD</w:t>
            </w:r>
            <w:r w:rsidRPr="00AE4694">
              <w:rPr>
                <w:rFonts w:hint="eastAsia"/>
              </w:rPr>
              <w:t>5</w:t>
            </w:r>
          </w:p>
        </w:tc>
      </w:tr>
      <w:tr w:rsidR="008F27E3" w:rsidRPr="00AE4694" w:rsidTr="00AD21D3">
        <w:trPr>
          <w:trHeight w:val="112"/>
          <w:jc w:val="center"/>
          <w:trPrChange w:id="6715" w:author="MCC" w:date="2019-03-21T10:24:00Z">
            <w:trPr>
              <w:trHeight w:val="112"/>
              <w:jc w:val="center"/>
            </w:trPr>
          </w:trPrChange>
        </w:trPr>
        <w:tc>
          <w:tcPr>
            <w:tcW w:w="1066" w:type="pct"/>
            <w:vMerge/>
            <w:shd w:val="clear" w:color="auto" w:fill="auto"/>
            <w:vAlign w:val="center"/>
            <w:tcPrChange w:id="6716"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717"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n77</w:t>
            </w:r>
            <w:r w:rsidRPr="00AE4694">
              <w:t>, n78</w:t>
            </w:r>
          </w:p>
        </w:tc>
        <w:tc>
          <w:tcPr>
            <w:tcW w:w="652" w:type="pct"/>
            <w:shd w:val="clear" w:color="auto" w:fill="auto"/>
            <w:noWrap/>
            <w:vAlign w:val="center"/>
            <w:tcPrChange w:id="6718"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3582.5</w:t>
            </w:r>
          </w:p>
        </w:tc>
        <w:tc>
          <w:tcPr>
            <w:tcW w:w="435" w:type="pct"/>
            <w:shd w:val="clear" w:color="auto" w:fill="auto"/>
            <w:noWrap/>
            <w:vAlign w:val="center"/>
            <w:tcPrChange w:id="6719"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10</w:t>
            </w:r>
          </w:p>
        </w:tc>
        <w:tc>
          <w:tcPr>
            <w:tcW w:w="360" w:type="pct"/>
            <w:shd w:val="clear" w:color="auto" w:fill="auto"/>
            <w:noWrap/>
            <w:vAlign w:val="center"/>
            <w:tcPrChange w:id="6720" w:author="MCC" w:date="2019-03-21T10:24:00Z">
              <w:tcPr>
                <w:tcW w:w="400" w:type="pct"/>
                <w:shd w:val="clear" w:color="auto" w:fill="auto"/>
                <w:noWrap/>
                <w:vAlign w:val="center"/>
              </w:tcPr>
            </w:tcPrChange>
          </w:tcPr>
          <w:p w:rsidR="008F27E3" w:rsidRPr="00AE4694" w:rsidRDefault="008F27E3" w:rsidP="00AD21D3">
            <w:pPr>
              <w:pStyle w:val="TAC"/>
            </w:pPr>
            <w:del w:id="6721" w:author="R4-1902155" w:date="2019-03-06T20:31:00Z">
              <w:r w:rsidRPr="00AE4694" w:rsidDel="00C76300">
                <w:delText>25</w:delText>
              </w:r>
            </w:del>
            <w:ins w:id="6722" w:author="R4-1902155" w:date="2019-03-06T20:31:00Z">
              <w:r>
                <w:t>50</w:t>
              </w:r>
            </w:ins>
          </w:p>
        </w:tc>
        <w:tc>
          <w:tcPr>
            <w:tcW w:w="652" w:type="pct"/>
            <w:shd w:val="clear" w:color="auto" w:fill="auto"/>
            <w:noWrap/>
            <w:vAlign w:val="center"/>
            <w:tcPrChange w:id="6723"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3582.5</w:t>
            </w:r>
          </w:p>
        </w:tc>
        <w:tc>
          <w:tcPr>
            <w:tcW w:w="375" w:type="pct"/>
            <w:shd w:val="clear" w:color="auto" w:fill="auto"/>
            <w:noWrap/>
            <w:vAlign w:val="center"/>
            <w:tcPrChange w:id="6724"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725"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6726" w:author="MCC" w:date="2019-03-21T10:24:00Z">
              <w:tcPr>
                <w:tcW w:w="427" w:type="pct"/>
              </w:tcPr>
            </w:tcPrChange>
          </w:tcPr>
          <w:p w:rsidR="008F27E3" w:rsidRPr="00AE4694" w:rsidRDefault="008F27E3" w:rsidP="00AD21D3">
            <w:pPr>
              <w:pStyle w:val="TAC"/>
            </w:pPr>
            <w:r w:rsidRPr="00AE4694">
              <w:t>N/A</w:t>
            </w:r>
          </w:p>
        </w:tc>
      </w:tr>
      <w:tr w:rsidR="008F27E3" w:rsidRPr="00AE4694" w:rsidTr="00AD21D3">
        <w:trPr>
          <w:trHeight w:val="112"/>
          <w:jc w:val="center"/>
          <w:trPrChange w:id="6727" w:author="MCC" w:date="2019-03-21T10:24:00Z">
            <w:trPr>
              <w:trHeight w:val="112"/>
              <w:jc w:val="center"/>
            </w:trPr>
          </w:trPrChange>
        </w:trPr>
        <w:tc>
          <w:tcPr>
            <w:tcW w:w="1066" w:type="pct"/>
            <w:vMerge w:val="restart"/>
            <w:shd w:val="clear" w:color="auto" w:fill="auto"/>
            <w:vAlign w:val="center"/>
            <w:tcPrChange w:id="6728" w:author="MCC" w:date="2019-03-21T10:24:00Z">
              <w:tcPr>
                <w:tcW w:w="1095" w:type="pct"/>
                <w:vMerge w:val="restart"/>
                <w:shd w:val="clear" w:color="auto" w:fill="auto"/>
                <w:vAlign w:val="center"/>
              </w:tcPr>
            </w:tcPrChange>
          </w:tcPr>
          <w:p w:rsidR="008F27E3" w:rsidRPr="00AE4694" w:rsidRDefault="008F27E3" w:rsidP="00AD21D3">
            <w:pPr>
              <w:pStyle w:val="TAC"/>
            </w:pPr>
            <w:r w:rsidRPr="00AE4694">
              <w:t>DC_66</w:t>
            </w:r>
            <w:r w:rsidRPr="00AE4694">
              <w:rPr>
                <w:rFonts w:hint="eastAsia"/>
              </w:rPr>
              <w:t>A</w:t>
            </w:r>
            <w:r w:rsidRPr="00AE4694">
              <w:t>_</w:t>
            </w:r>
            <w:r w:rsidRPr="00AE4694">
              <w:rPr>
                <w:rFonts w:hint="eastAsia"/>
              </w:rPr>
              <w:t>n</w:t>
            </w:r>
            <w:r w:rsidRPr="00AE4694">
              <w:t>5A</w:t>
            </w:r>
          </w:p>
        </w:tc>
        <w:tc>
          <w:tcPr>
            <w:tcW w:w="488" w:type="pct"/>
            <w:shd w:val="clear" w:color="auto" w:fill="auto"/>
            <w:vAlign w:val="center"/>
            <w:tcPrChange w:id="6729" w:author="MCC" w:date="2019-03-21T10:24:00Z">
              <w:tcPr>
                <w:tcW w:w="503" w:type="pct"/>
                <w:shd w:val="clear" w:color="auto" w:fill="auto"/>
                <w:vAlign w:val="center"/>
              </w:tcPr>
            </w:tcPrChange>
          </w:tcPr>
          <w:p w:rsidR="008F27E3" w:rsidRPr="00AE4694" w:rsidRDefault="008F27E3" w:rsidP="00AD21D3">
            <w:pPr>
              <w:pStyle w:val="TAC"/>
            </w:pPr>
            <w:r w:rsidRPr="00AE4694">
              <w:t>n5</w:t>
            </w:r>
          </w:p>
        </w:tc>
        <w:tc>
          <w:tcPr>
            <w:tcW w:w="652" w:type="pct"/>
            <w:shd w:val="clear" w:color="auto" w:fill="auto"/>
            <w:noWrap/>
            <w:vAlign w:val="center"/>
            <w:tcPrChange w:id="6730"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838</w:t>
            </w:r>
          </w:p>
        </w:tc>
        <w:tc>
          <w:tcPr>
            <w:tcW w:w="435" w:type="pct"/>
            <w:shd w:val="clear" w:color="auto" w:fill="auto"/>
            <w:noWrap/>
            <w:vAlign w:val="center"/>
            <w:tcPrChange w:id="6731"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ko-KR"/>
              </w:rPr>
              <w:t>5</w:t>
            </w:r>
          </w:p>
        </w:tc>
        <w:tc>
          <w:tcPr>
            <w:tcW w:w="360" w:type="pct"/>
            <w:shd w:val="clear" w:color="auto" w:fill="auto"/>
            <w:noWrap/>
            <w:vAlign w:val="center"/>
            <w:tcPrChange w:id="6732"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733"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883</w:t>
            </w:r>
          </w:p>
        </w:tc>
        <w:tc>
          <w:tcPr>
            <w:tcW w:w="375" w:type="pct"/>
            <w:shd w:val="clear" w:color="auto" w:fill="auto"/>
            <w:noWrap/>
            <w:vAlign w:val="center"/>
            <w:tcPrChange w:id="6734"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30</w:t>
            </w:r>
          </w:p>
        </w:tc>
        <w:tc>
          <w:tcPr>
            <w:tcW w:w="477" w:type="pct"/>
            <w:shd w:val="clear" w:color="auto" w:fill="auto"/>
            <w:vAlign w:val="center"/>
            <w:tcPrChange w:id="6735"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tcPrChange w:id="6736" w:author="MCC" w:date="2019-03-21T10:24:00Z">
              <w:tcPr>
                <w:tcW w:w="427" w:type="pct"/>
              </w:tcPr>
            </w:tcPrChange>
          </w:tcPr>
          <w:p w:rsidR="008F27E3" w:rsidRPr="00AE4694" w:rsidRDefault="008F27E3" w:rsidP="00AD21D3">
            <w:pPr>
              <w:pStyle w:val="TAC"/>
            </w:pPr>
            <w:r w:rsidRPr="00AE4694">
              <w:rPr>
                <w:rFonts w:cs="Arial"/>
                <w:lang w:eastAsia="ko-KR"/>
              </w:rPr>
              <w:t>IMD2</w:t>
            </w:r>
            <w:r w:rsidRPr="00AE4694">
              <w:rPr>
                <w:rFonts w:cs="Arial"/>
                <w:vertAlign w:val="superscript"/>
                <w:lang w:eastAsia="ko-KR"/>
              </w:rPr>
              <w:t>3</w:t>
            </w:r>
          </w:p>
        </w:tc>
      </w:tr>
      <w:tr w:rsidR="008F27E3" w:rsidRPr="00AE4694" w:rsidTr="00AD21D3">
        <w:trPr>
          <w:trHeight w:val="112"/>
          <w:jc w:val="center"/>
          <w:trPrChange w:id="6737" w:author="MCC" w:date="2019-03-21T10:24:00Z">
            <w:trPr>
              <w:trHeight w:val="112"/>
              <w:jc w:val="center"/>
            </w:trPr>
          </w:trPrChange>
        </w:trPr>
        <w:tc>
          <w:tcPr>
            <w:tcW w:w="1066" w:type="pct"/>
            <w:vMerge/>
            <w:shd w:val="clear" w:color="auto" w:fill="auto"/>
            <w:vAlign w:val="center"/>
            <w:tcPrChange w:id="6738"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739" w:author="MCC" w:date="2019-03-21T10:24:00Z">
              <w:tcPr>
                <w:tcW w:w="503" w:type="pct"/>
                <w:shd w:val="clear" w:color="auto" w:fill="auto"/>
                <w:vAlign w:val="center"/>
              </w:tcPr>
            </w:tcPrChange>
          </w:tcPr>
          <w:p w:rsidR="008F27E3" w:rsidRPr="00AE4694" w:rsidRDefault="008F27E3" w:rsidP="00AD21D3">
            <w:pPr>
              <w:pStyle w:val="TAC"/>
            </w:pPr>
            <w:r w:rsidRPr="00AE4694">
              <w:t>66</w:t>
            </w:r>
          </w:p>
        </w:tc>
        <w:tc>
          <w:tcPr>
            <w:tcW w:w="652" w:type="pct"/>
            <w:shd w:val="clear" w:color="auto" w:fill="auto"/>
            <w:noWrap/>
            <w:vAlign w:val="center"/>
            <w:tcPrChange w:id="6740"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1721</w:t>
            </w:r>
          </w:p>
        </w:tc>
        <w:tc>
          <w:tcPr>
            <w:tcW w:w="435" w:type="pct"/>
            <w:shd w:val="clear" w:color="auto" w:fill="auto"/>
            <w:noWrap/>
            <w:vAlign w:val="center"/>
            <w:tcPrChange w:id="6741"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ko-KR"/>
              </w:rPr>
              <w:t>5</w:t>
            </w:r>
          </w:p>
        </w:tc>
        <w:tc>
          <w:tcPr>
            <w:tcW w:w="360" w:type="pct"/>
            <w:shd w:val="clear" w:color="auto" w:fill="auto"/>
            <w:noWrap/>
            <w:vAlign w:val="center"/>
            <w:tcPrChange w:id="6742"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743"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2121</w:t>
            </w:r>
          </w:p>
        </w:tc>
        <w:tc>
          <w:tcPr>
            <w:tcW w:w="375" w:type="pct"/>
            <w:shd w:val="clear" w:color="auto" w:fill="auto"/>
            <w:noWrap/>
            <w:vAlign w:val="center"/>
            <w:tcPrChange w:id="6744"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N/A</w:t>
            </w:r>
          </w:p>
        </w:tc>
        <w:tc>
          <w:tcPr>
            <w:tcW w:w="477" w:type="pct"/>
            <w:shd w:val="clear" w:color="auto" w:fill="auto"/>
            <w:vAlign w:val="center"/>
            <w:tcPrChange w:id="6745" w:author="MCC" w:date="2019-03-21T10:24:00Z">
              <w:tcPr>
                <w:tcW w:w="490" w:type="pct"/>
                <w:shd w:val="clear" w:color="auto" w:fill="auto"/>
                <w:vAlign w:val="center"/>
              </w:tcPr>
            </w:tcPrChange>
          </w:tcPr>
          <w:p w:rsidR="008F27E3" w:rsidRPr="00AE4694" w:rsidRDefault="008F27E3" w:rsidP="00AD21D3">
            <w:pPr>
              <w:pStyle w:val="TAC"/>
            </w:pPr>
            <w:ins w:id="6746" w:author="R4-1901428" w:date="2019-03-06T15:17:00Z">
              <w:r>
                <w:t>FDD</w:t>
              </w:r>
            </w:ins>
          </w:p>
        </w:tc>
        <w:tc>
          <w:tcPr>
            <w:tcW w:w="494" w:type="pct"/>
            <w:tcPrChange w:id="6747"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748" w:author="MCC" w:date="2019-03-21T10:24:00Z">
            <w:trPr>
              <w:trHeight w:val="112"/>
              <w:jc w:val="center"/>
            </w:trPr>
          </w:trPrChange>
        </w:trPr>
        <w:tc>
          <w:tcPr>
            <w:tcW w:w="1066" w:type="pct"/>
            <w:vMerge w:val="restart"/>
            <w:shd w:val="clear" w:color="auto" w:fill="auto"/>
            <w:vAlign w:val="center"/>
            <w:tcPrChange w:id="6749"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cs="Arial"/>
                <w:lang w:eastAsia="ja-JP"/>
              </w:rPr>
              <w:t>DC_66A_n71A</w:t>
            </w:r>
          </w:p>
        </w:tc>
        <w:tc>
          <w:tcPr>
            <w:tcW w:w="488" w:type="pct"/>
            <w:shd w:val="clear" w:color="auto" w:fill="auto"/>
            <w:vAlign w:val="center"/>
            <w:tcPrChange w:id="6750"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lang w:eastAsia="ja-JP"/>
              </w:rPr>
              <w:t>66</w:t>
            </w:r>
          </w:p>
        </w:tc>
        <w:tc>
          <w:tcPr>
            <w:tcW w:w="652" w:type="pct"/>
            <w:shd w:val="clear" w:color="auto" w:fill="auto"/>
            <w:noWrap/>
            <w:vAlign w:val="center"/>
            <w:tcPrChange w:id="6751"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szCs w:val="18"/>
                <w:lang w:eastAsia="ko-KR"/>
              </w:rPr>
              <w:t>1750</w:t>
            </w:r>
          </w:p>
        </w:tc>
        <w:tc>
          <w:tcPr>
            <w:tcW w:w="435" w:type="pct"/>
            <w:shd w:val="clear" w:color="auto" w:fill="auto"/>
            <w:noWrap/>
            <w:vAlign w:val="center"/>
            <w:tcPrChange w:id="6752"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szCs w:val="18"/>
                <w:lang w:eastAsia="ko-KR"/>
              </w:rPr>
              <w:t>5</w:t>
            </w:r>
          </w:p>
        </w:tc>
        <w:tc>
          <w:tcPr>
            <w:tcW w:w="360" w:type="pct"/>
            <w:shd w:val="clear" w:color="auto" w:fill="auto"/>
            <w:noWrap/>
            <w:vAlign w:val="center"/>
            <w:tcPrChange w:id="6753"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szCs w:val="18"/>
                <w:lang w:eastAsia="ko-KR"/>
              </w:rPr>
              <w:t>25</w:t>
            </w:r>
          </w:p>
        </w:tc>
        <w:tc>
          <w:tcPr>
            <w:tcW w:w="652" w:type="pct"/>
            <w:shd w:val="clear" w:color="auto" w:fill="auto"/>
            <w:noWrap/>
            <w:vAlign w:val="center"/>
            <w:tcPrChange w:id="6754"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szCs w:val="18"/>
                <w:lang w:eastAsia="ko-KR"/>
              </w:rPr>
              <w:t>2150</w:t>
            </w:r>
          </w:p>
        </w:tc>
        <w:tc>
          <w:tcPr>
            <w:tcW w:w="375" w:type="pct"/>
            <w:shd w:val="clear" w:color="auto" w:fill="auto"/>
            <w:noWrap/>
            <w:vAlign w:val="center"/>
            <w:tcPrChange w:id="6755"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5</w:t>
            </w:r>
          </w:p>
        </w:tc>
        <w:tc>
          <w:tcPr>
            <w:tcW w:w="477" w:type="pct"/>
            <w:shd w:val="clear" w:color="auto" w:fill="auto"/>
            <w:vAlign w:val="center"/>
            <w:tcPrChange w:id="6756"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ja-JP"/>
              </w:rPr>
              <w:t>FDD</w:t>
            </w:r>
          </w:p>
        </w:tc>
        <w:tc>
          <w:tcPr>
            <w:tcW w:w="494" w:type="pct"/>
            <w:vAlign w:val="center"/>
            <w:tcPrChange w:id="6757" w:author="MCC" w:date="2019-03-21T10:24:00Z">
              <w:tcPr>
                <w:tcW w:w="427" w:type="pct"/>
                <w:vAlign w:val="center"/>
              </w:tcPr>
            </w:tcPrChange>
          </w:tcPr>
          <w:p w:rsidR="008F27E3" w:rsidRPr="00AE4694" w:rsidRDefault="008F27E3" w:rsidP="00AD21D3">
            <w:pPr>
              <w:pStyle w:val="TAC"/>
            </w:pPr>
            <w:r w:rsidRPr="00AE4694">
              <w:rPr>
                <w:rFonts w:cs="Arial"/>
                <w:lang w:eastAsia="ja-JP"/>
              </w:rPr>
              <w:t>IMD4</w:t>
            </w:r>
          </w:p>
        </w:tc>
      </w:tr>
      <w:tr w:rsidR="008F27E3" w:rsidRPr="00AE4694" w:rsidTr="00AD21D3">
        <w:trPr>
          <w:trHeight w:val="112"/>
          <w:jc w:val="center"/>
          <w:trPrChange w:id="6758" w:author="MCC" w:date="2019-03-21T10:24:00Z">
            <w:trPr>
              <w:trHeight w:val="112"/>
              <w:jc w:val="center"/>
            </w:trPr>
          </w:trPrChange>
        </w:trPr>
        <w:tc>
          <w:tcPr>
            <w:tcW w:w="1066" w:type="pct"/>
            <w:vMerge/>
            <w:shd w:val="clear" w:color="auto" w:fill="auto"/>
            <w:vAlign w:val="center"/>
            <w:tcPrChange w:id="6759"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760"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lang w:eastAsia="ja-JP"/>
              </w:rPr>
              <w:t>n71</w:t>
            </w:r>
          </w:p>
        </w:tc>
        <w:tc>
          <w:tcPr>
            <w:tcW w:w="652" w:type="pct"/>
            <w:shd w:val="clear" w:color="auto" w:fill="auto"/>
            <w:noWrap/>
            <w:vAlign w:val="center"/>
            <w:tcPrChange w:id="6761"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ja-JP"/>
              </w:rPr>
              <w:t>675</w:t>
            </w:r>
          </w:p>
        </w:tc>
        <w:tc>
          <w:tcPr>
            <w:tcW w:w="435" w:type="pct"/>
            <w:shd w:val="clear" w:color="auto" w:fill="auto"/>
            <w:noWrap/>
            <w:vAlign w:val="center"/>
            <w:tcPrChange w:id="6762"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ja-JP"/>
              </w:rPr>
              <w:t>5</w:t>
            </w:r>
          </w:p>
        </w:tc>
        <w:tc>
          <w:tcPr>
            <w:tcW w:w="360" w:type="pct"/>
            <w:shd w:val="clear" w:color="auto" w:fill="auto"/>
            <w:noWrap/>
            <w:vAlign w:val="center"/>
            <w:tcPrChange w:id="6763"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ja-JP"/>
              </w:rPr>
              <w:t>25</w:t>
            </w:r>
          </w:p>
        </w:tc>
        <w:tc>
          <w:tcPr>
            <w:tcW w:w="652" w:type="pct"/>
            <w:shd w:val="clear" w:color="auto" w:fill="auto"/>
            <w:noWrap/>
            <w:vAlign w:val="center"/>
            <w:tcPrChange w:id="6764"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rPr>
              <w:t>629</w:t>
            </w:r>
          </w:p>
        </w:tc>
        <w:tc>
          <w:tcPr>
            <w:tcW w:w="375" w:type="pct"/>
            <w:shd w:val="clear" w:color="auto" w:fill="auto"/>
            <w:noWrap/>
            <w:vAlign w:val="center"/>
            <w:tcPrChange w:id="6765"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N/A</w:t>
            </w:r>
          </w:p>
        </w:tc>
        <w:tc>
          <w:tcPr>
            <w:tcW w:w="477" w:type="pct"/>
            <w:shd w:val="clear" w:color="auto" w:fill="auto"/>
            <w:vAlign w:val="center"/>
            <w:tcPrChange w:id="6766" w:author="MCC" w:date="2019-03-21T10:24:00Z">
              <w:tcPr>
                <w:tcW w:w="490" w:type="pct"/>
                <w:shd w:val="clear" w:color="auto" w:fill="auto"/>
                <w:vAlign w:val="center"/>
              </w:tcPr>
            </w:tcPrChange>
          </w:tcPr>
          <w:p w:rsidR="008F27E3" w:rsidRPr="00AE4694" w:rsidRDefault="008F27E3" w:rsidP="00AD21D3">
            <w:pPr>
              <w:pStyle w:val="TAC"/>
            </w:pPr>
            <w:ins w:id="6767" w:author="R4-1901428" w:date="2019-03-06T15:17:00Z">
              <w:r>
                <w:t>FDD</w:t>
              </w:r>
            </w:ins>
          </w:p>
        </w:tc>
        <w:tc>
          <w:tcPr>
            <w:tcW w:w="494" w:type="pct"/>
            <w:vAlign w:val="center"/>
            <w:tcPrChange w:id="6768" w:author="MCC" w:date="2019-03-21T10:24:00Z">
              <w:tcPr>
                <w:tcW w:w="427" w:type="pct"/>
                <w:vAlign w:val="center"/>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769" w:author="MCC" w:date="2019-03-21T10:24:00Z">
            <w:trPr>
              <w:trHeight w:val="112"/>
              <w:jc w:val="center"/>
            </w:trPr>
          </w:trPrChange>
        </w:trPr>
        <w:tc>
          <w:tcPr>
            <w:tcW w:w="5000" w:type="pct"/>
            <w:gridSpan w:val="9"/>
            <w:shd w:val="clear" w:color="auto" w:fill="auto"/>
            <w:vAlign w:val="center"/>
            <w:tcPrChange w:id="6770" w:author="MCC" w:date="2019-03-21T10:24:00Z">
              <w:tcPr>
                <w:tcW w:w="5000" w:type="pct"/>
                <w:gridSpan w:val="9"/>
                <w:shd w:val="clear" w:color="auto" w:fill="auto"/>
                <w:vAlign w:val="center"/>
              </w:tcPr>
            </w:tcPrChange>
          </w:tcPr>
          <w:p w:rsidR="008F27E3" w:rsidRPr="00AE4694" w:rsidRDefault="008F27E3" w:rsidP="00AD21D3">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w:t>
            </w:r>
            <w:del w:id="6771" w:author="R4-1902155" w:date="2019-03-06T20:31:00Z">
              <w:r w:rsidRPr="00AE4694" w:rsidDel="00C76300">
                <w:rPr>
                  <w:lang w:eastAsia="ko-KR"/>
                </w:rPr>
                <w:delText xml:space="preserve">In case Single UL is allowed and the UE only indicates support of “Single UL” the output power of the active UL shall be set at </w:delText>
              </w:r>
              <w:r w:rsidRPr="00AE4694" w:rsidDel="00C76300">
                <w:rPr>
                  <w:rFonts w:hint="eastAsia"/>
                  <w:lang w:eastAsia="ko-KR"/>
                </w:rPr>
                <w:delText>P</w:delText>
              </w:r>
              <w:r w:rsidRPr="00AE4694" w:rsidDel="00C76300">
                <w:rPr>
                  <w:rFonts w:hint="eastAsia"/>
                  <w:vertAlign w:val="subscript"/>
                  <w:lang w:eastAsia="ko-KR"/>
                </w:rPr>
                <w:delText>CMAX_L,c</w:delText>
              </w:r>
              <w:r w:rsidRPr="00AE4694" w:rsidDel="00C76300">
                <w:rPr>
                  <w:lang w:eastAsia="ko-KR"/>
                </w:rPr>
                <w:delText xml:space="preserve"> or set to the maximum output power according to the UE power scaling capability.</w:delText>
              </w:r>
            </w:del>
          </w:p>
          <w:p w:rsidR="008F27E3" w:rsidRPr="00AE4694" w:rsidRDefault="008F27E3" w:rsidP="00AD21D3">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rsidR="008F27E3" w:rsidRPr="00AE4694" w:rsidRDefault="008F27E3" w:rsidP="00AD21D3">
            <w:pPr>
              <w:pStyle w:val="TAN"/>
              <w:rPr>
                <w:lang w:eastAsia="ja-JP"/>
              </w:rPr>
            </w:pPr>
            <w:r w:rsidRPr="00AE4694">
              <w:t>NOTE 3:</w:t>
            </w:r>
            <w:r w:rsidRPr="00AE4694">
              <w:tab/>
              <w:t>This band is subject to IMD5 also which MSD is not specified</w:t>
            </w:r>
            <w:r w:rsidRPr="00AE4694">
              <w:rPr>
                <w:lang w:eastAsia="ja-JP"/>
              </w:rPr>
              <w:t>.</w:t>
            </w:r>
          </w:p>
          <w:p w:rsidR="008F27E3" w:rsidRPr="00AE4694" w:rsidRDefault="008F27E3" w:rsidP="00AD21D3">
            <w:pPr>
              <w:pStyle w:val="TAN"/>
            </w:pPr>
            <w:r w:rsidRPr="00AE4694">
              <w:t>NOTE 4:</w:t>
            </w:r>
            <w:r w:rsidRPr="00AE4694">
              <w:tab/>
              <w:t>Applicable only if operation with 4 antenna ports is supported in the band with carrier aggregation configured.</w:t>
            </w:r>
          </w:p>
          <w:p w:rsidR="008F27E3" w:rsidRPr="00AE4694" w:rsidRDefault="008F27E3" w:rsidP="00AD21D3">
            <w:pPr>
              <w:pStyle w:val="TAN"/>
            </w:pPr>
            <w:r w:rsidRPr="00AE4694">
              <w:t>NOTE 5:</w:t>
            </w:r>
            <w:r w:rsidRPr="00AE4694">
              <w:tab/>
            </w:r>
            <w:del w:id="6772" w:author="R4-1902155" w:date="2019-03-06T20:32:00Z">
              <w:r w:rsidRPr="00AE4694" w:rsidDel="00C76300">
                <w:rPr>
                  <w:lang w:eastAsia="ja-JP"/>
                </w:rPr>
                <w:delText>For UEs only indicating support of Single UL, this requirement is verified with non-simultaneous uplink transmissions on the E-UTRA and NR CGs</w:delText>
              </w:r>
            </w:del>
            <w:ins w:id="6773" w:author="R4-1902155" w:date="2019-03-06T20:32:00Z">
              <w:r>
                <w:rPr>
                  <w:lang w:eastAsia="ja-JP"/>
                </w:rPr>
                <w:t>Void</w:t>
              </w:r>
            </w:ins>
          </w:p>
        </w:tc>
      </w:tr>
    </w:tbl>
    <w:p w:rsidR="008F27E3" w:rsidRPr="00AE4694" w:rsidRDefault="008F27E3" w:rsidP="008F27E3"/>
    <w:p w:rsidR="008F27E3" w:rsidRPr="00AE4694" w:rsidRDefault="008F27E3" w:rsidP="008F27E3">
      <w:pPr>
        <w:pStyle w:val="6"/>
      </w:pPr>
      <w:bookmarkStart w:id="6774" w:name="_Toc535319438"/>
      <w:r w:rsidRPr="00AE4694">
        <w:t>7.3B.2.3.5.2</w:t>
      </w:r>
      <w:r w:rsidRPr="00AE4694">
        <w:tab/>
        <w:t>Reference sensitivity exceptions for intermodulation interference due to dual uplink operation for EN-DC in NR FR1 involving three bands</w:t>
      </w:r>
      <w:bookmarkEnd w:id="6774"/>
    </w:p>
    <w:p w:rsidR="008F27E3" w:rsidRPr="00AE4694" w:rsidRDefault="008F27E3" w:rsidP="008F27E3">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8F27E3" w:rsidRPr="00AE4694" w:rsidTr="00AD21D3">
        <w:trPr>
          <w:trHeight w:val="231"/>
          <w:tblHeader/>
          <w:jc w:val="center"/>
        </w:trPr>
        <w:tc>
          <w:tcPr>
            <w:tcW w:w="1907" w:type="dxa"/>
            <w:shd w:val="clear" w:color="auto" w:fill="auto"/>
            <w:vAlign w:val="center"/>
          </w:tcPr>
          <w:p w:rsidR="008F27E3" w:rsidRPr="00AE4694" w:rsidRDefault="008F27E3" w:rsidP="00AD21D3">
            <w:pPr>
              <w:pStyle w:val="TAH"/>
            </w:pPr>
            <w:r w:rsidRPr="00AE4694">
              <w:rPr>
                <w:rFonts w:eastAsia="MS Mincho"/>
              </w:rPr>
              <w:t xml:space="preserve">EN-DC </w:t>
            </w:r>
            <w:r w:rsidRPr="00AE4694">
              <w:t>Configuration</w:t>
            </w:r>
          </w:p>
        </w:tc>
        <w:tc>
          <w:tcPr>
            <w:tcW w:w="1146" w:type="dxa"/>
            <w:shd w:val="clear" w:color="auto" w:fill="auto"/>
            <w:vAlign w:val="center"/>
          </w:tcPr>
          <w:p w:rsidR="008F27E3" w:rsidRPr="00AE4694" w:rsidRDefault="008F27E3" w:rsidP="00AD21D3">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rsidR="008F27E3" w:rsidRPr="00AE4694" w:rsidRDefault="008F27E3" w:rsidP="00AD21D3">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rsidR="008F27E3" w:rsidRPr="00AE4694" w:rsidRDefault="008F27E3" w:rsidP="00AD21D3">
            <w:pPr>
              <w:pStyle w:val="TAH"/>
            </w:pPr>
            <w:r w:rsidRPr="00AE4694">
              <w:t xml:space="preserve">UL/DL BW </w:t>
            </w:r>
            <w:r w:rsidRPr="00AE4694">
              <w:br/>
              <w:t>(MHz)</w:t>
            </w:r>
          </w:p>
        </w:tc>
        <w:tc>
          <w:tcPr>
            <w:tcW w:w="824" w:type="dxa"/>
            <w:shd w:val="clear" w:color="auto" w:fill="auto"/>
            <w:vAlign w:val="center"/>
          </w:tcPr>
          <w:p w:rsidR="008F27E3" w:rsidRPr="00AE4694" w:rsidRDefault="008F27E3" w:rsidP="00AD21D3">
            <w:pPr>
              <w:pStyle w:val="TAH"/>
            </w:pPr>
            <w:r w:rsidRPr="00AE4694">
              <w:t>UL</w:t>
            </w:r>
          </w:p>
          <w:p w:rsidR="008F27E3" w:rsidRPr="00AE4694" w:rsidRDefault="008F27E3" w:rsidP="00AD21D3">
            <w:pPr>
              <w:pStyle w:val="TAH"/>
            </w:pPr>
            <w:r w:rsidRPr="00AE4694">
              <w:t>L</w:t>
            </w:r>
            <w:r w:rsidRPr="00AE4694">
              <w:rPr>
                <w:vertAlign w:val="subscript"/>
              </w:rPr>
              <w:t>CRB</w:t>
            </w:r>
          </w:p>
        </w:tc>
        <w:tc>
          <w:tcPr>
            <w:tcW w:w="1299" w:type="dxa"/>
            <w:shd w:val="clear" w:color="auto" w:fill="auto"/>
            <w:vAlign w:val="center"/>
          </w:tcPr>
          <w:p w:rsidR="008F27E3" w:rsidRPr="00AE4694" w:rsidRDefault="008F27E3" w:rsidP="00AD21D3">
            <w:pPr>
              <w:pStyle w:val="TAH"/>
            </w:pPr>
            <w:r w:rsidRPr="00AE4694">
              <w:t>DL F</w:t>
            </w:r>
            <w:r w:rsidRPr="00AE4694">
              <w:rPr>
                <w:vertAlign w:val="subscript"/>
              </w:rPr>
              <w:t>c</w:t>
            </w:r>
            <w:r w:rsidRPr="00AE4694">
              <w:t xml:space="preserve"> (MHz)</w:t>
            </w:r>
          </w:p>
        </w:tc>
        <w:tc>
          <w:tcPr>
            <w:tcW w:w="634" w:type="dxa"/>
            <w:shd w:val="clear" w:color="auto" w:fill="auto"/>
            <w:vAlign w:val="center"/>
          </w:tcPr>
          <w:p w:rsidR="008F27E3" w:rsidRPr="00AE4694" w:rsidRDefault="008F27E3" w:rsidP="00AD21D3">
            <w:pPr>
              <w:pStyle w:val="TAH"/>
            </w:pPr>
            <w:r w:rsidRPr="00AE4694">
              <w:t xml:space="preserve">MSD </w:t>
            </w:r>
            <w:r w:rsidRPr="00AE4694">
              <w:br/>
              <w:t>(dB)</w:t>
            </w:r>
          </w:p>
        </w:tc>
        <w:tc>
          <w:tcPr>
            <w:tcW w:w="817" w:type="dxa"/>
            <w:shd w:val="clear" w:color="auto" w:fill="auto"/>
            <w:vAlign w:val="center"/>
          </w:tcPr>
          <w:p w:rsidR="008F27E3" w:rsidRPr="00AE4694" w:rsidRDefault="008F27E3" w:rsidP="00AD21D3">
            <w:pPr>
              <w:pStyle w:val="TAH"/>
            </w:pPr>
            <w:r w:rsidRPr="00AE4694">
              <w:t>Duplex mode</w:t>
            </w:r>
          </w:p>
        </w:tc>
        <w:tc>
          <w:tcPr>
            <w:tcW w:w="757" w:type="dxa"/>
          </w:tcPr>
          <w:p w:rsidR="008F27E3" w:rsidRPr="00AE4694" w:rsidRDefault="008F27E3" w:rsidP="00AD21D3">
            <w:pPr>
              <w:pStyle w:val="TAH"/>
            </w:pPr>
            <w:r w:rsidRPr="00AE4694">
              <w:t>IMD order</w:t>
            </w:r>
          </w:p>
        </w:tc>
      </w:tr>
      <w:tr w:rsidR="008F27E3" w:rsidRPr="00AE4694" w:rsidTr="00AD21D3">
        <w:trPr>
          <w:trHeight w:val="231"/>
          <w:tblHeader/>
          <w:jc w:val="center"/>
        </w:trPr>
        <w:tc>
          <w:tcPr>
            <w:tcW w:w="1907" w:type="dxa"/>
            <w:vMerge w:val="restart"/>
            <w:shd w:val="clear" w:color="auto" w:fill="auto"/>
            <w:vAlign w:val="center"/>
          </w:tcPr>
          <w:p w:rsidR="008F27E3" w:rsidRPr="00AE4694" w:rsidRDefault="008F27E3" w:rsidP="00AD21D3">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rsidR="008F27E3" w:rsidRPr="00AE4694" w:rsidRDefault="008F27E3" w:rsidP="00AD21D3">
            <w:pPr>
              <w:pStyle w:val="TAC"/>
              <w:rPr>
                <w:b/>
              </w:rPr>
            </w:pPr>
            <w:r w:rsidRPr="00AE4694">
              <w:rPr>
                <w:lang w:eastAsia="ja-JP"/>
              </w:rPr>
              <w:t>66</w:t>
            </w:r>
          </w:p>
        </w:tc>
        <w:tc>
          <w:tcPr>
            <w:tcW w:w="1160" w:type="dxa"/>
            <w:shd w:val="clear" w:color="auto" w:fill="auto"/>
            <w:vAlign w:val="center"/>
          </w:tcPr>
          <w:p w:rsidR="008F27E3" w:rsidRPr="00AE4694" w:rsidRDefault="008F27E3" w:rsidP="00AD21D3">
            <w:pPr>
              <w:pStyle w:val="TAC"/>
              <w:rPr>
                <w:b/>
              </w:rPr>
            </w:pPr>
            <w:r w:rsidRPr="00AE4694">
              <w:rPr>
                <w:szCs w:val="18"/>
                <w:lang w:eastAsia="ko-KR"/>
              </w:rPr>
              <w:t>1750</w:t>
            </w:r>
          </w:p>
        </w:tc>
        <w:tc>
          <w:tcPr>
            <w:tcW w:w="746" w:type="dxa"/>
            <w:shd w:val="clear" w:color="auto" w:fill="auto"/>
            <w:vAlign w:val="center"/>
          </w:tcPr>
          <w:p w:rsidR="008F27E3" w:rsidRPr="00AE4694" w:rsidRDefault="008F27E3" w:rsidP="00AD21D3">
            <w:pPr>
              <w:pStyle w:val="TAC"/>
              <w:rPr>
                <w:b/>
              </w:rPr>
            </w:pPr>
            <w:r w:rsidRPr="00AE4694">
              <w:rPr>
                <w:szCs w:val="18"/>
                <w:lang w:eastAsia="ko-KR"/>
              </w:rPr>
              <w:t>5</w:t>
            </w:r>
          </w:p>
        </w:tc>
        <w:tc>
          <w:tcPr>
            <w:tcW w:w="824" w:type="dxa"/>
            <w:shd w:val="clear" w:color="auto" w:fill="auto"/>
            <w:vAlign w:val="center"/>
          </w:tcPr>
          <w:p w:rsidR="008F27E3" w:rsidRPr="00AE4694" w:rsidRDefault="008F27E3" w:rsidP="00AD21D3">
            <w:pPr>
              <w:pStyle w:val="TAC"/>
              <w:rPr>
                <w:b/>
              </w:rPr>
            </w:pPr>
            <w:r w:rsidRPr="00AE4694">
              <w:rPr>
                <w:szCs w:val="18"/>
                <w:lang w:eastAsia="ko-KR"/>
              </w:rPr>
              <w:t>25</w:t>
            </w:r>
          </w:p>
        </w:tc>
        <w:tc>
          <w:tcPr>
            <w:tcW w:w="1299" w:type="dxa"/>
            <w:shd w:val="clear" w:color="auto" w:fill="auto"/>
            <w:vAlign w:val="center"/>
          </w:tcPr>
          <w:p w:rsidR="008F27E3" w:rsidRPr="00AE4694" w:rsidRDefault="008F27E3" w:rsidP="00AD21D3">
            <w:pPr>
              <w:pStyle w:val="TAC"/>
              <w:rPr>
                <w:b/>
              </w:rPr>
            </w:pPr>
            <w:r w:rsidRPr="00AE4694">
              <w:rPr>
                <w:szCs w:val="18"/>
                <w:lang w:eastAsia="ko-KR"/>
              </w:rPr>
              <w:t>2150</w:t>
            </w:r>
          </w:p>
        </w:tc>
        <w:tc>
          <w:tcPr>
            <w:tcW w:w="634" w:type="dxa"/>
            <w:shd w:val="clear" w:color="auto" w:fill="auto"/>
            <w:vAlign w:val="center"/>
          </w:tcPr>
          <w:p w:rsidR="008F27E3" w:rsidRPr="00AE4694" w:rsidRDefault="008F27E3" w:rsidP="00AD21D3">
            <w:pPr>
              <w:pStyle w:val="TAC"/>
              <w:rPr>
                <w:b/>
              </w:rPr>
            </w:pPr>
            <w:r w:rsidRPr="00AE4694">
              <w:rPr>
                <w:lang w:eastAsia="ja-JP"/>
              </w:rPr>
              <w:t>5</w:t>
            </w:r>
          </w:p>
        </w:tc>
        <w:tc>
          <w:tcPr>
            <w:tcW w:w="817" w:type="dxa"/>
            <w:vMerge w:val="restart"/>
            <w:shd w:val="clear" w:color="auto" w:fill="auto"/>
            <w:vAlign w:val="center"/>
          </w:tcPr>
          <w:p w:rsidR="008F27E3" w:rsidRPr="00AE4694" w:rsidRDefault="008F27E3" w:rsidP="00AD21D3">
            <w:pPr>
              <w:pStyle w:val="TAC"/>
              <w:rPr>
                <w:b/>
              </w:rPr>
            </w:pPr>
            <w:r w:rsidRPr="00AE4694">
              <w:t>FDD</w:t>
            </w:r>
          </w:p>
        </w:tc>
        <w:tc>
          <w:tcPr>
            <w:tcW w:w="757" w:type="dxa"/>
            <w:vAlign w:val="center"/>
          </w:tcPr>
          <w:p w:rsidR="008F27E3" w:rsidRPr="00AE4694" w:rsidRDefault="008F27E3" w:rsidP="00AD21D3">
            <w:pPr>
              <w:pStyle w:val="TAC"/>
              <w:rPr>
                <w:b/>
              </w:rPr>
            </w:pPr>
            <w:r w:rsidRPr="00AE4694">
              <w:rPr>
                <w:lang w:eastAsia="ja-JP"/>
              </w:rPr>
              <w:t>IMD4</w:t>
            </w:r>
          </w:p>
        </w:tc>
      </w:tr>
      <w:tr w:rsidR="008F27E3" w:rsidRPr="00AE4694" w:rsidTr="00AD21D3">
        <w:trPr>
          <w:trHeight w:val="231"/>
          <w:tblHeader/>
          <w:jc w:val="center"/>
        </w:trPr>
        <w:tc>
          <w:tcPr>
            <w:tcW w:w="1907" w:type="dxa"/>
            <w:vMerge/>
            <w:tcBorders>
              <w:bottom w:val="single" w:sz="4" w:space="0" w:color="auto"/>
            </w:tcBorders>
            <w:shd w:val="clear" w:color="auto" w:fill="auto"/>
            <w:vAlign w:val="center"/>
          </w:tcPr>
          <w:p w:rsidR="008F27E3" w:rsidRPr="00AE4694" w:rsidRDefault="008F27E3" w:rsidP="00AD21D3">
            <w:pPr>
              <w:pStyle w:val="TAC"/>
              <w:rPr>
                <w:rFonts w:eastAsia="MS Mincho"/>
                <w:b/>
              </w:rPr>
            </w:pPr>
          </w:p>
        </w:tc>
        <w:tc>
          <w:tcPr>
            <w:tcW w:w="1146"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n71</w:t>
            </w:r>
          </w:p>
        </w:tc>
        <w:tc>
          <w:tcPr>
            <w:tcW w:w="1160"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678</w:t>
            </w:r>
          </w:p>
        </w:tc>
        <w:tc>
          <w:tcPr>
            <w:tcW w:w="746"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10</w:t>
            </w:r>
          </w:p>
        </w:tc>
        <w:tc>
          <w:tcPr>
            <w:tcW w:w="824"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rsidR="008F27E3" w:rsidRPr="00AE4694" w:rsidRDefault="008F27E3" w:rsidP="00AD21D3">
            <w:pPr>
              <w:pStyle w:val="TAC"/>
              <w:rPr>
                <w:b/>
              </w:rPr>
            </w:pPr>
            <w:r w:rsidRPr="00AE4694">
              <w:t>632</w:t>
            </w:r>
          </w:p>
        </w:tc>
        <w:tc>
          <w:tcPr>
            <w:tcW w:w="634" w:type="dxa"/>
            <w:tcBorders>
              <w:bottom w:val="single" w:sz="4" w:space="0" w:color="auto"/>
            </w:tcBorders>
            <w:shd w:val="clear" w:color="auto" w:fill="auto"/>
            <w:vAlign w:val="center"/>
          </w:tcPr>
          <w:p w:rsidR="008F27E3" w:rsidRPr="00AE4694" w:rsidRDefault="008F27E3" w:rsidP="00AD21D3">
            <w:pPr>
              <w:pStyle w:val="TAC"/>
              <w:rPr>
                <w:b/>
              </w:rPr>
            </w:pPr>
            <w:r w:rsidRPr="00AE4694">
              <w:t>N/A</w:t>
            </w:r>
          </w:p>
        </w:tc>
        <w:tc>
          <w:tcPr>
            <w:tcW w:w="817" w:type="dxa"/>
            <w:vMerge/>
            <w:tcBorders>
              <w:bottom w:val="single" w:sz="4" w:space="0" w:color="auto"/>
            </w:tcBorders>
            <w:shd w:val="clear" w:color="auto" w:fill="auto"/>
            <w:vAlign w:val="center"/>
          </w:tcPr>
          <w:p w:rsidR="008F27E3" w:rsidRPr="00AE4694" w:rsidRDefault="008F27E3" w:rsidP="00AD21D3">
            <w:pPr>
              <w:pStyle w:val="TAC"/>
              <w:rPr>
                <w:b/>
              </w:rPr>
            </w:pPr>
          </w:p>
        </w:tc>
        <w:tc>
          <w:tcPr>
            <w:tcW w:w="757" w:type="dxa"/>
            <w:tcBorders>
              <w:bottom w:val="single" w:sz="4" w:space="0" w:color="auto"/>
            </w:tcBorders>
            <w:vAlign w:val="center"/>
          </w:tcPr>
          <w:p w:rsidR="008F27E3" w:rsidRPr="00AE4694" w:rsidRDefault="008F27E3" w:rsidP="00AD21D3">
            <w:pPr>
              <w:pStyle w:val="TAC"/>
              <w:rPr>
                <w:b/>
              </w:rPr>
            </w:pPr>
            <w:r w:rsidRPr="00AE4694">
              <w:t>N/A</w:t>
            </w:r>
          </w:p>
        </w:tc>
      </w:tr>
    </w:tbl>
    <w:p w:rsidR="008F27E3" w:rsidRPr="00AE4694" w:rsidRDefault="008F27E3" w:rsidP="008F27E3"/>
    <w:p w:rsidR="008F27E3" w:rsidRPr="00AE4694" w:rsidRDefault="008F27E3" w:rsidP="008F27E3">
      <w:pPr>
        <w:pStyle w:val="TH"/>
      </w:pPr>
      <w:r w:rsidRPr="00AE4694">
        <w:lastRenderedPageBreak/>
        <w:t>Table 7.3B.2.3.5.2-1: Reference sensitivity exceptions for Scell due to dual uplink operation for EN-DC in NR FR1 (three bands)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145"/>
        <w:gridCol w:w="1149"/>
        <w:gridCol w:w="746"/>
        <w:gridCol w:w="869"/>
        <w:gridCol w:w="1287"/>
        <w:gridCol w:w="616"/>
        <w:gridCol w:w="817"/>
        <w:gridCol w:w="1073"/>
        <w:tblGridChange w:id="6775">
          <w:tblGrid>
            <w:gridCol w:w="1738"/>
            <w:gridCol w:w="188"/>
            <w:gridCol w:w="958"/>
            <w:gridCol w:w="187"/>
            <w:gridCol w:w="973"/>
            <w:gridCol w:w="176"/>
            <w:gridCol w:w="570"/>
            <w:gridCol w:w="176"/>
            <w:gridCol w:w="701"/>
            <w:gridCol w:w="168"/>
            <w:gridCol w:w="1131"/>
            <w:gridCol w:w="156"/>
            <w:gridCol w:w="478"/>
            <w:gridCol w:w="138"/>
            <w:gridCol w:w="679"/>
            <w:gridCol w:w="138"/>
            <w:gridCol w:w="809"/>
            <w:gridCol w:w="264"/>
          </w:tblGrid>
        </w:tblGridChange>
      </w:tblGrid>
      <w:tr w:rsidR="008F27E3" w:rsidRPr="00AE4694" w:rsidTr="00AD21D3">
        <w:trPr>
          <w:trHeight w:val="231"/>
          <w:tblHeader/>
          <w:jc w:val="center"/>
        </w:trPr>
        <w:tc>
          <w:tcPr>
            <w:tcW w:w="1926"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eastAsia="MS Mincho" w:hAnsi="Arial" w:cs="Arial"/>
                <w:b/>
                <w:sz w:val="18"/>
              </w:rPr>
              <w:lastRenderedPageBreak/>
              <w:t xml:space="preserve">EN-DC </w:t>
            </w:r>
            <w:r w:rsidRPr="00AE4694">
              <w:rPr>
                <w:rFonts w:ascii="Arial" w:hAnsi="Arial" w:cs="Arial"/>
                <w:b/>
                <w:sz w:val="18"/>
              </w:rPr>
              <w:t>Configuration</w:t>
            </w:r>
          </w:p>
        </w:tc>
        <w:tc>
          <w:tcPr>
            <w:tcW w:w="1145"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49"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69"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UL</w:t>
            </w:r>
          </w:p>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87"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16"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Duplex mode</w:t>
            </w:r>
          </w:p>
        </w:tc>
        <w:tc>
          <w:tcPr>
            <w:tcW w:w="1073" w:type="dxa"/>
            <w:tcBorders>
              <w:bottom w:val="single" w:sz="4" w:space="0" w:color="auto"/>
            </w:tcBorders>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IMD order</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lang w:val="fr-FR" w:eastAsia="zh-CN"/>
              </w:rPr>
              <w:t>1</w:t>
            </w:r>
            <w:r w:rsidRPr="00AE4694">
              <w:t>A-</w:t>
            </w:r>
            <w:r w:rsidRPr="00AE4694">
              <w:rPr>
                <w:rFonts w:eastAsia="맑은 고딕"/>
                <w:lang w:val="fr-FR" w:eastAsia="ko-KR"/>
              </w:rPr>
              <w:t>3</w:t>
            </w:r>
            <w:r w:rsidRPr="00AE4694">
              <w:rPr>
                <w:rFonts w:eastAsia="맑은 고딕"/>
                <w:lang w:eastAsia="ko-KR"/>
              </w:rPr>
              <w:t>A_</w:t>
            </w:r>
            <w:r w:rsidRPr="00AE4694">
              <w:rPr>
                <w:lang w:eastAsia="ja-JP"/>
              </w:rPr>
              <w:t>n</w:t>
            </w:r>
            <w:r w:rsidRPr="00AE4694">
              <w:rPr>
                <w:rFonts w:eastAsia="맑은 고딕"/>
                <w:lang w:val="fr-FR" w:eastAsia="ko-KR"/>
              </w:rPr>
              <w:t>2</w:t>
            </w:r>
            <w:r w:rsidRPr="00AE4694">
              <w:rPr>
                <w:rFonts w:eastAsia="맑은 고딕"/>
                <w:lang w:eastAsia="ko-KR"/>
              </w:rPr>
              <w:t>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2165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710.5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765.5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1723.5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1818.5</w:t>
            </w:r>
          </w:p>
        </w:tc>
        <w:tc>
          <w:tcPr>
            <w:tcW w:w="616" w:type="dxa"/>
            <w:shd w:val="clear" w:color="auto" w:fill="auto"/>
            <w:vAlign w:val="center"/>
          </w:tcPr>
          <w:p w:rsidR="008F27E3" w:rsidRPr="00AE4694" w:rsidRDefault="008F27E3" w:rsidP="00AD21D3">
            <w:pPr>
              <w:pStyle w:val="TAC"/>
            </w:pPr>
            <w:r w:rsidRPr="00AE4694">
              <w:rPr>
                <w:rFonts w:eastAsia="MS Mincho"/>
              </w:rPr>
              <w:t>4.0</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IMD5</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lang w:val="fr-FR" w:eastAsia="zh-CN"/>
              </w:rPr>
              <w:t>1</w:t>
            </w:r>
            <w:r w:rsidRPr="00AE4694">
              <w:t>A-</w:t>
            </w:r>
            <w:r w:rsidRPr="00AE4694">
              <w:rPr>
                <w:rFonts w:eastAsia="맑은 고딕"/>
                <w:lang w:val="fr-FR" w:eastAsia="ko-KR"/>
              </w:rPr>
              <w:t>3</w:t>
            </w:r>
            <w:r w:rsidRPr="00AE4694">
              <w:rPr>
                <w:rFonts w:eastAsia="맑은 고딕"/>
                <w:lang w:eastAsia="ko-KR"/>
              </w:rPr>
              <w:t>A_</w:t>
            </w:r>
            <w:r w:rsidRPr="00AE4694">
              <w:rPr>
                <w:lang w:eastAsia="ja-JP"/>
              </w:rPr>
              <w:t>n</w:t>
            </w:r>
            <w:r w:rsidRPr="00AE4694">
              <w:rPr>
                <w:rFonts w:eastAsia="맑은 고딕"/>
                <w:lang w:val="fr-FR" w:eastAsia="ko-KR"/>
              </w:rPr>
              <w:t>2</w:t>
            </w:r>
            <w:r w:rsidRPr="00AE4694">
              <w:rPr>
                <w:rFonts w:eastAsia="맑은 고딕"/>
                <w:lang w:eastAsia="ko-KR"/>
              </w:rPr>
              <w:t>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1780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710.5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765.5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1949</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2139</w:t>
            </w:r>
          </w:p>
        </w:tc>
        <w:tc>
          <w:tcPr>
            <w:tcW w:w="616" w:type="dxa"/>
            <w:shd w:val="clear" w:color="auto" w:fill="auto"/>
            <w:vAlign w:val="center"/>
          </w:tcPr>
          <w:p w:rsidR="008F27E3" w:rsidRPr="00AE4694" w:rsidRDefault="008F27E3" w:rsidP="00AD21D3">
            <w:pPr>
              <w:pStyle w:val="TAC"/>
            </w:pPr>
            <w:r w:rsidRPr="00AE4694">
              <w:rPr>
                <w:rFonts w:eastAsia="MS Mincho"/>
              </w:rPr>
              <w:t>11.0</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IMD4</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DC_1A-7A_n28A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1935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2125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718</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773</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2533</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2653</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30.0</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IMD2</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DC_1A-3A_n77A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1712.5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1807.5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31.5</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IMD2</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8.5</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3980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3980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31.0</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IMD2</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3915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3915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rPr>
                <w:rFonts w:eastAsia="MS Mincho"/>
              </w:rPr>
              <w:t>DC_1A-3A_n78A</w:t>
            </w:r>
          </w:p>
          <w:p w:rsidR="008F27E3" w:rsidRPr="00AE4694" w:rsidRDefault="008F27E3" w:rsidP="00AD21D3">
            <w:pPr>
              <w:pStyle w:val="TAC"/>
              <w:rPr>
                <w:rFonts w:eastAsia="MS Mincho"/>
              </w:rPr>
            </w:pPr>
            <w:r w:rsidRPr="00AE4694">
              <w:t>DC_1A-3C_n78A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pPr>
            <w:r w:rsidRPr="00AE4694">
              <w:t>N/A</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1712.5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1807.5</w:t>
            </w:r>
          </w:p>
        </w:tc>
        <w:tc>
          <w:tcPr>
            <w:tcW w:w="616" w:type="dxa"/>
            <w:shd w:val="clear" w:color="auto" w:fill="auto"/>
            <w:vAlign w:val="center"/>
          </w:tcPr>
          <w:p w:rsidR="008F27E3" w:rsidRPr="00AE4694" w:rsidRDefault="008F27E3" w:rsidP="00AD21D3">
            <w:pPr>
              <w:pStyle w:val="TAC"/>
            </w:pPr>
            <w:r w:rsidRPr="00AE4694">
              <w:rPr>
                <w:rFonts w:eastAsia="MS Mincho"/>
              </w:rPr>
              <w:t>31.2</w:t>
            </w:r>
          </w:p>
        </w:tc>
        <w:tc>
          <w:tcPr>
            <w:tcW w:w="817" w:type="dxa"/>
            <w:vMerge/>
            <w:shd w:val="clear" w:color="auto" w:fill="auto"/>
            <w:vAlign w:val="center"/>
          </w:tcPr>
          <w:p w:rsidR="008F27E3" w:rsidRPr="00AE4694" w:rsidRDefault="008F27E3" w:rsidP="00AD21D3">
            <w:pPr>
              <w:pStyle w:val="TAC"/>
            </w:pPr>
          </w:p>
        </w:tc>
        <w:tc>
          <w:tcPr>
            <w:tcW w:w="1073" w:type="dxa"/>
            <w:vAlign w:val="center"/>
          </w:tcPr>
          <w:p w:rsidR="008F27E3" w:rsidRPr="00AE4694" w:rsidRDefault="008F27E3" w:rsidP="00AD21D3">
            <w:pPr>
              <w:pStyle w:val="TAC"/>
              <w:rPr>
                <w:rFonts w:eastAsia="MS Mincho"/>
              </w:rPr>
            </w:pPr>
            <w:r w:rsidRPr="00AE4694">
              <w:rPr>
                <w:rFonts w:eastAsia="MS Mincho"/>
              </w:rPr>
              <w:t>IMD2</w:t>
            </w:r>
          </w:p>
          <w:p w:rsidR="008F27E3" w:rsidRPr="00AE4694" w:rsidRDefault="008F27E3" w:rsidP="00AD21D3">
            <w:pPr>
              <w:pStyle w:val="TAC"/>
            </w:pPr>
            <w:r w:rsidRPr="00AE4694">
              <w:rPr>
                <w:rFonts w:eastAsia="맑은 고딕"/>
                <w:kern w:val="2"/>
                <w:szCs w:val="24"/>
                <w:lang w:val="en-US" w:eastAsia="ko-KR"/>
              </w:rPr>
              <w:t>|f</w:t>
            </w:r>
            <w:ins w:id="6776" w:author="Suhwan Lim" w:date="2019-04-18T13:54:00Z">
              <w:r>
                <w:rPr>
                  <w:rFonts w:eastAsia="맑은 고딕"/>
                  <w:kern w:val="2"/>
                  <w:szCs w:val="24"/>
                  <w:vertAlign w:val="subscript"/>
                  <w:lang w:val="en-US" w:eastAsia="ko-KR"/>
                </w:rPr>
                <w:t>n</w:t>
              </w:r>
            </w:ins>
            <w:del w:id="6777" w:author="Suhwan Lim" w:date="2019-04-18T13:54:00Z">
              <w:r w:rsidRPr="00AE4694" w:rsidDel="00022735">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-f</w:t>
            </w:r>
            <w:r w:rsidRPr="00AE4694">
              <w:rPr>
                <w:rFonts w:eastAsia="맑은 고딕"/>
                <w:kern w:val="2"/>
                <w:szCs w:val="24"/>
                <w:vertAlign w:val="subscript"/>
                <w:lang w:val="en-US" w:eastAsia="ko-KR"/>
              </w:rPr>
              <w:t>B1</w:t>
            </w:r>
            <w:r w:rsidRPr="00AE4694">
              <w:rPr>
                <w:rFonts w:eastAsia="맑은 고딕"/>
                <w:kern w:val="2"/>
                <w:szCs w:val="24"/>
                <w:lang w:val="en-US" w:eastAsia="ko-KR"/>
              </w:rPr>
              <w:t>|</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2125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2.8</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vAlign w:val="center"/>
          </w:tcPr>
          <w:p w:rsidR="008F27E3" w:rsidRPr="00AE4694" w:rsidRDefault="008F27E3" w:rsidP="00AD21D3">
            <w:pPr>
              <w:pStyle w:val="TAC"/>
              <w:rPr>
                <w:rFonts w:eastAsia="MS Mincho"/>
              </w:rPr>
            </w:pPr>
            <w:r w:rsidRPr="00AE4694">
              <w:rPr>
                <w:rFonts w:eastAsia="MS Mincho"/>
              </w:rPr>
              <w:t>IMD5</w:t>
            </w:r>
          </w:p>
          <w:p w:rsidR="008F27E3" w:rsidRPr="00AE4694" w:rsidRDefault="008F27E3" w:rsidP="00AD21D3">
            <w:pPr>
              <w:pStyle w:val="TAC"/>
              <w:rPr>
                <w:rFonts w:eastAsia="MS Mincho"/>
              </w:rPr>
            </w:pP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ins w:id="6778" w:author="Suhwan Lim" w:date="2019-04-18T13:54:00Z">
              <w:r>
                <w:rPr>
                  <w:rFonts w:eastAsia="맑은 고딕"/>
                  <w:kern w:val="2"/>
                  <w:szCs w:val="24"/>
                  <w:vertAlign w:val="subscript"/>
                  <w:lang w:val="en-US" w:eastAsia="ko-KR"/>
                </w:rPr>
                <w:t>n</w:t>
              </w:r>
            </w:ins>
            <w:del w:id="6779" w:author="Suhwan Lim" w:date="2019-04-18T13:54:00Z">
              <w:r w:rsidRPr="00AE4694" w:rsidDel="00022735">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3*</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3</w:t>
            </w:r>
            <w:r w:rsidRPr="00AE4694">
              <w:rPr>
                <w:rFonts w:eastAsia="맑은 고딕"/>
                <w:kern w:val="2"/>
                <w:szCs w:val="24"/>
                <w:lang w:val="en-US" w:eastAsia="ko-KR"/>
              </w:rPr>
              <w:t>|</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1870</w:t>
            </w:r>
          </w:p>
        </w:tc>
        <w:tc>
          <w:tcPr>
            <w:tcW w:w="616" w:type="dxa"/>
            <w:shd w:val="clear" w:color="auto" w:fill="auto"/>
            <w:vAlign w:val="center"/>
          </w:tcPr>
          <w:p w:rsidR="008F27E3" w:rsidRPr="00AE4694" w:rsidRDefault="008F27E3" w:rsidP="00AD21D3">
            <w:pPr>
              <w:pStyle w:val="TAC"/>
            </w:pPr>
            <w:r w:rsidRPr="00AE4694">
              <w:t>N/A</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tcBorders>
              <w:bottom w:val="single" w:sz="4" w:space="0" w:color="auto"/>
            </w:tcBorders>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MS Mincho"/>
              </w:rPr>
              <w:t>n78</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3725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tcBorders>
              <w:bottom w:val="single" w:sz="4" w:space="0" w:color="auto"/>
            </w:tcBorders>
            <w:vAlign w:val="center"/>
          </w:tcPr>
          <w:p w:rsidR="008F27E3" w:rsidRPr="00AE4694" w:rsidRDefault="008F27E3" w:rsidP="00AD21D3">
            <w:pPr>
              <w:pStyle w:val="TAC"/>
            </w:pPr>
            <w:r w:rsidRPr="00AE4694">
              <w:t>N/A</w:t>
            </w:r>
          </w:p>
        </w:tc>
      </w:tr>
      <w:tr w:rsidR="008F27E3" w:rsidRPr="00AE4694" w:rsidTr="00AD21D3">
        <w:trPr>
          <w:trHeight w:val="22"/>
          <w:jc w:val="center"/>
          <w:ins w:id="6780" w:author="Suhwan Lim" w:date="2019-04-18T13:54:00Z"/>
        </w:trPr>
        <w:tc>
          <w:tcPr>
            <w:tcW w:w="1926" w:type="dxa"/>
            <w:vMerge w:val="restart"/>
            <w:shd w:val="clear" w:color="auto" w:fill="auto"/>
            <w:vAlign w:val="center"/>
          </w:tcPr>
          <w:p w:rsidR="008F27E3" w:rsidRPr="00AE4694" w:rsidRDefault="008F27E3" w:rsidP="00AD21D3">
            <w:pPr>
              <w:pStyle w:val="TAC"/>
              <w:rPr>
                <w:ins w:id="6781" w:author="Suhwan Lim" w:date="2019-04-18T13:54:00Z"/>
              </w:rPr>
            </w:pPr>
            <w:ins w:id="6782" w:author="Suhwan Lim" w:date="2019-04-18T13:55:00Z">
              <w:r w:rsidRPr="001B0F7A">
                <w:rPr>
                  <w:rFonts w:eastAsia="맑은 고딕"/>
                  <w:lang w:eastAsia="ko-KR"/>
                </w:rPr>
                <w:t>DC_1A_n3A-n78A</w:t>
              </w:r>
            </w:ins>
          </w:p>
        </w:tc>
        <w:tc>
          <w:tcPr>
            <w:tcW w:w="1145" w:type="dxa"/>
            <w:tcBorders>
              <w:bottom w:val="single" w:sz="4" w:space="0" w:color="auto"/>
            </w:tcBorders>
            <w:shd w:val="clear" w:color="auto" w:fill="auto"/>
            <w:vAlign w:val="center"/>
          </w:tcPr>
          <w:p w:rsidR="008F27E3" w:rsidRPr="00AE4694" w:rsidRDefault="008F27E3" w:rsidP="00AD21D3">
            <w:pPr>
              <w:pStyle w:val="TAC"/>
              <w:rPr>
                <w:ins w:id="6783" w:author="Suhwan Lim" w:date="2019-04-18T13:54:00Z"/>
                <w:rFonts w:eastAsia="MS Mincho"/>
              </w:rPr>
            </w:pPr>
            <w:ins w:id="6784" w:author="Suhwan Lim" w:date="2019-04-18T13:55:00Z">
              <w:r w:rsidRPr="001B0F7A">
                <w:rPr>
                  <w:rFonts w:eastAsia="맑은 고딕"/>
                  <w:lang w:eastAsia="ko-KR"/>
                </w:rPr>
                <w:t>1</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785" w:author="Suhwan Lim" w:date="2019-04-18T13:54:00Z"/>
                <w:rFonts w:eastAsia="MS Mincho"/>
              </w:rPr>
            </w:pPr>
            <w:ins w:id="6786" w:author="Suhwan Lim" w:date="2019-04-18T13:55:00Z">
              <w:r w:rsidRPr="001B0F7A">
                <w:rPr>
                  <w:rFonts w:eastAsia="MS Mincho"/>
                </w:rPr>
                <w:t>1950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787" w:author="Suhwan Lim" w:date="2019-04-18T13:54:00Z"/>
                <w:rFonts w:eastAsia="MS Mincho"/>
              </w:rPr>
            </w:pPr>
            <w:ins w:id="6788"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789" w:author="Suhwan Lim" w:date="2019-04-18T13:54:00Z"/>
                <w:rFonts w:eastAsia="MS Mincho"/>
              </w:rPr>
            </w:pPr>
            <w:ins w:id="6790"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791" w:author="Suhwan Lim" w:date="2019-04-18T13:54:00Z"/>
                <w:rFonts w:eastAsia="MS Mincho"/>
              </w:rPr>
            </w:pPr>
            <w:ins w:id="6792" w:author="Suhwan Lim" w:date="2019-04-18T13:55:00Z">
              <w:r w:rsidRPr="001B0F7A">
                <w:rPr>
                  <w:rFonts w:eastAsia="MS Mincho"/>
                </w:rPr>
                <w:t>2140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793" w:author="Suhwan Lim" w:date="2019-04-18T13:54:00Z"/>
              </w:rPr>
            </w:pPr>
            <w:ins w:id="6794"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795" w:author="Suhwan Lim" w:date="2019-04-18T13:54:00Z"/>
                <w:rFonts w:eastAsia="MS Mincho"/>
              </w:rPr>
            </w:pPr>
            <w:ins w:id="6796"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AE4694" w:rsidRDefault="008F27E3" w:rsidP="00AD21D3">
            <w:pPr>
              <w:pStyle w:val="TAC"/>
              <w:rPr>
                <w:ins w:id="6797" w:author="Suhwan Lim" w:date="2019-04-18T13:54:00Z"/>
              </w:rPr>
            </w:pPr>
            <w:ins w:id="6798" w:author="Suhwan Lim" w:date="2019-04-18T13:55:00Z">
              <w:r w:rsidRPr="001B0F7A">
                <w:rPr>
                  <w:rFonts w:eastAsia="맑은 고딕"/>
                  <w:lang w:eastAsia="ko-KR"/>
                </w:rPr>
                <w:t>N/A</w:t>
              </w:r>
            </w:ins>
          </w:p>
        </w:tc>
      </w:tr>
      <w:tr w:rsidR="008F27E3" w:rsidRPr="00AE4694" w:rsidTr="00AD21D3">
        <w:trPr>
          <w:trHeight w:val="22"/>
          <w:jc w:val="center"/>
          <w:ins w:id="6799" w:author="Suhwan Lim" w:date="2019-04-18T13:54:00Z"/>
        </w:trPr>
        <w:tc>
          <w:tcPr>
            <w:tcW w:w="1926" w:type="dxa"/>
            <w:vMerge/>
            <w:shd w:val="clear" w:color="auto" w:fill="auto"/>
            <w:vAlign w:val="center"/>
          </w:tcPr>
          <w:p w:rsidR="008F27E3" w:rsidRPr="00AE4694" w:rsidRDefault="008F27E3" w:rsidP="00AD21D3">
            <w:pPr>
              <w:pStyle w:val="TAC"/>
              <w:rPr>
                <w:ins w:id="6800"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01" w:author="Suhwan Lim" w:date="2019-04-18T13:54:00Z"/>
                <w:rFonts w:eastAsia="MS Mincho"/>
              </w:rPr>
            </w:pPr>
            <w:ins w:id="6802" w:author="Suhwan Lim" w:date="2019-04-18T13:55:00Z">
              <w:r w:rsidRPr="001B0F7A">
                <w:rPr>
                  <w:rFonts w:eastAsia="맑은 고딕"/>
                  <w:lang w:eastAsia="ko-KR"/>
                </w:rPr>
                <w:t>n3</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03" w:author="Suhwan Lim" w:date="2019-04-18T13:54:00Z"/>
                <w:rFonts w:eastAsia="MS Mincho"/>
              </w:rPr>
            </w:pPr>
            <w:ins w:id="6804" w:author="Suhwan Lim" w:date="2019-04-18T13:55:00Z">
              <w:r w:rsidRPr="001B0F7A">
                <w:rPr>
                  <w:rFonts w:eastAsia="MS Mincho"/>
                </w:rPr>
                <w:t>1750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05" w:author="Suhwan Lim" w:date="2019-04-18T13:54:00Z"/>
                <w:rFonts w:eastAsia="MS Mincho"/>
              </w:rPr>
            </w:pPr>
            <w:ins w:id="6806"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07" w:author="Suhwan Lim" w:date="2019-04-18T13:54:00Z"/>
                <w:rFonts w:eastAsia="MS Mincho"/>
              </w:rPr>
            </w:pPr>
            <w:ins w:id="6808"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09" w:author="Suhwan Lim" w:date="2019-04-18T13:54:00Z"/>
                <w:rFonts w:eastAsia="MS Mincho"/>
              </w:rPr>
            </w:pPr>
            <w:ins w:id="6810" w:author="Suhwan Lim" w:date="2019-04-18T13:55:00Z">
              <w:r w:rsidRPr="001B0F7A">
                <w:rPr>
                  <w:rFonts w:eastAsia="MS Mincho"/>
                </w:rPr>
                <w:t>1845</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11" w:author="Suhwan Lim" w:date="2019-04-18T13:54:00Z"/>
              </w:rPr>
            </w:pPr>
            <w:ins w:id="6812"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13" w:author="Suhwan Lim" w:date="2019-04-18T13:54:00Z"/>
                <w:rFonts w:eastAsia="MS Mincho"/>
              </w:rPr>
            </w:pPr>
            <w:ins w:id="6814"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AE4694" w:rsidRDefault="008F27E3" w:rsidP="00AD21D3">
            <w:pPr>
              <w:pStyle w:val="TAC"/>
              <w:rPr>
                <w:ins w:id="6815" w:author="Suhwan Lim" w:date="2019-04-18T13:54:00Z"/>
              </w:rPr>
            </w:pPr>
            <w:ins w:id="6816" w:author="Suhwan Lim" w:date="2019-04-18T13:55:00Z">
              <w:r w:rsidRPr="001B0F7A">
                <w:rPr>
                  <w:rFonts w:eastAsia="맑은 고딕"/>
                  <w:lang w:eastAsia="ko-KR"/>
                </w:rPr>
                <w:t>N/A</w:t>
              </w:r>
            </w:ins>
          </w:p>
        </w:tc>
      </w:tr>
      <w:tr w:rsidR="008F27E3" w:rsidRPr="00AE4694" w:rsidTr="00AD21D3">
        <w:trPr>
          <w:trHeight w:val="22"/>
          <w:jc w:val="center"/>
          <w:ins w:id="6817" w:author="Suhwan Lim" w:date="2019-04-18T13:54:00Z"/>
        </w:trPr>
        <w:tc>
          <w:tcPr>
            <w:tcW w:w="1926" w:type="dxa"/>
            <w:vMerge/>
            <w:shd w:val="clear" w:color="auto" w:fill="auto"/>
            <w:vAlign w:val="center"/>
          </w:tcPr>
          <w:p w:rsidR="008F27E3" w:rsidRPr="00AE4694" w:rsidRDefault="008F27E3" w:rsidP="00AD21D3">
            <w:pPr>
              <w:pStyle w:val="TAC"/>
              <w:rPr>
                <w:ins w:id="6818"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19" w:author="Suhwan Lim" w:date="2019-04-18T13:54:00Z"/>
                <w:rFonts w:eastAsia="MS Mincho"/>
              </w:rPr>
            </w:pPr>
            <w:ins w:id="6820" w:author="Suhwan Lim" w:date="2019-04-18T13:55:00Z">
              <w:r w:rsidRPr="001B0F7A">
                <w:rPr>
                  <w:rFonts w:eastAsia="맑은 고딕"/>
                  <w:lang w:eastAsia="ko-KR"/>
                </w:rPr>
                <w:t>n78</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21" w:author="Suhwan Lim" w:date="2019-04-18T13:54:00Z"/>
                <w:rFonts w:eastAsia="MS Mincho"/>
              </w:rPr>
            </w:pPr>
            <w:ins w:id="6822" w:author="Suhwan Lim" w:date="2019-04-18T13:55:00Z">
              <w:r w:rsidRPr="001B0F7A">
                <w:rPr>
                  <w:rFonts w:eastAsia="MS Mincho"/>
                </w:rPr>
                <w:t>3700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23" w:author="Suhwan Lim" w:date="2019-04-18T13:54:00Z"/>
                <w:rFonts w:eastAsia="MS Mincho"/>
              </w:rPr>
            </w:pPr>
            <w:ins w:id="6824" w:author="Suhwan Lim" w:date="2019-04-18T13:55:00Z">
              <w:r w:rsidRPr="001B0F7A">
                <w:rPr>
                  <w:rFonts w:eastAsia="MS Mincho"/>
                </w:rPr>
                <w:t>10</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25" w:author="Suhwan Lim" w:date="2019-04-18T13:54:00Z"/>
                <w:rFonts w:eastAsia="MS Mincho"/>
              </w:rPr>
            </w:pPr>
            <w:ins w:id="6826" w:author="Suhwan Lim" w:date="2019-04-18T13:55:00Z">
              <w:r w:rsidRPr="001B0F7A">
                <w:rPr>
                  <w:rFonts w:eastAsia="MS Mincho"/>
                </w:rPr>
                <w:t>50</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27" w:author="Suhwan Lim" w:date="2019-04-18T13:54:00Z"/>
                <w:rFonts w:eastAsia="MS Mincho"/>
              </w:rPr>
            </w:pPr>
            <w:ins w:id="6828" w:author="Suhwan Lim" w:date="2019-04-18T13:55:00Z">
              <w:r w:rsidRPr="001B0F7A">
                <w:rPr>
                  <w:rFonts w:eastAsia="MS Mincho"/>
                </w:rPr>
                <w:t>3700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29" w:author="Suhwan Lim" w:date="2019-04-18T13:54:00Z"/>
              </w:rPr>
            </w:pPr>
            <w:ins w:id="6830" w:author="Suhwan Lim" w:date="2019-04-18T13:55:00Z">
              <w:r w:rsidRPr="001B0F7A">
                <w:rPr>
                  <w:rFonts w:eastAsia="맑은 고딕"/>
                  <w:lang w:eastAsia="ko-KR"/>
                </w:rPr>
                <w:t>28.4</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31" w:author="Suhwan Lim" w:date="2019-04-18T13:54:00Z"/>
                <w:rFonts w:eastAsia="MS Mincho"/>
              </w:rPr>
            </w:pPr>
            <w:ins w:id="6832" w:author="Suhwan Lim" w:date="2019-04-18T13:55:00Z">
              <w:r w:rsidRPr="001B0F7A">
                <w:rPr>
                  <w:rFonts w:eastAsia="맑은 고딕"/>
                  <w:lang w:eastAsia="ko-KR"/>
                </w:rPr>
                <w:t>TDD</w:t>
              </w:r>
            </w:ins>
          </w:p>
        </w:tc>
        <w:tc>
          <w:tcPr>
            <w:tcW w:w="1073" w:type="dxa"/>
            <w:tcBorders>
              <w:bottom w:val="single" w:sz="4" w:space="0" w:color="auto"/>
            </w:tcBorders>
            <w:vAlign w:val="center"/>
          </w:tcPr>
          <w:p w:rsidR="008F27E3" w:rsidRPr="001B0F7A" w:rsidRDefault="008F27E3" w:rsidP="00AD21D3">
            <w:pPr>
              <w:pStyle w:val="TAC"/>
              <w:rPr>
                <w:ins w:id="6833" w:author="Suhwan Lim" w:date="2019-04-18T13:55:00Z"/>
                <w:rFonts w:eastAsia="맑은 고딕"/>
                <w:lang w:eastAsia="ko-KR"/>
              </w:rPr>
            </w:pPr>
            <w:ins w:id="6834" w:author="Suhwan Lim" w:date="2019-04-18T13:55:00Z">
              <w:r w:rsidRPr="001B0F7A">
                <w:rPr>
                  <w:rFonts w:eastAsia="맑은 고딕"/>
                  <w:lang w:eastAsia="ko-KR"/>
                </w:rPr>
                <w:t>IMD2</w:t>
              </w:r>
            </w:ins>
          </w:p>
          <w:p w:rsidR="008F27E3" w:rsidRPr="00AE4694" w:rsidRDefault="008F27E3" w:rsidP="00AD21D3">
            <w:pPr>
              <w:pStyle w:val="TAC"/>
              <w:rPr>
                <w:ins w:id="6835" w:author="Suhwan Lim" w:date="2019-04-18T13:54:00Z"/>
              </w:rPr>
            </w:pPr>
            <w:ins w:id="6836" w:author="Suhwan Lim" w:date="2019-04-18T13:55:00Z">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+f</w:t>
              </w:r>
              <w:r w:rsidRPr="001B0F7A">
                <w:rPr>
                  <w:rFonts w:eastAsia="맑은 고딕"/>
                  <w:kern w:val="2"/>
                  <w:szCs w:val="24"/>
                  <w:vertAlign w:val="subscript"/>
                  <w:lang w:val="en-US" w:eastAsia="ko-KR"/>
                </w:rPr>
                <w:t>n3</w:t>
              </w:r>
              <w:r w:rsidRPr="001B0F7A">
                <w:rPr>
                  <w:rFonts w:eastAsia="맑은 고딕"/>
                  <w:kern w:val="2"/>
                  <w:szCs w:val="24"/>
                  <w:lang w:val="en-US" w:eastAsia="ko-KR"/>
                </w:rPr>
                <w:t>|</w:t>
              </w:r>
            </w:ins>
          </w:p>
        </w:tc>
      </w:tr>
      <w:tr w:rsidR="008F27E3" w:rsidRPr="00AE4694" w:rsidTr="00AD21D3">
        <w:trPr>
          <w:trHeight w:val="22"/>
          <w:jc w:val="center"/>
          <w:ins w:id="6837" w:author="Suhwan Lim" w:date="2019-04-18T13:54:00Z"/>
        </w:trPr>
        <w:tc>
          <w:tcPr>
            <w:tcW w:w="1926" w:type="dxa"/>
            <w:vMerge/>
            <w:shd w:val="clear" w:color="auto" w:fill="auto"/>
            <w:vAlign w:val="center"/>
          </w:tcPr>
          <w:p w:rsidR="008F27E3" w:rsidRPr="00AE4694" w:rsidRDefault="008F27E3" w:rsidP="00AD21D3">
            <w:pPr>
              <w:pStyle w:val="TAC"/>
              <w:rPr>
                <w:ins w:id="6838"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39" w:author="Suhwan Lim" w:date="2019-04-18T13:54:00Z"/>
                <w:rFonts w:eastAsia="MS Mincho"/>
              </w:rPr>
            </w:pPr>
            <w:ins w:id="6840" w:author="Suhwan Lim" w:date="2019-04-18T13:55:00Z">
              <w:r w:rsidRPr="001B0F7A">
                <w:rPr>
                  <w:rFonts w:eastAsia="맑은 고딕"/>
                  <w:lang w:eastAsia="ko-KR"/>
                </w:rPr>
                <w:t>1</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41" w:author="Suhwan Lim" w:date="2019-04-18T13:54:00Z"/>
                <w:rFonts w:eastAsia="MS Mincho"/>
              </w:rPr>
            </w:pPr>
            <w:ins w:id="6842" w:author="Suhwan Lim" w:date="2019-04-18T13:55:00Z">
              <w:r w:rsidRPr="001B0F7A">
                <w:rPr>
                  <w:rFonts w:eastAsia="MS Mincho"/>
                </w:rPr>
                <w:t>1950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43" w:author="Suhwan Lim" w:date="2019-04-18T13:54:00Z"/>
                <w:rFonts w:eastAsia="MS Mincho"/>
              </w:rPr>
            </w:pPr>
            <w:ins w:id="6844"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45" w:author="Suhwan Lim" w:date="2019-04-18T13:54:00Z"/>
                <w:rFonts w:eastAsia="MS Mincho"/>
              </w:rPr>
            </w:pPr>
            <w:ins w:id="6846"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47" w:author="Suhwan Lim" w:date="2019-04-18T13:54:00Z"/>
                <w:rFonts w:eastAsia="MS Mincho"/>
              </w:rPr>
            </w:pPr>
            <w:ins w:id="6848" w:author="Suhwan Lim" w:date="2019-04-18T13:55:00Z">
              <w:r w:rsidRPr="001B0F7A">
                <w:rPr>
                  <w:rFonts w:eastAsia="MS Mincho"/>
                </w:rPr>
                <w:t>2140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49" w:author="Suhwan Lim" w:date="2019-04-18T13:54:00Z"/>
              </w:rPr>
            </w:pPr>
            <w:ins w:id="6850"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51" w:author="Suhwan Lim" w:date="2019-04-18T13:54:00Z"/>
                <w:rFonts w:eastAsia="MS Mincho"/>
              </w:rPr>
            </w:pPr>
            <w:ins w:id="6852"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AE4694" w:rsidRDefault="008F27E3" w:rsidP="00AD21D3">
            <w:pPr>
              <w:pStyle w:val="TAC"/>
              <w:rPr>
                <w:ins w:id="6853" w:author="Suhwan Lim" w:date="2019-04-18T13:54:00Z"/>
              </w:rPr>
            </w:pPr>
            <w:ins w:id="6854" w:author="Suhwan Lim" w:date="2019-04-18T13:55:00Z">
              <w:r w:rsidRPr="001B0F7A">
                <w:rPr>
                  <w:rFonts w:eastAsia="맑은 고딕"/>
                  <w:lang w:eastAsia="ko-KR"/>
                </w:rPr>
                <w:t>N/A</w:t>
              </w:r>
            </w:ins>
          </w:p>
        </w:tc>
      </w:tr>
      <w:tr w:rsidR="008F27E3" w:rsidRPr="00AE4694" w:rsidTr="00AD21D3">
        <w:trPr>
          <w:trHeight w:val="22"/>
          <w:jc w:val="center"/>
          <w:ins w:id="6855" w:author="Suhwan Lim" w:date="2019-04-18T13:54:00Z"/>
        </w:trPr>
        <w:tc>
          <w:tcPr>
            <w:tcW w:w="1926" w:type="dxa"/>
            <w:vMerge/>
            <w:shd w:val="clear" w:color="auto" w:fill="auto"/>
            <w:vAlign w:val="center"/>
          </w:tcPr>
          <w:p w:rsidR="008F27E3" w:rsidRPr="00AE4694" w:rsidRDefault="008F27E3" w:rsidP="00AD21D3">
            <w:pPr>
              <w:pStyle w:val="TAC"/>
              <w:rPr>
                <w:ins w:id="6856"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57" w:author="Suhwan Lim" w:date="2019-04-18T13:54:00Z"/>
                <w:rFonts w:eastAsia="MS Mincho"/>
              </w:rPr>
            </w:pPr>
            <w:ins w:id="6858" w:author="Suhwan Lim" w:date="2019-04-18T13:55:00Z">
              <w:r w:rsidRPr="001B0F7A">
                <w:rPr>
                  <w:rFonts w:eastAsia="맑은 고딕"/>
                  <w:lang w:eastAsia="ko-KR"/>
                </w:rPr>
                <w:t>n3</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59" w:author="Suhwan Lim" w:date="2019-04-18T13:54:00Z"/>
                <w:rFonts w:eastAsia="MS Mincho"/>
              </w:rPr>
            </w:pPr>
            <w:ins w:id="6860" w:author="Suhwan Lim" w:date="2019-04-18T13:55:00Z">
              <w:r w:rsidRPr="001B0F7A">
                <w:rPr>
                  <w:rFonts w:eastAsia="MS Mincho"/>
                </w:rPr>
                <w:t>1735</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61" w:author="Suhwan Lim" w:date="2019-04-18T13:54:00Z"/>
                <w:rFonts w:eastAsia="MS Mincho"/>
              </w:rPr>
            </w:pPr>
            <w:ins w:id="6862"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63" w:author="Suhwan Lim" w:date="2019-04-18T13:54:00Z"/>
                <w:rFonts w:eastAsia="MS Mincho"/>
              </w:rPr>
            </w:pPr>
            <w:ins w:id="6864"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65" w:author="Suhwan Lim" w:date="2019-04-18T13:54:00Z"/>
                <w:rFonts w:eastAsia="MS Mincho"/>
              </w:rPr>
            </w:pPr>
            <w:ins w:id="6866" w:author="Suhwan Lim" w:date="2019-04-18T13:55:00Z">
              <w:r w:rsidRPr="001B0F7A">
                <w:rPr>
                  <w:rFonts w:eastAsia="MS Mincho"/>
                </w:rPr>
                <w:t>1830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67" w:author="Suhwan Lim" w:date="2019-04-18T13:54:00Z"/>
              </w:rPr>
            </w:pPr>
            <w:ins w:id="6868" w:author="Suhwan Lim" w:date="2019-04-18T13:55:00Z">
              <w:r w:rsidRPr="001B0F7A">
                <w:rPr>
                  <w:rFonts w:eastAsia="맑은 고딕"/>
                  <w:lang w:eastAsia="ko-KR"/>
                </w:rPr>
                <w:t>27.9</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69" w:author="Suhwan Lim" w:date="2019-04-18T13:54:00Z"/>
                <w:rFonts w:eastAsia="MS Mincho"/>
              </w:rPr>
            </w:pPr>
            <w:ins w:id="6870"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1B0F7A" w:rsidRDefault="008F27E3" w:rsidP="00AD21D3">
            <w:pPr>
              <w:pStyle w:val="TAC"/>
              <w:rPr>
                <w:ins w:id="6871" w:author="Suhwan Lim" w:date="2019-04-18T13:55:00Z"/>
                <w:rFonts w:eastAsia="맑은 고딕"/>
                <w:lang w:eastAsia="ko-KR"/>
              </w:rPr>
            </w:pPr>
            <w:ins w:id="6872" w:author="Suhwan Lim" w:date="2019-04-18T13:55:00Z">
              <w:r w:rsidRPr="001B0F7A">
                <w:rPr>
                  <w:rFonts w:eastAsia="맑은 고딕"/>
                  <w:lang w:eastAsia="ko-KR"/>
                </w:rPr>
                <w:t>IMD2</w:t>
              </w:r>
            </w:ins>
          </w:p>
          <w:p w:rsidR="008F27E3" w:rsidRPr="00AE4694" w:rsidRDefault="008F27E3" w:rsidP="00AD21D3">
            <w:pPr>
              <w:pStyle w:val="TAC"/>
              <w:rPr>
                <w:ins w:id="6873" w:author="Suhwan Lim" w:date="2019-04-18T13:54:00Z"/>
              </w:rPr>
            </w:pPr>
            <w:ins w:id="6874" w:author="Suhwan Lim" w:date="2019-04-18T13:55:00Z">
              <w:r w:rsidRPr="001B0F7A">
                <w:rPr>
                  <w:rFonts w:eastAsia="맑은 고딕"/>
                  <w:kern w:val="2"/>
                  <w:szCs w:val="24"/>
                  <w:lang w:val="en-US" w:eastAsia="ko-KR"/>
                </w:rPr>
                <w:t>|f</w:t>
              </w:r>
              <w:r w:rsidRPr="001B0F7A">
                <w:rPr>
                  <w:rFonts w:eastAsia="맑은 고딕"/>
                  <w:kern w:val="2"/>
                  <w:szCs w:val="24"/>
                  <w:vertAlign w:val="subscript"/>
                  <w:lang w:val="en-US" w:eastAsia="ko-KR"/>
                </w:rPr>
                <w:t>n78</w:t>
              </w:r>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w:t>
              </w:r>
            </w:ins>
          </w:p>
        </w:tc>
      </w:tr>
      <w:tr w:rsidR="008F27E3" w:rsidRPr="00AE4694" w:rsidTr="00AD21D3">
        <w:trPr>
          <w:trHeight w:val="22"/>
          <w:jc w:val="center"/>
          <w:ins w:id="6875" w:author="Suhwan Lim" w:date="2019-04-18T13:54:00Z"/>
        </w:trPr>
        <w:tc>
          <w:tcPr>
            <w:tcW w:w="1926" w:type="dxa"/>
            <w:vMerge/>
            <w:tcBorders>
              <w:bottom w:val="single" w:sz="4" w:space="0" w:color="auto"/>
            </w:tcBorders>
            <w:shd w:val="clear" w:color="auto" w:fill="auto"/>
            <w:vAlign w:val="center"/>
          </w:tcPr>
          <w:p w:rsidR="008F27E3" w:rsidRPr="00AE4694" w:rsidRDefault="008F27E3" w:rsidP="00AD21D3">
            <w:pPr>
              <w:pStyle w:val="TAC"/>
              <w:rPr>
                <w:ins w:id="6876"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77" w:author="Suhwan Lim" w:date="2019-04-18T13:54:00Z"/>
                <w:rFonts w:eastAsia="MS Mincho"/>
              </w:rPr>
            </w:pPr>
            <w:ins w:id="6878" w:author="Suhwan Lim" w:date="2019-04-18T13:55:00Z">
              <w:r w:rsidRPr="001B0F7A">
                <w:rPr>
                  <w:rFonts w:eastAsia="맑은 고딕"/>
                  <w:lang w:eastAsia="ko-KR"/>
                </w:rPr>
                <w:t>n78</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79" w:author="Suhwan Lim" w:date="2019-04-18T13:54:00Z"/>
                <w:rFonts w:eastAsia="MS Mincho"/>
              </w:rPr>
            </w:pPr>
            <w:ins w:id="6880" w:author="Suhwan Lim" w:date="2019-04-18T13:55:00Z">
              <w:r w:rsidRPr="001B0F7A">
                <w:rPr>
                  <w:rFonts w:eastAsia="MS Mincho"/>
                </w:rPr>
                <w:t>3780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81" w:author="Suhwan Lim" w:date="2019-04-18T13:54:00Z"/>
                <w:rFonts w:eastAsia="MS Mincho"/>
              </w:rPr>
            </w:pPr>
            <w:ins w:id="6882" w:author="Suhwan Lim" w:date="2019-04-18T13:55:00Z">
              <w:r w:rsidRPr="001B0F7A">
                <w:rPr>
                  <w:rFonts w:eastAsia="MS Mincho"/>
                </w:rPr>
                <w:t>10</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83" w:author="Suhwan Lim" w:date="2019-04-18T13:54:00Z"/>
                <w:rFonts w:eastAsia="MS Mincho"/>
              </w:rPr>
            </w:pPr>
            <w:ins w:id="6884" w:author="Suhwan Lim" w:date="2019-04-18T13:55:00Z">
              <w:r w:rsidRPr="001B0F7A">
                <w:rPr>
                  <w:rFonts w:eastAsia="MS Mincho"/>
                </w:rPr>
                <w:t>50</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85" w:author="Suhwan Lim" w:date="2019-04-18T13:54:00Z"/>
                <w:rFonts w:eastAsia="MS Mincho"/>
              </w:rPr>
            </w:pPr>
            <w:ins w:id="6886" w:author="Suhwan Lim" w:date="2019-04-18T13:55:00Z">
              <w:r w:rsidRPr="001B0F7A">
                <w:rPr>
                  <w:rFonts w:eastAsia="MS Mincho"/>
                </w:rPr>
                <w:t>3780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87" w:author="Suhwan Lim" w:date="2019-04-18T13:54:00Z"/>
              </w:rPr>
            </w:pPr>
            <w:ins w:id="6888"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89" w:author="Suhwan Lim" w:date="2019-04-18T13:54:00Z"/>
                <w:rFonts w:eastAsia="MS Mincho"/>
              </w:rPr>
            </w:pPr>
            <w:ins w:id="6890" w:author="Suhwan Lim" w:date="2019-04-18T13:55:00Z">
              <w:r w:rsidRPr="001B0F7A">
                <w:rPr>
                  <w:rFonts w:eastAsia="맑은 고딕"/>
                  <w:lang w:eastAsia="ko-KR"/>
                </w:rPr>
                <w:t>TDD</w:t>
              </w:r>
            </w:ins>
          </w:p>
        </w:tc>
        <w:tc>
          <w:tcPr>
            <w:tcW w:w="1073" w:type="dxa"/>
            <w:tcBorders>
              <w:bottom w:val="single" w:sz="4" w:space="0" w:color="auto"/>
            </w:tcBorders>
            <w:vAlign w:val="center"/>
          </w:tcPr>
          <w:p w:rsidR="008F27E3" w:rsidRPr="00AE4694" w:rsidRDefault="008F27E3" w:rsidP="00AD21D3">
            <w:pPr>
              <w:pStyle w:val="TAC"/>
              <w:rPr>
                <w:ins w:id="6891" w:author="Suhwan Lim" w:date="2019-04-18T13:54:00Z"/>
              </w:rPr>
            </w:pPr>
            <w:ins w:id="6892" w:author="Suhwan Lim" w:date="2019-04-18T13:55:00Z">
              <w:r w:rsidRPr="001B0F7A">
                <w:rPr>
                  <w:rFonts w:eastAsia="맑은 고딕"/>
                  <w:lang w:eastAsia="ko-KR"/>
                </w:rPr>
                <w:t>N/A</w:t>
              </w:r>
            </w:ins>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t>DC_1A-5A_n78A</w:t>
            </w: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1</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1932</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2122</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18.1</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rPr>
                <w:rFonts w:eastAsia="맑은 고딕"/>
                <w:szCs w:val="18"/>
                <w:lang w:eastAsia="ko-KR"/>
              </w:rPr>
            </w:pPr>
            <w:r w:rsidRPr="00AE4694">
              <w:rPr>
                <w:rFonts w:eastAsia="맑은 고딕"/>
                <w:szCs w:val="18"/>
                <w:lang w:eastAsia="ko-KR"/>
              </w:rPr>
              <w:t xml:space="preserve"> IMD3</w:t>
            </w:r>
          </w:p>
          <w:p w:rsidR="008F27E3" w:rsidRPr="00AE4694" w:rsidRDefault="008F27E3" w:rsidP="00AD21D3">
            <w:pPr>
              <w:pStyle w:val="TAC"/>
            </w:pPr>
            <w:r w:rsidRPr="00AE4694">
              <w:rPr>
                <w:rFonts w:eastAsia="맑은 고딕"/>
                <w:szCs w:val="18"/>
                <w:lang w:eastAsia="ko-KR"/>
              </w:rPr>
              <w:t>|f</w:t>
            </w:r>
            <w:ins w:id="6893" w:author="Suhwan Lim" w:date="2019-04-18T13:54:00Z">
              <w:r>
                <w:rPr>
                  <w:rFonts w:eastAsia="맑은 고딕"/>
                  <w:szCs w:val="18"/>
                  <w:vertAlign w:val="subscript"/>
                  <w:lang w:eastAsia="ko-KR"/>
                </w:rPr>
                <w:t>n</w:t>
              </w:r>
            </w:ins>
            <w:del w:id="6894" w:author="Suhwan Lim" w:date="2019-04-18T13:54:00Z">
              <w:r w:rsidRPr="00AE4694" w:rsidDel="00022735">
                <w:rPr>
                  <w:rFonts w:eastAsia="맑은 고딕"/>
                  <w:szCs w:val="18"/>
                  <w:vertAlign w:val="subscript"/>
                  <w:lang w:eastAsia="ko-KR"/>
                </w:rPr>
                <w:delText>B</w:delText>
              </w:r>
            </w:del>
            <w:r w:rsidRPr="00AE4694">
              <w:rPr>
                <w:rFonts w:eastAsia="맑은 고딕"/>
                <w:szCs w:val="18"/>
                <w:vertAlign w:val="subscript"/>
                <w:lang w:eastAsia="ko-KR"/>
              </w:rPr>
              <w:t>78</w:t>
            </w:r>
            <w:r w:rsidRPr="00AE4694">
              <w:rPr>
                <w:rFonts w:eastAsia="맑은 고딕"/>
                <w:szCs w:val="18"/>
                <w:lang w:eastAsia="ko-KR"/>
              </w:rPr>
              <w:t>-2*f</w:t>
            </w:r>
            <w:r w:rsidRPr="00AE4694">
              <w:rPr>
                <w:rFonts w:eastAsia="맑은 고딕"/>
                <w:szCs w:val="18"/>
                <w:vertAlign w:val="subscript"/>
                <w:lang w:eastAsia="ko-KR"/>
              </w:rPr>
              <w:t>B5</w:t>
            </w:r>
            <w:r w:rsidRPr="00AE4694">
              <w:rPr>
                <w:rFonts w:eastAsia="맑은 고딕"/>
                <w:szCs w:val="18"/>
                <w:lang w:eastAsia="ko-KR"/>
              </w:rPr>
              <w:t>|</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829</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874</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n78</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3780</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10</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50</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3780</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TDD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1</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1975</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2165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840</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885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3.1</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rPr>
                <w:rFonts w:eastAsia="맑은 고딕"/>
                <w:szCs w:val="18"/>
                <w:lang w:eastAsia="ko-KR"/>
              </w:rPr>
            </w:pPr>
            <w:r w:rsidRPr="00AE4694">
              <w:rPr>
                <w:rFonts w:eastAsia="맑은 고딕"/>
                <w:szCs w:val="18"/>
                <w:lang w:eastAsia="ko-KR"/>
              </w:rPr>
              <w:t>IMD5</w:t>
            </w:r>
          </w:p>
          <w:p w:rsidR="008F27E3" w:rsidRPr="00AE4694" w:rsidRDefault="008F27E3" w:rsidP="00AD21D3">
            <w:pPr>
              <w:pStyle w:val="TAC"/>
            </w:pPr>
            <w:r w:rsidRPr="00AE4694">
              <w:rPr>
                <w:rFonts w:eastAsia="맑은 고딕"/>
                <w:szCs w:val="18"/>
                <w:lang w:eastAsia="ko-KR"/>
              </w:rPr>
              <w:t>|2*f</w:t>
            </w:r>
            <w:ins w:id="6895" w:author="Suhwan Lim" w:date="2019-04-18T13:54:00Z">
              <w:r>
                <w:rPr>
                  <w:rFonts w:eastAsia="맑은 고딕"/>
                  <w:szCs w:val="18"/>
                  <w:vertAlign w:val="subscript"/>
                  <w:lang w:eastAsia="ko-KR"/>
                </w:rPr>
                <w:t>n</w:t>
              </w:r>
            </w:ins>
            <w:del w:id="6896" w:author="Suhwan Lim" w:date="2019-04-18T13:54:00Z">
              <w:r w:rsidRPr="00AE4694" w:rsidDel="00022735">
                <w:rPr>
                  <w:rFonts w:eastAsia="맑은 고딕"/>
                  <w:szCs w:val="18"/>
                  <w:vertAlign w:val="subscript"/>
                  <w:lang w:eastAsia="ko-KR"/>
                </w:rPr>
                <w:delText>B</w:delText>
              </w:r>
            </w:del>
            <w:r w:rsidRPr="00AE4694">
              <w:rPr>
                <w:rFonts w:eastAsia="맑은 고딕"/>
                <w:szCs w:val="18"/>
                <w:vertAlign w:val="subscript"/>
                <w:lang w:eastAsia="ko-KR"/>
              </w:rPr>
              <w:t>78</w:t>
            </w:r>
            <w:r w:rsidRPr="00AE4694">
              <w:rPr>
                <w:rFonts w:eastAsia="맑은 고딕"/>
                <w:szCs w:val="18"/>
                <w:lang w:eastAsia="ko-KR"/>
              </w:rPr>
              <w:t>-3*f</w:t>
            </w:r>
            <w:r w:rsidRPr="00AE4694">
              <w:rPr>
                <w:rFonts w:eastAsia="맑은 고딕"/>
                <w:szCs w:val="18"/>
                <w:vertAlign w:val="subscript"/>
                <w:lang w:eastAsia="ko-KR"/>
              </w:rPr>
              <w:t>B1</w:t>
            </w:r>
            <w:r w:rsidRPr="00AE4694">
              <w:rPr>
                <w:rFonts w:eastAsia="맑은 고딕"/>
                <w:szCs w:val="18"/>
                <w:lang w:eastAsia="ko-KR"/>
              </w:rPr>
              <w:t>|</w:t>
            </w:r>
          </w:p>
        </w:tc>
      </w:tr>
      <w:tr w:rsidR="008F27E3" w:rsidRPr="00AE4694" w:rsidTr="00AD21D3">
        <w:trPr>
          <w:trHeight w:val="22"/>
          <w:jc w:val="center"/>
        </w:trPr>
        <w:tc>
          <w:tcPr>
            <w:tcW w:w="1926" w:type="dxa"/>
            <w:vMerge/>
            <w:tcBorders>
              <w:bottom w:val="single" w:sz="4" w:space="0" w:color="auto"/>
            </w:tcBorders>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n78</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3405</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10</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50</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3405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TDD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rFonts w:eastAsia="맑은 고딕"/>
                <w:lang w:eastAsia="ko-KR"/>
              </w:rPr>
              <w:t>1A-7A_n78A</w:t>
            </w:r>
            <w:ins w:id="6897" w:author="Suhwan Lim" w:date="2019-04-18T13:55:00Z">
              <w:r>
                <w:rPr>
                  <w:rFonts w:eastAsia="맑은 고딕"/>
                  <w:lang w:eastAsia="ko-KR"/>
                </w:rPr>
                <w:t xml:space="preserve">, </w:t>
              </w:r>
              <w:r w:rsidRPr="00AE4694">
                <w:t>DC_</w:t>
              </w:r>
              <w:r>
                <w:rPr>
                  <w:rFonts w:eastAsia="맑은 고딕"/>
                  <w:lang w:eastAsia="ko-KR"/>
                </w:rPr>
                <w:t>1A-7C</w:t>
              </w:r>
              <w:r w:rsidRPr="00AE4694">
                <w:rPr>
                  <w:rFonts w:eastAsia="맑은 고딕"/>
                  <w:lang w:eastAsia="ko-KR"/>
                </w:rPr>
                <w:t>_n78A</w:t>
              </w:r>
            </w:ins>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1977.5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2167.5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2507.5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2627.5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9.1</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IMD4</w:t>
            </w:r>
          </w:p>
          <w:p w:rsidR="008F27E3" w:rsidRPr="00AE4694" w:rsidRDefault="008F27E3" w:rsidP="00AD21D3">
            <w:pPr>
              <w:pStyle w:val="TAC"/>
              <w:rPr>
                <w:rFonts w:eastAsia="MS Mincho"/>
              </w:rPr>
            </w:pPr>
            <w:r w:rsidRPr="00AE4694">
              <w:rPr>
                <w:rFonts w:eastAsia="맑은 고딕"/>
                <w:lang w:eastAsia="ko-KR"/>
              </w:rPr>
              <w:t>|f</w:t>
            </w:r>
            <w:ins w:id="6898" w:author="Suhwan Lim" w:date="2019-04-18T13:54:00Z">
              <w:r>
                <w:rPr>
                  <w:rFonts w:eastAsia="맑은 고딕"/>
                  <w:vertAlign w:val="subscript"/>
                  <w:lang w:eastAsia="ko-KR"/>
                </w:rPr>
                <w:t>n</w:t>
              </w:r>
            </w:ins>
            <w:del w:id="6899" w:author="Suhwan Lim" w:date="2019-04-18T13:54:00Z">
              <w:r w:rsidRPr="00AE4694" w:rsidDel="00022735">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-3*f</w:t>
            </w:r>
            <w:r w:rsidRPr="00AE4694">
              <w:rPr>
                <w:rFonts w:eastAsia="맑은 고딕"/>
                <w:vertAlign w:val="subscript"/>
                <w:lang w:eastAsia="ko-KR"/>
              </w:rPr>
              <w:t>B1</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3305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8.7</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IMD4</w:t>
            </w:r>
          </w:p>
          <w:p w:rsidR="008F27E3" w:rsidRPr="00AE4694" w:rsidRDefault="008F27E3" w:rsidP="00AD21D3">
            <w:pPr>
              <w:pStyle w:val="TAC"/>
              <w:rPr>
                <w:rFonts w:eastAsia="MS Mincho"/>
              </w:rPr>
            </w:pPr>
            <w:r w:rsidRPr="00AE4694">
              <w:rPr>
                <w:rFonts w:eastAsia="맑은 고딕"/>
                <w:lang w:eastAsia="ko-KR"/>
              </w:rPr>
              <w:t>|2*f</w:t>
            </w:r>
            <w:ins w:id="6900" w:author="Suhwan Lim" w:date="2019-04-18T13:54:00Z">
              <w:r>
                <w:rPr>
                  <w:rFonts w:eastAsia="맑은 고딕"/>
                  <w:vertAlign w:val="subscript"/>
                  <w:lang w:eastAsia="ko-KR"/>
                </w:rPr>
                <w:t>n</w:t>
              </w:r>
            </w:ins>
            <w:del w:id="6901" w:author="Suhwan Lim" w:date="2019-04-18T13:54:00Z">
              <w:r w:rsidRPr="00AE4694" w:rsidDel="00022735">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-2*f</w:t>
            </w:r>
            <w:r w:rsidRPr="00AE4694">
              <w:rPr>
                <w:rFonts w:eastAsia="맑은 고딕"/>
                <w:vertAlign w:val="subscript"/>
                <w:lang w:eastAsia="ko-KR"/>
              </w:rPr>
              <w:t>B7</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2510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2630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3310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3310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ins w:id="6902" w:author="Suhwan Lim" w:date="2019-04-18T13:55:00Z"/>
        </w:trPr>
        <w:tc>
          <w:tcPr>
            <w:tcW w:w="1926" w:type="dxa"/>
            <w:vMerge w:val="restart"/>
            <w:shd w:val="clear" w:color="auto" w:fill="auto"/>
            <w:vAlign w:val="center"/>
          </w:tcPr>
          <w:p w:rsidR="008F27E3" w:rsidRPr="00AE4694" w:rsidRDefault="008F27E3" w:rsidP="00AD21D3">
            <w:pPr>
              <w:pStyle w:val="TAC"/>
              <w:rPr>
                <w:ins w:id="6903" w:author="Suhwan Lim" w:date="2019-04-18T13:55:00Z"/>
                <w:rFonts w:eastAsia="MS Mincho"/>
              </w:rPr>
            </w:pPr>
            <w:ins w:id="6904" w:author="Suhwan Lim" w:date="2019-04-18T13:56:00Z">
              <w:r w:rsidRPr="001B0F7A">
                <w:t>DC_</w:t>
              </w:r>
              <w:r>
                <w:rPr>
                  <w:rFonts w:eastAsia="맑은 고딕"/>
                  <w:lang w:eastAsia="ko-KR"/>
                </w:rPr>
                <w:t>1A_n7A-</w:t>
              </w:r>
              <w:r w:rsidRPr="001B0F7A">
                <w:rPr>
                  <w:rFonts w:eastAsia="맑은 고딕"/>
                  <w:lang w:eastAsia="ko-KR"/>
                </w:rPr>
                <w:t>n78A</w:t>
              </w:r>
            </w:ins>
          </w:p>
        </w:tc>
        <w:tc>
          <w:tcPr>
            <w:tcW w:w="1145" w:type="dxa"/>
            <w:shd w:val="clear" w:color="auto" w:fill="auto"/>
            <w:vAlign w:val="center"/>
          </w:tcPr>
          <w:p w:rsidR="008F27E3" w:rsidRPr="00AE4694" w:rsidRDefault="008F27E3" w:rsidP="00AD21D3">
            <w:pPr>
              <w:pStyle w:val="TAC"/>
              <w:rPr>
                <w:ins w:id="6905" w:author="Suhwan Lim" w:date="2019-04-18T13:55:00Z"/>
                <w:rFonts w:eastAsia="맑은 고딕"/>
                <w:lang w:eastAsia="ko-KR"/>
              </w:rPr>
            </w:pPr>
            <w:ins w:id="6906" w:author="Suhwan Lim" w:date="2019-04-18T13:56:00Z">
              <w:r>
                <w:rPr>
                  <w:rFonts w:eastAsia="맑은 고딕" w:hint="eastAsia"/>
                  <w:lang w:eastAsia="ko-KR"/>
                </w:rPr>
                <w:t>1</w:t>
              </w:r>
            </w:ins>
          </w:p>
        </w:tc>
        <w:tc>
          <w:tcPr>
            <w:tcW w:w="1149" w:type="dxa"/>
            <w:shd w:val="clear" w:color="auto" w:fill="auto"/>
            <w:noWrap/>
            <w:vAlign w:val="center"/>
          </w:tcPr>
          <w:p w:rsidR="008F27E3" w:rsidRPr="00AE4694" w:rsidRDefault="008F27E3" w:rsidP="00AD21D3">
            <w:pPr>
              <w:pStyle w:val="TAC"/>
              <w:rPr>
                <w:ins w:id="6907" w:author="Suhwan Lim" w:date="2019-04-18T13:55:00Z"/>
                <w:rFonts w:eastAsia="맑은 고딕"/>
                <w:lang w:eastAsia="ko-KR"/>
              </w:rPr>
            </w:pPr>
            <w:ins w:id="6908" w:author="Suhwan Lim" w:date="2019-04-18T13:56:00Z">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ins>
          </w:p>
        </w:tc>
        <w:tc>
          <w:tcPr>
            <w:tcW w:w="746" w:type="dxa"/>
            <w:shd w:val="clear" w:color="auto" w:fill="auto"/>
            <w:noWrap/>
            <w:vAlign w:val="center"/>
          </w:tcPr>
          <w:p w:rsidR="008F27E3" w:rsidRPr="00AE4694" w:rsidRDefault="008F27E3" w:rsidP="00AD21D3">
            <w:pPr>
              <w:pStyle w:val="TAC"/>
              <w:rPr>
                <w:ins w:id="6909" w:author="Suhwan Lim" w:date="2019-04-18T13:55:00Z"/>
                <w:rFonts w:eastAsia="맑은 고딕"/>
                <w:lang w:eastAsia="ko-KR"/>
              </w:rPr>
            </w:pPr>
            <w:ins w:id="6910" w:author="Suhwan Lim" w:date="2019-04-18T13:56:00Z">
              <w:r w:rsidRPr="00123180">
                <w:rPr>
                  <w:rFonts w:ascii="Calibri" w:eastAsia="맑은 고딕" w:hAnsi="Calibri"/>
                  <w:lang w:val="en-US" w:eastAsia="ko-KR"/>
                </w:rPr>
                <w:t>5</w:t>
              </w:r>
            </w:ins>
          </w:p>
        </w:tc>
        <w:tc>
          <w:tcPr>
            <w:tcW w:w="869" w:type="dxa"/>
            <w:shd w:val="clear" w:color="auto" w:fill="auto"/>
            <w:noWrap/>
            <w:vAlign w:val="center"/>
          </w:tcPr>
          <w:p w:rsidR="008F27E3" w:rsidRPr="00AE4694" w:rsidRDefault="008F27E3" w:rsidP="00AD21D3">
            <w:pPr>
              <w:pStyle w:val="TAC"/>
              <w:rPr>
                <w:ins w:id="6911" w:author="Suhwan Lim" w:date="2019-04-18T13:55:00Z"/>
                <w:rFonts w:eastAsia="맑은 고딕"/>
                <w:lang w:eastAsia="ko-KR"/>
              </w:rPr>
            </w:pPr>
            <w:ins w:id="6912" w:author="Suhwan Lim" w:date="2019-04-18T13:56:00Z">
              <w:r w:rsidRPr="00123180">
                <w:rPr>
                  <w:rFonts w:ascii="Calibri" w:eastAsia="맑은 고딕" w:hAnsi="Calibri"/>
                  <w:lang w:val="en-US" w:eastAsia="ko-KR"/>
                </w:rPr>
                <w:t>25</w:t>
              </w:r>
            </w:ins>
          </w:p>
        </w:tc>
        <w:tc>
          <w:tcPr>
            <w:tcW w:w="1287" w:type="dxa"/>
            <w:shd w:val="clear" w:color="auto" w:fill="auto"/>
            <w:noWrap/>
            <w:vAlign w:val="center"/>
          </w:tcPr>
          <w:p w:rsidR="008F27E3" w:rsidRPr="00AE4694" w:rsidRDefault="008F27E3" w:rsidP="00AD21D3">
            <w:pPr>
              <w:pStyle w:val="TAC"/>
              <w:rPr>
                <w:ins w:id="6913" w:author="Suhwan Lim" w:date="2019-04-18T13:55:00Z"/>
                <w:rFonts w:eastAsia="맑은 고딕"/>
                <w:lang w:eastAsia="ko-KR"/>
              </w:rPr>
            </w:pPr>
            <w:ins w:id="6914" w:author="Suhwan Lim" w:date="2019-04-18T13:56:00Z">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ins>
          </w:p>
        </w:tc>
        <w:tc>
          <w:tcPr>
            <w:tcW w:w="616" w:type="dxa"/>
            <w:shd w:val="clear" w:color="auto" w:fill="auto"/>
            <w:vAlign w:val="center"/>
          </w:tcPr>
          <w:p w:rsidR="008F27E3" w:rsidRPr="00AE4694" w:rsidRDefault="008F27E3" w:rsidP="00AD21D3">
            <w:pPr>
              <w:pStyle w:val="TAC"/>
              <w:rPr>
                <w:ins w:id="6915" w:author="Suhwan Lim" w:date="2019-04-18T13:55:00Z"/>
                <w:rFonts w:eastAsia="맑은 고딕"/>
                <w:lang w:eastAsia="ko-KR"/>
              </w:rPr>
            </w:pPr>
            <w:ins w:id="6916"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17" w:author="Suhwan Lim" w:date="2019-04-18T13:55:00Z"/>
                <w:rFonts w:eastAsia="맑은 고딕"/>
                <w:lang w:eastAsia="ko-KR"/>
              </w:rPr>
            </w:pPr>
            <w:ins w:id="6918" w:author="Suhwan Lim" w:date="2019-04-18T13:56: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6919" w:author="Suhwan Lim" w:date="2019-04-18T13:55:00Z"/>
                <w:rFonts w:eastAsia="맑은 고딕"/>
                <w:lang w:eastAsia="ko-KR"/>
              </w:rPr>
            </w:pPr>
            <w:ins w:id="6920" w:author="Suhwan Lim" w:date="2019-04-18T13:56:00Z">
              <w:r>
                <w:rPr>
                  <w:rFonts w:eastAsia="맑은 고딕" w:hint="eastAsia"/>
                  <w:lang w:eastAsia="ko-KR"/>
                </w:rPr>
                <w:t>N/A</w:t>
              </w:r>
            </w:ins>
          </w:p>
        </w:tc>
      </w:tr>
      <w:tr w:rsidR="008F27E3" w:rsidRPr="00AE4694" w:rsidTr="00AD21D3">
        <w:trPr>
          <w:trHeight w:val="54"/>
          <w:jc w:val="center"/>
          <w:ins w:id="6921" w:author="Suhwan Lim" w:date="2019-04-18T13:55:00Z"/>
        </w:trPr>
        <w:tc>
          <w:tcPr>
            <w:tcW w:w="1926" w:type="dxa"/>
            <w:vMerge/>
            <w:shd w:val="clear" w:color="auto" w:fill="auto"/>
            <w:vAlign w:val="center"/>
          </w:tcPr>
          <w:p w:rsidR="008F27E3" w:rsidRPr="00AE4694" w:rsidRDefault="008F27E3" w:rsidP="00AD21D3">
            <w:pPr>
              <w:pStyle w:val="TAC"/>
              <w:rPr>
                <w:ins w:id="6922"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23" w:author="Suhwan Lim" w:date="2019-04-18T13:55:00Z"/>
                <w:rFonts w:eastAsia="맑은 고딕"/>
                <w:lang w:eastAsia="ko-KR"/>
              </w:rPr>
            </w:pPr>
            <w:ins w:id="6924" w:author="Suhwan Lim" w:date="2019-04-18T13:56:00Z">
              <w:r>
                <w:rPr>
                  <w:rFonts w:eastAsia="맑은 고딕"/>
                  <w:lang w:eastAsia="ko-KR"/>
                </w:rPr>
                <w:t>n</w:t>
              </w:r>
              <w:r>
                <w:rPr>
                  <w:rFonts w:eastAsia="맑은 고딕" w:hint="eastAsia"/>
                  <w:lang w:eastAsia="ko-KR"/>
                </w:rPr>
                <w:t>7</w:t>
              </w:r>
            </w:ins>
          </w:p>
        </w:tc>
        <w:tc>
          <w:tcPr>
            <w:tcW w:w="1149" w:type="dxa"/>
            <w:shd w:val="clear" w:color="auto" w:fill="auto"/>
            <w:noWrap/>
            <w:vAlign w:val="center"/>
          </w:tcPr>
          <w:p w:rsidR="008F27E3" w:rsidRPr="00AE4694" w:rsidRDefault="008F27E3" w:rsidP="00AD21D3">
            <w:pPr>
              <w:pStyle w:val="TAC"/>
              <w:rPr>
                <w:ins w:id="6925" w:author="Suhwan Lim" w:date="2019-04-18T13:55:00Z"/>
                <w:rFonts w:eastAsia="맑은 고딕"/>
                <w:lang w:eastAsia="ko-KR"/>
              </w:rPr>
            </w:pPr>
            <w:ins w:id="6926" w:author="Suhwan Lim" w:date="2019-04-18T13:56:00Z">
              <w:r w:rsidRPr="00123180">
                <w:rPr>
                  <w:rFonts w:ascii="Calibri" w:eastAsia="맑은 고딕" w:hAnsi="Calibri" w:hint="eastAsia"/>
                  <w:lang w:val="en-US" w:eastAsia="ko-KR"/>
                </w:rPr>
                <w:t>25</w:t>
              </w:r>
              <w:r>
                <w:rPr>
                  <w:rFonts w:ascii="Calibri" w:eastAsia="맑은 고딕" w:hAnsi="Calibri"/>
                  <w:lang w:val="en-US" w:eastAsia="ko-KR"/>
                </w:rPr>
                <w:t>07.5</w:t>
              </w:r>
            </w:ins>
          </w:p>
        </w:tc>
        <w:tc>
          <w:tcPr>
            <w:tcW w:w="746" w:type="dxa"/>
            <w:shd w:val="clear" w:color="auto" w:fill="auto"/>
            <w:noWrap/>
            <w:vAlign w:val="center"/>
          </w:tcPr>
          <w:p w:rsidR="008F27E3" w:rsidRPr="00AE4694" w:rsidRDefault="008F27E3" w:rsidP="00AD21D3">
            <w:pPr>
              <w:pStyle w:val="TAC"/>
              <w:rPr>
                <w:ins w:id="6927" w:author="Suhwan Lim" w:date="2019-04-18T13:55:00Z"/>
                <w:rFonts w:eastAsia="맑은 고딕"/>
                <w:lang w:eastAsia="ko-KR"/>
              </w:rPr>
            </w:pPr>
            <w:ins w:id="6928" w:author="Suhwan Lim" w:date="2019-04-18T13:56:00Z">
              <w:r w:rsidRPr="00123180">
                <w:rPr>
                  <w:rFonts w:ascii="Calibri" w:eastAsia="맑은 고딕" w:hAnsi="Calibri" w:hint="eastAsia"/>
                  <w:lang w:val="en-US" w:eastAsia="ko-KR"/>
                </w:rPr>
                <w:t>5</w:t>
              </w:r>
            </w:ins>
          </w:p>
        </w:tc>
        <w:tc>
          <w:tcPr>
            <w:tcW w:w="869" w:type="dxa"/>
            <w:shd w:val="clear" w:color="auto" w:fill="auto"/>
            <w:noWrap/>
            <w:vAlign w:val="center"/>
          </w:tcPr>
          <w:p w:rsidR="008F27E3" w:rsidRPr="00AE4694" w:rsidRDefault="008F27E3" w:rsidP="00AD21D3">
            <w:pPr>
              <w:pStyle w:val="TAC"/>
              <w:rPr>
                <w:ins w:id="6929" w:author="Suhwan Lim" w:date="2019-04-18T13:55:00Z"/>
                <w:rFonts w:eastAsia="맑은 고딕"/>
                <w:lang w:eastAsia="ko-KR"/>
              </w:rPr>
            </w:pPr>
            <w:ins w:id="6930" w:author="Suhwan Lim" w:date="2019-04-18T13:56:00Z">
              <w:r w:rsidRPr="00123180">
                <w:rPr>
                  <w:rFonts w:ascii="Calibri" w:eastAsia="맑은 고딕" w:hAnsi="Calibri" w:hint="eastAsia"/>
                  <w:lang w:val="en-US" w:eastAsia="ko-KR"/>
                </w:rPr>
                <w:t>25</w:t>
              </w:r>
            </w:ins>
          </w:p>
        </w:tc>
        <w:tc>
          <w:tcPr>
            <w:tcW w:w="1287" w:type="dxa"/>
            <w:shd w:val="clear" w:color="auto" w:fill="auto"/>
            <w:noWrap/>
            <w:vAlign w:val="center"/>
          </w:tcPr>
          <w:p w:rsidR="008F27E3" w:rsidRPr="00AE4694" w:rsidRDefault="008F27E3" w:rsidP="00AD21D3">
            <w:pPr>
              <w:pStyle w:val="TAC"/>
              <w:rPr>
                <w:ins w:id="6931" w:author="Suhwan Lim" w:date="2019-04-18T13:55:00Z"/>
                <w:rFonts w:eastAsia="맑은 고딕"/>
                <w:lang w:eastAsia="ko-KR"/>
              </w:rPr>
            </w:pPr>
            <w:ins w:id="6932" w:author="Suhwan Lim" w:date="2019-04-18T13:56:00Z">
              <w:r w:rsidRPr="001425C5">
                <w:rPr>
                  <w:rFonts w:ascii="Calibri" w:eastAsia="맑은 고딕" w:hAnsi="Calibri" w:hint="eastAsia"/>
                  <w:lang w:val="en-US" w:eastAsia="ko-KR"/>
                </w:rPr>
                <w:t>2627.5</w:t>
              </w:r>
            </w:ins>
          </w:p>
        </w:tc>
        <w:tc>
          <w:tcPr>
            <w:tcW w:w="616" w:type="dxa"/>
            <w:shd w:val="clear" w:color="auto" w:fill="auto"/>
            <w:vAlign w:val="center"/>
          </w:tcPr>
          <w:p w:rsidR="008F27E3" w:rsidRPr="00AE4694" w:rsidRDefault="008F27E3" w:rsidP="00AD21D3">
            <w:pPr>
              <w:pStyle w:val="TAC"/>
              <w:rPr>
                <w:ins w:id="6933" w:author="Suhwan Lim" w:date="2019-04-18T13:55:00Z"/>
                <w:rFonts w:eastAsia="맑은 고딕"/>
                <w:lang w:eastAsia="ko-KR"/>
              </w:rPr>
            </w:pPr>
            <w:ins w:id="6934" w:author="Suhwan Lim" w:date="2019-04-18T13:56:00Z">
              <w:r>
                <w:rPr>
                  <w:rFonts w:eastAsia="맑은 고딕" w:hint="eastAsia"/>
                  <w:lang w:eastAsia="ko-KR"/>
                </w:rPr>
                <w:t>9.1</w:t>
              </w:r>
            </w:ins>
          </w:p>
        </w:tc>
        <w:tc>
          <w:tcPr>
            <w:tcW w:w="817" w:type="dxa"/>
            <w:shd w:val="clear" w:color="auto" w:fill="auto"/>
            <w:vAlign w:val="center"/>
          </w:tcPr>
          <w:p w:rsidR="008F27E3" w:rsidRPr="00AE4694" w:rsidRDefault="008F27E3" w:rsidP="00AD21D3">
            <w:pPr>
              <w:pStyle w:val="TAC"/>
              <w:rPr>
                <w:ins w:id="6935" w:author="Suhwan Lim" w:date="2019-04-18T13:55:00Z"/>
                <w:rFonts w:eastAsia="맑은 고딕"/>
                <w:lang w:eastAsia="ko-KR"/>
              </w:rPr>
            </w:pPr>
            <w:ins w:id="6936" w:author="Suhwan Lim" w:date="2019-04-18T13:56:00Z">
              <w:r>
                <w:rPr>
                  <w:rFonts w:eastAsia="맑은 고딕" w:hint="eastAsia"/>
                  <w:lang w:eastAsia="ko-KR"/>
                </w:rPr>
                <w:t>FDD</w:t>
              </w:r>
            </w:ins>
          </w:p>
        </w:tc>
        <w:tc>
          <w:tcPr>
            <w:tcW w:w="1073" w:type="dxa"/>
            <w:shd w:val="clear" w:color="auto" w:fill="auto"/>
            <w:vAlign w:val="center"/>
          </w:tcPr>
          <w:p w:rsidR="008F27E3" w:rsidRDefault="008F27E3" w:rsidP="00AD21D3">
            <w:pPr>
              <w:pStyle w:val="TAC"/>
              <w:rPr>
                <w:ins w:id="6937" w:author="Suhwan Lim" w:date="2019-04-18T13:56:00Z"/>
                <w:rFonts w:eastAsia="맑은 고딕"/>
                <w:lang w:eastAsia="ko-KR"/>
              </w:rPr>
            </w:pPr>
            <w:ins w:id="6938" w:author="Suhwan Lim" w:date="2019-04-18T13:56:00Z">
              <w:r>
                <w:rPr>
                  <w:rFonts w:eastAsia="맑은 고딕" w:hint="eastAsia"/>
                  <w:lang w:eastAsia="ko-KR"/>
                </w:rPr>
                <w:t>IMD4</w:t>
              </w:r>
            </w:ins>
          </w:p>
          <w:p w:rsidR="008F27E3" w:rsidRPr="00AE4694" w:rsidRDefault="008F27E3" w:rsidP="00AD21D3">
            <w:pPr>
              <w:pStyle w:val="TAC"/>
              <w:rPr>
                <w:ins w:id="6939" w:author="Suhwan Lim" w:date="2019-04-18T13:55:00Z"/>
                <w:rFonts w:eastAsia="맑은 고딕"/>
                <w:lang w:eastAsia="ko-KR"/>
              </w:rPr>
            </w:pPr>
            <w:ins w:id="6940" w:author="Suhwan Lim" w:date="2019-04-18T13:56:00Z">
              <w:r>
                <w:rPr>
                  <w:rFonts w:ascii="Calibri" w:eastAsia="Times New Roman" w:hAnsi="Calibri"/>
                  <w:lang w:val="en-US" w:eastAsia="zh-CN"/>
                </w:rPr>
                <w:t>|f</w:t>
              </w:r>
              <w:r w:rsidRPr="00D22AB0">
                <w:rPr>
                  <w:rFonts w:ascii="Calibri" w:eastAsia="Times New Roman" w:hAnsi="Calibri"/>
                  <w:vertAlign w:val="subscript"/>
                  <w:lang w:val="en-US" w:eastAsia="zh-CN"/>
                </w:rPr>
                <w:t>n78</w:t>
              </w:r>
              <w:r>
                <w:rPr>
                  <w:rFonts w:ascii="Calibri" w:eastAsia="Times New Roman" w:hAnsi="Calibri"/>
                  <w:lang w:val="en-US" w:eastAsia="zh-CN"/>
                </w:rPr>
                <w:t xml:space="preserve"> -3</w:t>
              </w:r>
              <w:r w:rsidRPr="00123180">
                <w:rPr>
                  <w:rFonts w:ascii="Calibri" w:eastAsia="Times New Roman" w:hAnsi="Calibri"/>
                  <w:lang w:val="en-US" w:eastAsia="zh-CN"/>
                </w:rPr>
                <w:t>*f</w:t>
              </w:r>
              <w:r w:rsidRPr="00D22AB0">
                <w:rPr>
                  <w:rFonts w:ascii="Calibri" w:eastAsia="Times New Roman" w:hAnsi="Calibri"/>
                  <w:vertAlign w:val="subscript"/>
                  <w:lang w:val="en-US" w:eastAsia="zh-CN"/>
                </w:rPr>
                <w:t>B1</w:t>
              </w:r>
              <w:r w:rsidRPr="00123180">
                <w:rPr>
                  <w:rFonts w:ascii="Calibri" w:eastAsia="Times New Roman" w:hAnsi="Calibri"/>
                  <w:lang w:val="en-US" w:eastAsia="zh-CN"/>
                </w:rPr>
                <w:t>|</w:t>
              </w:r>
            </w:ins>
          </w:p>
        </w:tc>
      </w:tr>
      <w:tr w:rsidR="008F27E3" w:rsidRPr="00AE4694" w:rsidTr="00AD21D3">
        <w:trPr>
          <w:trHeight w:val="54"/>
          <w:jc w:val="center"/>
          <w:ins w:id="6941" w:author="Suhwan Lim" w:date="2019-04-18T13:55:00Z"/>
        </w:trPr>
        <w:tc>
          <w:tcPr>
            <w:tcW w:w="1926" w:type="dxa"/>
            <w:vMerge/>
            <w:shd w:val="clear" w:color="auto" w:fill="auto"/>
            <w:vAlign w:val="center"/>
          </w:tcPr>
          <w:p w:rsidR="008F27E3" w:rsidRPr="00AE4694" w:rsidRDefault="008F27E3" w:rsidP="00AD21D3">
            <w:pPr>
              <w:pStyle w:val="TAC"/>
              <w:rPr>
                <w:ins w:id="6942"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43" w:author="Suhwan Lim" w:date="2019-04-18T13:55:00Z"/>
                <w:rFonts w:eastAsia="맑은 고딕"/>
                <w:lang w:eastAsia="ko-KR"/>
              </w:rPr>
            </w:pPr>
            <w:ins w:id="6944" w:author="Suhwan Lim" w:date="2019-04-18T13:56:00Z">
              <w:r>
                <w:rPr>
                  <w:rFonts w:eastAsia="맑은 고딕"/>
                  <w:lang w:eastAsia="ko-KR"/>
                </w:rPr>
                <w:t>n</w:t>
              </w:r>
              <w:r>
                <w:rPr>
                  <w:rFonts w:eastAsia="맑은 고딕" w:hint="eastAsia"/>
                  <w:lang w:eastAsia="ko-KR"/>
                </w:rPr>
                <w:t>7</w:t>
              </w:r>
              <w:r>
                <w:rPr>
                  <w:rFonts w:eastAsia="맑은 고딕"/>
                  <w:lang w:eastAsia="ko-KR"/>
                </w:rPr>
                <w:t>8</w:t>
              </w:r>
            </w:ins>
          </w:p>
        </w:tc>
        <w:tc>
          <w:tcPr>
            <w:tcW w:w="1149" w:type="dxa"/>
            <w:shd w:val="clear" w:color="auto" w:fill="auto"/>
            <w:noWrap/>
            <w:vAlign w:val="center"/>
          </w:tcPr>
          <w:p w:rsidR="008F27E3" w:rsidRPr="00AE4694" w:rsidRDefault="008F27E3" w:rsidP="00AD21D3">
            <w:pPr>
              <w:pStyle w:val="TAC"/>
              <w:rPr>
                <w:ins w:id="6945" w:author="Suhwan Lim" w:date="2019-04-18T13:55:00Z"/>
                <w:rFonts w:eastAsia="맑은 고딕"/>
                <w:lang w:eastAsia="ko-KR"/>
              </w:rPr>
            </w:pPr>
            <w:ins w:id="6946" w:author="Suhwan Lim" w:date="2019-04-18T13:56:00Z">
              <w:r w:rsidRPr="003F7F50">
                <w:rPr>
                  <w:rFonts w:eastAsia="맑은 고딕"/>
                  <w:sz w:val="16"/>
                  <w:lang w:eastAsia="ko-KR"/>
                </w:rPr>
                <w:t>3305</w:t>
              </w:r>
            </w:ins>
          </w:p>
        </w:tc>
        <w:tc>
          <w:tcPr>
            <w:tcW w:w="746" w:type="dxa"/>
            <w:shd w:val="clear" w:color="auto" w:fill="auto"/>
            <w:noWrap/>
            <w:vAlign w:val="center"/>
          </w:tcPr>
          <w:p w:rsidR="008F27E3" w:rsidRPr="00AE4694" w:rsidRDefault="008F27E3" w:rsidP="00AD21D3">
            <w:pPr>
              <w:pStyle w:val="TAC"/>
              <w:rPr>
                <w:ins w:id="6947" w:author="Suhwan Lim" w:date="2019-04-18T13:55:00Z"/>
                <w:rFonts w:eastAsia="맑은 고딕"/>
                <w:lang w:eastAsia="ko-KR"/>
              </w:rPr>
            </w:pPr>
            <w:ins w:id="6948" w:author="Suhwan Lim" w:date="2019-04-18T13:56:00Z">
              <w:r w:rsidRPr="003F7F50">
                <w:rPr>
                  <w:rFonts w:eastAsia="맑은 고딕"/>
                  <w:sz w:val="16"/>
                  <w:lang w:eastAsia="ko-KR"/>
                </w:rPr>
                <w:t>10</w:t>
              </w:r>
            </w:ins>
          </w:p>
        </w:tc>
        <w:tc>
          <w:tcPr>
            <w:tcW w:w="869" w:type="dxa"/>
            <w:shd w:val="clear" w:color="auto" w:fill="auto"/>
            <w:noWrap/>
            <w:vAlign w:val="center"/>
          </w:tcPr>
          <w:p w:rsidR="008F27E3" w:rsidRPr="00AE4694" w:rsidRDefault="008F27E3" w:rsidP="00AD21D3">
            <w:pPr>
              <w:pStyle w:val="TAC"/>
              <w:rPr>
                <w:ins w:id="6949" w:author="Suhwan Lim" w:date="2019-04-18T13:55:00Z"/>
                <w:rFonts w:eastAsia="맑은 고딕"/>
                <w:lang w:eastAsia="ko-KR"/>
              </w:rPr>
            </w:pPr>
            <w:ins w:id="6950" w:author="Suhwan Lim" w:date="2019-04-18T13:56:00Z">
              <w:r w:rsidRPr="003F7F50">
                <w:rPr>
                  <w:rFonts w:eastAsia="맑은 고딕"/>
                  <w:sz w:val="16"/>
                  <w:lang w:eastAsia="ko-KR"/>
                </w:rPr>
                <w:t>50</w:t>
              </w:r>
            </w:ins>
          </w:p>
        </w:tc>
        <w:tc>
          <w:tcPr>
            <w:tcW w:w="1287" w:type="dxa"/>
            <w:shd w:val="clear" w:color="auto" w:fill="auto"/>
            <w:noWrap/>
            <w:vAlign w:val="center"/>
          </w:tcPr>
          <w:p w:rsidR="008F27E3" w:rsidRPr="00AE4694" w:rsidRDefault="008F27E3" w:rsidP="00AD21D3">
            <w:pPr>
              <w:pStyle w:val="TAC"/>
              <w:rPr>
                <w:ins w:id="6951" w:author="Suhwan Lim" w:date="2019-04-18T13:55:00Z"/>
                <w:rFonts w:eastAsia="맑은 고딕"/>
                <w:lang w:eastAsia="ko-KR"/>
              </w:rPr>
            </w:pPr>
            <w:ins w:id="6952" w:author="Suhwan Lim" w:date="2019-04-18T13:56:00Z">
              <w:r w:rsidRPr="003F7F50">
                <w:rPr>
                  <w:rFonts w:eastAsia="맑은 고딕"/>
                  <w:sz w:val="16"/>
                  <w:lang w:eastAsia="ko-KR"/>
                </w:rPr>
                <w:t>3305</w:t>
              </w:r>
            </w:ins>
          </w:p>
        </w:tc>
        <w:tc>
          <w:tcPr>
            <w:tcW w:w="616" w:type="dxa"/>
            <w:shd w:val="clear" w:color="auto" w:fill="auto"/>
            <w:vAlign w:val="center"/>
          </w:tcPr>
          <w:p w:rsidR="008F27E3" w:rsidRPr="00AE4694" w:rsidRDefault="008F27E3" w:rsidP="00AD21D3">
            <w:pPr>
              <w:pStyle w:val="TAC"/>
              <w:rPr>
                <w:ins w:id="6953" w:author="Suhwan Lim" w:date="2019-04-18T13:55:00Z"/>
                <w:rFonts w:eastAsia="맑은 고딕"/>
                <w:lang w:eastAsia="ko-KR"/>
              </w:rPr>
            </w:pPr>
            <w:ins w:id="6954"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55" w:author="Suhwan Lim" w:date="2019-04-18T13:55:00Z"/>
                <w:rFonts w:eastAsia="맑은 고딕"/>
                <w:lang w:eastAsia="ko-KR"/>
              </w:rPr>
            </w:pPr>
            <w:ins w:id="6956" w:author="Suhwan Lim" w:date="2019-04-18T13:56: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6957" w:author="Suhwan Lim" w:date="2019-04-18T13:55:00Z"/>
                <w:rFonts w:eastAsia="맑은 고딕"/>
                <w:lang w:eastAsia="ko-KR"/>
              </w:rPr>
            </w:pPr>
            <w:ins w:id="6958" w:author="Suhwan Lim" w:date="2019-04-18T13:56:00Z">
              <w:r>
                <w:rPr>
                  <w:rFonts w:eastAsia="맑은 고딕" w:hint="eastAsia"/>
                  <w:lang w:eastAsia="ko-KR"/>
                </w:rPr>
                <w:t>N/A</w:t>
              </w:r>
            </w:ins>
          </w:p>
        </w:tc>
      </w:tr>
      <w:tr w:rsidR="008F27E3" w:rsidRPr="00AE4694" w:rsidTr="00AD21D3">
        <w:trPr>
          <w:trHeight w:val="54"/>
          <w:jc w:val="center"/>
          <w:ins w:id="6959" w:author="Suhwan Lim" w:date="2019-04-18T13:55:00Z"/>
        </w:trPr>
        <w:tc>
          <w:tcPr>
            <w:tcW w:w="1926" w:type="dxa"/>
            <w:vMerge/>
            <w:shd w:val="clear" w:color="auto" w:fill="auto"/>
            <w:vAlign w:val="center"/>
          </w:tcPr>
          <w:p w:rsidR="008F27E3" w:rsidRPr="00AE4694" w:rsidRDefault="008F27E3" w:rsidP="00AD21D3">
            <w:pPr>
              <w:pStyle w:val="TAC"/>
              <w:rPr>
                <w:ins w:id="6960"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61" w:author="Suhwan Lim" w:date="2019-04-18T13:55:00Z"/>
                <w:rFonts w:eastAsia="맑은 고딕"/>
                <w:lang w:eastAsia="ko-KR"/>
              </w:rPr>
            </w:pPr>
            <w:ins w:id="6962" w:author="Suhwan Lim" w:date="2019-04-18T13:56:00Z">
              <w:r>
                <w:rPr>
                  <w:rFonts w:eastAsia="맑은 고딕" w:hint="eastAsia"/>
                  <w:lang w:eastAsia="ko-KR"/>
                </w:rPr>
                <w:t>1</w:t>
              </w:r>
            </w:ins>
          </w:p>
        </w:tc>
        <w:tc>
          <w:tcPr>
            <w:tcW w:w="1149" w:type="dxa"/>
            <w:shd w:val="clear" w:color="auto" w:fill="auto"/>
            <w:noWrap/>
            <w:vAlign w:val="center"/>
          </w:tcPr>
          <w:p w:rsidR="008F27E3" w:rsidRPr="00AE4694" w:rsidRDefault="008F27E3" w:rsidP="00AD21D3">
            <w:pPr>
              <w:pStyle w:val="TAC"/>
              <w:rPr>
                <w:ins w:id="6963" w:author="Suhwan Lim" w:date="2019-04-18T13:55:00Z"/>
                <w:rFonts w:eastAsia="맑은 고딕"/>
                <w:lang w:eastAsia="ko-KR"/>
              </w:rPr>
            </w:pPr>
            <w:ins w:id="6964" w:author="Suhwan Lim" w:date="2019-04-18T13:56:00Z">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ins>
          </w:p>
        </w:tc>
        <w:tc>
          <w:tcPr>
            <w:tcW w:w="746" w:type="dxa"/>
            <w:shd w:val="clear" w:color="auto" w:fill="auto"/>
            <w:noWrap/>
            <w:vAlign w:val="center"/>
          </w:tcPr>
          <w:p w:rsidR="008F27E3" w:rsidRPr="00AE4694" w:rsidRDefault="008F27E3" w:rsidP="00AD21D3">
            <w:pPr>
              <w:pStyle w:val="TAC"/>
              <w:rPr>
                <w:ins w:id="6965" w:author="Suhwan Lim" w:date="2019-04-18T13:55:00Z"/>
                <w:rFonts w:eastAsia="맑은 고딕"/>
                <w:lang w:eastAsia="ko-KR"/>
              </w:rPr>
            </w:pPr>
            <w:ins w:id="6966" w:author="Suhwan Lim" w:date="2019-04-18T13:56:00Z">
              <w:r w:rsidRPr="00123180">
                <w:rPr>
                  <w:rFonts w:ascii="Calibri" w:eastAsia="맑은 고딕" w:hAnsi="Calibri"/>
                  <w:lang w:val="en-US" w:eastAsia="ko-KR"/>
                </w:rPr>
                <w:t>5</w:t>
              </w:r>
            </w:ins>
          </w:p>
        </w:tc>
        <w:tc>
          <w:tcPr>
            <w:tcW w:w="869" w:type="dxa"/>
            <w:shd w:val="clear" w:color="auto" w:fill="auto"/>
            <w:noWrap/>
            <w:vAlign w:val="center"/>
          </w:tcPr>
          <w:p w:rsidR="008F27E3" w:rsidRPr="00AE4694" w:rsidRDefault="008F27E3" w:rsidP="00AD21D3">
            <w:pPr>
              <w:pStyle w:val="TAC"/>
              <w:rPr>
                <w:ins w:id="6967" w:author="Suhwan Lim" w:date="2019-04-18T13:55:00Z"/>
                <w:rFonts w:eastAsia="맑은 고딕"/>
                <w:lang w:eastAsia="ko-KR"/>
              </w:rPr>
            </w:pPr>
            <w:ins w:id="6968" w:author="Suhwan Lim" w:date="2019-04-18T13:56:00Z">
              <w:r w:rsidRPr="00123180">
                <w:rPr>
                  <w:rFonts w:ascii="Calibri" w:eastAsia="맑은 고딕" w:hAnsi="Calibri"/>
                  <w:lang w:val="en-US" w:eastAsia="ko-KR"/>
                </w:rPr>
                <w:t>25</w:t>
              </w:r>
            </w:ins>
          </w:p>
        </w:tc>
        <w:tc>
          <w:tcPr>
            <w:tcW w:w="1287" w:type="dxa"/>
            <w:shd w:val="clear" w:color="auto" w:fill="auto"/>
            <w:noWrap/>
            <w:vAlign w:val="center"/>
          </w:tcPr>
          <w:p w:rsidR="008F27E3" w:rsidRPr="00AE4694" w:rsidRDefault="008F27E3" w:rsidP="00AD21D3">
            <w:pPr>
              <w:pStyle w:val="TAC"/>
              <w:rPr>
                <w:ins w:id="6969" w:author="Suhwan Lim" w:date="2019-04-18T13:55:00Z"/>
                <w:rFonts w:eastAsia="맑은 고딕"/>
                <w:lang w:eastAsia="ko-KR"/>
              </w:rPr>
            </w:pPr>
            <w:ins w:id="6970" w:author="Suhwan Lim" w:date="2019-04-18T13:56:00Z">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ins>
          </w:p>
        </w:tc>
        <w:tc>
          <w:tcPr>
            <w:tcW w:w="616" w:type="dxa"/>
            <w:shd w:val="clear" w:color="auto" w:fill="auto"/>
            <w:vAlign w:val="center"/>
          </w:tcPr>
          <w:p w:rsidR="008F27E3" w:rsidRPr="00AE4694" w:rsidRDefault="008F27E3" w:rsidP="00AD21D3">
            <w:pPr>
              <w:pStyle w:val="TAC"/>
              <w:rPr>
                <w:ins w:id="6971" w:author="Suhwan Lim" w:date="2019-04-18T13:55:00Z"/>
                <w:rFonts w:eastAsia="맑은 고딕"/>
                <w:lang w:eastAsia="ko-KR"/>
              </w:rPr>
            </w:pPr>
            <w:ins w:id="6972"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73" w:author="Suhwan Lim" w:date="2019-04-18T13:55:00Z"/>
                <w:rFonts w:eastAsia="맑은 고딕"/>
                <w:lang w:eastAsia="ko-KR"/>
              </w:rPr>
            </w:pPr>
            <w:ins w:id="6974" w:author="Suhwan Lim" w:date="2019-04-18T13:56: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6975" w:author="Suhwan Lim" w:date="2019-04-18T13:55:00Z"/>
                <w:rFonts w:eastAsia="맑은 고딕"/>
                <w:lang w:eastAsia="ko-KR"/>
              </w:rPr>
            </w:pPr>
            <w:ins w:id="6976" w:author="Suhwan Lim" w:date="2019-04-18T13:56:00Z">
              <w:r>
                <w:rPr>
                  <w:rFonts w:eastAsia="맑은 고딕" w:hint="eastAsia"/>
                  <w:lang w:eastAsia="ko-KR"/>
                </w:rPr>
                <w:t>N/A</w:t>
              </w:r>
            </w:ins>
          </w:p>
        </w:tc>
      </w:tr>
      <w:tr w:rsidR="008F27E3" w:rsidRPr="00AE4694" w:rsidTr="00AD21D3">
        <w:trPr>
          <w:trHeight w:val="54"/>
          <w:jc w:val="center"/>
          <w:ins w:id="6977" w:author="Suhwan Lim" w:date="2019-04-18T13:55:00Z"/>
        </w:trPr>
        <w:tc>
          <w:tcPr>
            <w:tcW w:w="1926" w:type="dxa"/>
            <w:vMerge/>
            <w:shd w:val="clear" w:color="auto" w:fill="auto"/>
            <w:vAlign w:val="center"/>
          </w:tcPr>
          <w:p w:rsidR="008F27E3" w:rsidRPr="00AE4694" w:rsidRDefault="008F27E3" w:rsidP="00AD21D3">
            <w:pPr>
              <w:pStyle w:val="TAC"/>
              <w:rPr>
                <w:ins w:id="6978"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79" w:author="Suhwan Lim" w:date="2019-04-18T13:55:00Z"/>
                <w:rFonts w:eastAsia="맑은 고딕"/>
                <w:lang w:eastAsia="ko-KR"/>
              </w:rPr>
            </w:pPr>
            <w:ins w:id="6980" w:author="Suhwan Lim" w:date="2019-04-18T13:56:00Z">
              <w:r>
                <w:rPr>
                  <w:rFonts w:eastAsia="맑은 고딕"/>
                  <w:lang w:eastAsia="ko-KR"/>
                </w:rPr>
                <w:t>n</w:t>
              </w:r>
              <w:r>
                <w:rPr>
                  <w:rFonts w:eastAsia="맑은 고딕" w:hint="eastAsia"/>
                  <w:lang w:eastAsia="ko-KR"/>
                </w:rPr>
                <w:t>7</w:t>
              </w:r>
            </w:ins>
          </w:p>
        </w:tc>
        <w:tc>
          <w:tcPr>
            <w:tcW w:w="1149" w:type="dxa"/>
            <w:shd w:val="clear" w:color="auto" w:fill="auto"/>
            <w:noWrap/>
            <w:vAlign w:val="center"/>
          </w:tcPr>
          <w:p w:rsidR="008F27E3" w:rsidRPr="00AE4694" w:rsidRDefault="008F27E3" w:rsidP="00AD21D3">
            <w:pPr>
              <w:pStyle w:val="TAC"/>
              <w:rPr>
                <w:ins w:id="6981" w:author="Suhwan Lim" w:date="2019-04-18T13:55:00Z"/>
                <w:rFonts w:eastAsia="맑은 고딕"/>
                <w:lang w:eastAsia="ko-KR"/>
              </w:rPr>
            </w:pPr>
            <w:ins w:id="6982" w:author="Suhwan Lim" w:date="2019-04-18T13:56:00Z">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ins>
          </w:p>
        </w:tc>
        <w:tc>
          <w:tcPr>
            <w:tcW w:w="746" w:type="dxa"/>
            <w:shd w:val="clear" w:color="auto" w:fill="auto"/>
            <w:noWrap/>
            <w:vAlign w:val="center"/>
          </w:tcPr>
          <w:p w:rsidR="008F27E3" w:rsidRPr="00AE4694" w:rsidRDefault="008F27E3" w:rsidP="00AD21D3">
            <w:pPr>
              <w:pStyle w:val="TAC"/>
              <w:rPr>
                <w:ins w:id="6983" w:author="Suhwan Lim" w:date="2019-04-18T13:55:00Z"/>
                <w:rFonts w:eastAsia="맑은 고딕"/>
                <w:lang w:eastAsia="ko-KR"/>
              </w:rPr>
            </w:pPr>
            <w:ins w:id="6984" w:author="Suhwan Lim" w:date="2019-04-18T13:56:00Z">
              <w:r w:rsidRPr="00123180">
                <w:rPr>
                  <w:rFonts w:ascii="Calibri" w:eastAsia="맑은 고딕" w:hAnsi="Calibri" w:hint="eastAsia"/>
                  <w:lang w:val="en-US" w:eastAsia="ko-KR"/>
                </w:rPr>
                <w:t>5</w:t>
              </w:r>
            </w:ins>
          </w:p>
        </w:tc>
        <w:tc>
          <w:tcPr>
            <w:tcW w:w="869" w:type="dxa"/>
            <w:shd w:val="clear" w:color="auto" w:fill="auto"/>
            <w:noWrap/>
            <w:vAlign w:val="center"/>
          </w:tcPr>
          <w:p w:rsidR="008F27E3" w:rsidRPr="00AE4694" w:rsidRDefault="008F27E3" w:rsidP="00AD21D3">
            <w:pPr>
              <w:pStyle w:val="TAC"/>
              <w:rPr>
                <w:ins w:id="6985" w:author="Suhwan Lim" w:date="2019-04-18T13:55:00Z"/>
                <w:rFonts w:eastAsia="맑은 고딕"/>
                <w:lang w:eastAsia="ko-KR"/>
              </w:rPr>
            </w:pPr>
            <w:ins w:id="6986" w:author="Suhwan Lim" w:date="2019-04-18T13:56:00Z">
              <w:r w:rsidRPr="00123180">
                <w:rPr>
                  <w:rFonts w:ascii="Calibri" w:eastAsia="맑은 고딕" w:hAnsi="Calibri" w:hint="eastAsia"/>
                  <w:lang w:val="en-US" w:eastAsia="ko-KR"/>
                </w:rPr>
                <w:t>25</w:t>
              </w:r>
            </w:ins>
          </w:p>
        </w:tc>
        <w:tc>
          <w:tcPr>
            <w:tcW w:w="1287" w:type="dxa"/>
            <w:shd w:val="clear" w:color="auto" w:fill="auto"/>
            <w:noWrap/>
            <w:vAlign w:val="center"/>
          </w:tcPr>
          <w:p w:rsidR="008F27E3" w:rsidRPr="00AE4694" w:rsidRDefault="008F27E3" w:rsidP="00AD21D3">
            <w:pPr>
              <w:pStyle w:val="TAC"/>
              <w:rPr>
                <w:ins w:id="6987" w:author="Suhwan Lim" w:date="2019-04-18T13:55:00Z"/>
                <w:rFonts w:eastAsia="맑은 고딕"/>
                <w:lang w:eastAsia="ko-KR"/>
              </w:rPr>
            </w:pPr>
            <w:ins w:id="6988" w:author="Suhwan Lim" w:date="2019-04-18T13:56:00Z">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ins>
          </w:p>
        </w:tc>
        <w:tc>
          <w:tcPr>
            <w:tcW w:w="616" w:type="dxa"/>
            <w:shd w:val="clear" w:color="auto" w:fill="auto"/>
            <w:vAlign w:val="center"/>
          </w:tcPr>
          <w:p w:rsidR="008F27E3" w:rsidRPr="00AE4694" w:rsidRDefault="008F27E3" w:rsidP="00AD21D3">
            <w:pPr>
              <w:pStyle w:val="TAC"/>
              <w:rPr>
                <w:ins w:id="6989" w:author="Suhwan Lim" w:date="2019-04-18T13:55:00Z"/>
                <w:rFonts w:eastAsia="맑은 고딕"/>
                <w:lang w:eastAsia="ko-KR"/>
              </w:rPr>
            </w:pPr>
            <w:ins w:id="6990"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91" w:author="Suhwan Lim" w:date="2019-04-18T13:55:00Z"/>
                <w:rFonts w:eastAsia="맑은 고딕"/>
                <w:lang w:eastAsia="ko-KR"/>
              </w:rPr>
            </w:pPr>
            <w:ins w:id="6992" w:author="Suhwan Lim" w:date="2019-04-18T13:56: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6993" w:author="Suhwan Lim" w:date="2019-04-18T13:55:00Z"/>
                <w:rFonts w:eastAsia="맑은 고딕"/>
                <w:lang w:eastAsia="ko-KR"/>
              </w:rPr>
            </w:pPr>
            <w:ins w:id="6994" w:author="Suhwan Lim" w:date="2019-04-18T13:56:00Z">
              <w:r>
                <w:rPr>
                  <w:rFonts w:eastAsia="맑은 고딕" w:hint="eastAsia"/>
                  <w:lang w:eastAsia="ko-KR"/>
                </w:rPr>
                <w:t>N/A</w:t>
              </w:r>
            </w:ins>
          </w:p>
        </w:tc>
      </w:tr>
      <w:tr w:rsidR="008F27E3" w:rsidRPr="00AE4694" w:rsidTr="00AD21D3">
        <w:trPr>
          <w:trHeight w:val="54"/>
          <w:jc w:val="center"/>
          <w:ins w:id="6995" w:author="Suhwan Lim" w:date="2019-04-18T13:55:00Z"/>
        </w:trPr>
        <w:tc>
          <w:tcPr>
            <w:tcW w:w="1926" w:type="dxa"/>
            <w:vMerge/>
            <w:shd w:val="clear" w:color="auto" w:fill="auto"/>
            <w:vAlign w:val="center"/>
          </w:tcPr>
          <w:p w:rsidR="008F27E3" w:rsidRPr="00AE4694" w:rsidRDefault="008F27E3" w:rsidP="00AD21D3">
            <w:pPr>
              <w:pStyle w:val="TAC"/>
              <w:rPr>
                <w:ins w:id="6996"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97" w:author="Suhwan Lim" w:date="2019-04-18T13:55:00Z"/>
                <w:rFonts w:eastAsia="맑은 고딕"/>
                <w:lang w:eastAsia="ko-KR"/>
              </w:rPr>
            </w:pPr>
            <w:ins w:id="6998" w:author="Suhwan Lim" w:date="2019-04-18T13:56:00Z">
              <w:r>
                <w:rPr>
                  <w:rFonts w:eastAsia="맑은 고딕"/>
                  <w:lang w:eastAsia="ko-KR"/>
                </w:rPr>
                <w:t>n</w:t>
              </w:r>
              <w:r>
                <w:rPr>
                  <w:rFonts w:eastAsia="맑은 고딕" w:hint="eastAsia"/>
                  <w:lang w:eastAsia="ko-KR"/>
                </w:rPr>
                <w:t>78</w:t>
              </w:r>
            </w:ins>
          </w:p>
        </w:tc>
        <w:tc>
          <w:tcPr>
            <w:tcW w:w="1149" w:type="dxa"/>
            <w:shd w:val="clear" w:color="auto" w:fill="auto"/>
            <w:noWrap/>
            <w:vAlign w:val="center"/>
          </w:tcPr>
          <w:p w:rsidR="008F27E3" w:rsidRPr="00AE4694" w:rsidRDefault="008F27E3" w:rsidP="00AD21D3">
            <w:pPr>
              <w:pStyle w:val="TAC"/>
              <w:rPr>
                <w:ins w:id="6999" w:author="Suhwan Lim" w:date="2019-04-18T13:55:00Z"/>
                <w:rFonts w:eastAsia="맑은 고딕"/>
                <w:lang w:eastAsia="ko-KR"/>
              </w:rPr>
            </w:pPr>
            <w:ins w:id="7000" w:author="Suhwan Lim" w:date="2019-04-18T13:56:00Z">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ins>
          </w:p>
        </w:tc>
        <w:tc>
          <w:tcPr>
            <w:tcW w:w="746" w:type="dxa"/>
            <w:shd w:val="clear" w:color="auto" w:fill="auto"/>
            <w:noWrap/>
            <w:vAlign w:val="center"/>
          </w:tcPr>
          <w:p w:rsidR="008F27E3" w:rsidRPr="00AE4694" w:rsidRDefault="008F27E3" w:rsidP="00AD21D3">
            <w:pPr>
              <w:pStyle w:val="TAC"/>
              <w:rPr>
                <w:ins w:id="7001" w:author="Suhwan Lim" w:date="2019-04-18T13:55:00Z"/>
                <w:rFonts w:eastAsia="맑은 고딕"/>
                <w:lang w:eastAsia="ko-KR"/>
              </w:rPr>
            </w:pPr>
            <w:ins w:id="7002" w:author="Suhwan Lim" w:date="2019-04-18T13:56:00Z">
              <w:r>
                <w:rPr>
                  <w:rFonts w:ascii="Calibri" w:eastAsia="맑은 고딕" w:hAnsi="Calibri" w:hint="eastAsia"/>
                  <w:lang w:val="en-US" w:eastAsia="ko-KR"/>
                </w:rPr>
                <w:t>10</w:t>
              </w:r>
            </w:ins>
          </w:p>
        </w:tc>
        <w:tc>
          <w:tcPr>
            <w:tcW w:w="869" w:type="dxa"/>
            <w:shd w:val="clear" w:color="auto" w:fill="auto"/>
            <w:noWrap/>
            <w:vAlign w:val="center"/>
          </w:tcPr>
          <w:p w:rsidR="008F27E3" w:rsidRPr="00AE4694" w:rsidRDefault="008F27E3" w:rsidP="00AD21D3">
            <w:pPr>
              <w:pStyle w:val="TAC"/>
              <w:rPr>
                <w:ins w:id="7003" w:author="Suhwan Lim" w:date="2019-04-18T13:55:00Z"/>
                <w:rFonts w:eastAsia="맑은 고딕"/>
                <w:lang w:eastAsia="ko-KR"/>
              </w:rPr>
            </w:pPr>
            <w:ins w:id="7004" w:author="Suhwan Lim" w:date="2019-04-18T13:56:00Z">
              <w:r w:rsidRPr="002B788B">
                <w:rPr>
                  <w:rFonts w:ascii="Calibri" w:eastAsia="맑은 고딕" w:hAnsi="Calibri" w:hint="eastAsia"/>
                  <w:lang w:val="en-US" w:eastAsia="ko-KR"/>
                </w:rPr>
                <w:t>52</w:t>
              </w:r>
            </w:ins>
          </w:p>
        </w:tc>
        <w:tc>
          <w:tcPr>
            <w:tcW w:w="1287" w:type="dxa"/>
            <w:shd w:val="clear" w:color="auto" w:fill="auto"/>
            <w:noWrap/>
            <w:vAlign w:val="center"/>
          </w:tcPr>
          <w:p w:rsidR="008F27E3" w:rsidRPr="00AE4694" w:rsidRDefault="008F27E3" w:rsidP="00AD21D3">
            <w:pPr>
              <w:pStyle w:val="TAC"/>
              <w:rPr>
                <w:ins w:id="7005" w:author="Suhwan Lim" w:date="2019-04-18T13:55:00Z"/>
                <w:rFonts w:eastAsia="맑은 고딕"/>
                <w:lang w:eastAsia="ko-KR"/>
              </w:rPr>
            </w:pPr>
            <w:ins w:id="7006" w:author="Suhwan Lim" w:date="2019-04-18T13:56:00Z">
              <w:r w:rsidRPr="002B788B">
                <w:rPr>
                  <w:rFonts w:ascii="Calibri" w:eastAsia="맑은 고딕" w:hAnsi="Calibri" w:hint="eastAsia"/>
                  <w:lang w:val="en-US" w:eastAsia="ko-KR"/>
                </w:rPr>
                <w:t>3</w:t>
              </w:r>
              <w:r>
                <w:rPr>
                  <w:rFonts w:ascii="Calibri" w:eastAsia="맑은 고딕" w:hAnsi="Calibri"/>
                  <w:lang w:val="en-US" w:eastAsia="ko-KR"/>
                </w:rPr>
                <w:t>390</w:t>
              </w:r>
            </w:ins>
          </w:p>
        </w:tc>
        <w:tc>
          <w:tcPr>
            <w:tcW w:w="616" w:type="dxa"/>
            <w:shd w:val="clear" w:color="auto" w:fill="auto"/>
            <w:vAlign w:val="center"/>
          </w:tcPr>
          <w:p w:rsidR="008F27E3" w:rsidRPr="00AE4694" w:rsidRDefault="008F27E3" w:rsidP="00AD21D3">
            <w:pPr>
              <w:pStyle w:val="TAC"/>
              <w:rPr>
                <w:ins w:id="7007" w:author="Suhwan Lim" w:date="2019-04-18T13:55:00Z"/>
                <w:rFonts w:eastAsia="맑은 고딕"/>
                <w:lang w:eastAsia="ko-KR"/>
              </w:rPr>
            </w:pPr>
            <w:ins w:id="7008" w:author="Suhwan Lim" w:date="2019-04-18T13:56:00Z">
              <w:r>
                <w:rPr>
                  <w:rFonts w:eastAsia="맑은 고딕" w:hint="eastAsia"/>
                  <w:lang w:eastAsia="ko-KR"/>
                </w:rPr>
                <w:t>10.1</w:t>
              </w:r>
            </w:ins>
          </w:p>
        </w:tc>
        <w:tc>
          <w:tcPr>
            <w:tcW w:w="817" w:type="dxa"/>
            <w:shd w:val="clear" w:color="auto" w:fill="auto"/>
            <w:vAlign w:val="center"/>
          </w:tcPr>
          <w:p w:rsidR="008F27E3" w:rsidRPr="00AE4694" w:rsidRDefault="008F27E3" w:rsidP="00AD21D3">
            <w:pPr>
              <w:pStyle w:val="TAC"/>
              <w:rPr>
                <w:ins w:id="7009" w:author="Suhwan Lim" w:date="2019-04-18T13:55:00Z"/>
                <w:rFonts w:eastAsia="맑은 고딕"/>
                <w:lang w:eastAsia="ko-KR"/>
              </w:rPr>
            </w:pPr>
            <w:ins w:id="7010" w:author="Suhwan Lim" w:date="2019-04-18T13:56:00Z">
              <w:r>
                <w:rPr>
                  <w:rFonts w:eastAsia="맑은 고딕" w:hint="eastAsia"/>
                  <w:lang w:eastAsia="ko-KR"/>
                </w:rPr>
                <w:t>TDD</w:t>
              </w:r>
            </w:ins>
          </w:p>
        </w:tc>
        <w:tc>
          <w:tcPr>
            <w:tcW w:w="1073" w:type="dxa"/>
            <w:shd w:val="clear" w:color="auto" w:fill="auto"/>
            <w:vAlign w:val="center"/>
          </w:tcPr>
          <w:p w:rsidR="008F27E3" w:rsidRDefault="008F27E3" w:rsidP="00AD21D3">
            <w:pPr>
              <w:pStyle w:val="TAC"/>
              <w:rPr>
                <w:ins w:id="7011" w:author="Suhwan Lim" w:date="2019-04-18T13:56:00Z"/>
                <w:rFonts w:eastAsia="맑은 고딕"/>
                <w:lang w:eastAsia="ko-KR"/>
              </w:rPr>
            </w:pPr>
            <w:ins w:id="7012" w:author="Suhwan Lim" w:date="2019-04-18T13:56:00Z">
              <w:r>
                <w:rPr>
                  <w:rFonts w:eastAsia="맑은 고딕" w:hint="eastAsia"/>
                  <w:lang w:eastAsia="ko-KR"/>
                </w:rPr>
                <w:t>IMD4</w:t>
              </w:r>
            </w:ins>
          </w:p>
          <w:p w:rsidR="008F27E3" w:rsidRPr="00AE4694" w:rsidRDefault="008F27E3" w:rsidP="00AD21D3">
            <w:pPr>
              <w:pStyle w:val="TAC"/>
              <w:rPr>
                <w:ins w:id="7013" w:author="Suhwan Lim" w:date="2019-04-18T13:55:00Z"/>
                <w:rFonts w:eastAsia="맑은 고딕"/>
                <w:lang w:eastAsia="ko-KR"/>
              </w:rPr>
            </w:pPr>
            <w:ins w:id="7014" w:author="Suhwan Lim" w:date="2019-04-18T13:56:00Z">
              <w:r w:rsidRPr="002B788B">
                <w:rPr>
                  <w:rFonts w:ascii="Calibri" w:eastAsia="Times New Roman" w:hAnsi="Calibri"/>
                  <w:lang w:val="en-US" w:eastAsia="zh-CN"/>
                </w:rPr>
                <w:t>|f</w:t>
              </w:r>
              <w:r w:rsidRPr="00D22AB0">
                <w:rPr>
                  <w:rFonts w:ascii="Calibri" w:eastAsia="Times New Roman" w:hAnsi="Calibri"/>
                  <w:vertAlign w:val="subscript"/>
                  <w:lang w:val="en-US" w:eastAsia="zh-CN"/>
                </w:rPr>
                <w:t>n7</w:t>
              </w:r>
              <w:r w:rsidRPr="00123180">
                <w:rPr>
                  <w:rFonts w:ascii="Calibri" w:eastAsia="Times New Roman" w:hAnsi="Calibri"/>
                  <w:lang w:val="en-US" w:eastAsia="zh-CN"/>
                </w:rPr>
                <w:t xml:space="preserve"> -3*</w:t>
              </w:r>
              <w:r w:rsidRPr="002B788B">
                <w:rPr>
                  <w:rFonts w:ascii="Calibri" w:eastAsia="Times New Roman" w:hAnsi="Calibri"/>
                  <w:lang w:val="en-US" w:eastAsia="zh-CN"/>
                </w:rPr>
                <w:t>f</w:t>
              </w:r>
              <w:r w:rsidRPr="00D22AB0">
                <w:rPr>
                  <w:rFonts w:ascii="Calibri" w:eastAsia="Times New Roman" w:hAnsi="Calibri"/>
                  <w:vertAlign w:val="subscript"/>
                  <w:lang w:val="en-US" w:eastAsia="zh-CN"/>
                </w:rPr>
                <w:t>B1</w:t>
              </w:r>
              <w:r w:rsidRPr="00123180">
                <w:rPr>
                  <w:rFonts w:ascii="Calibri" w:eastAsia="Times New Roman" w:hAnsi="Calibri"/>
                  <w:lang w:val="en-US" w:eastAsia="zh-CN"/>
                </w:rPr>
                <w:t>|</w:t>
              </w:r>
            </w:ins>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DC_1A-3A_n79A</w:t>
            </w:r>
            <w:r w:rsidRPr="00AE4694">
              <w:t xml:space="preserve"> </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3.6</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IMD5</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1845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4860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4860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DC_1A-18A_n77A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2120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16.4</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ja-JP"/>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825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870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rPr>
                <w:rFonts w:eastAsia="MS Mincho"/>
              </w:rPr>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w:t>
            </w:r>
            <w:r w:rsidRPr="00AE4694">
              <w:rPr>
                <w:lang w:val="en-US" w:eastAsia="ja-JP"/>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3770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3770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ja-JP"/>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DC_1A-18A_n78A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2120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16.4</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819</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864</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rPr>
                <w:rFonts w:eastAsia="MS Mincho"/>
              </w:rPr>
            </w:pPr>
            <w:r w:rsidRPr="00AE4694">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3758</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3758</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t>N/A</w:t>
            </w:r>
            <w:r w:rsidRPr="00AE4694" w:rsidDel="00C36913">
              <w:rPr>
                <w:lang w:eastAsia="ja-JP"/>
              </w:rPr>
              <w:t xml:space="preserve"> </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DC_1A-18A_n79A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t>19</w:t>
            </w:r>
            <w:r w:rsidRPr="00AE4694">
              <w:rPr>
                <w:lang w:eastAsia="ja-JP"/>
              </w:rPr>
              <w:t>35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21</w:t>
            </w:r>
            <w:r w:rsidRPr="00AE4694">
              <w:rPr>
                <w:lang w:eastAsia="ja-JP"/>
              </w:rPr>
              <w:t>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67</w:t>
            </w:r>
            <w:r w:rsidRPr="00AE4694">
              <w:t>.5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18.3</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t>4782.5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t>4782.5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t>19</w:t>
            </w:r>
            <w:r w:rsidRPr="00AE4694">
              <w:rPr>
                <w:lang w:eastAsia="ja-JP"/>
              </w:rPr>
              <w:t>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21</w:t>
            </w:r>
            <w:r w:rsidRPr="00AE4694">
              <w:rPr>
                <w:lang w:eastAsia="ja-JP"/>
              </w:rPr>
              <w:t>20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20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6</w:t>
            </w:r>
            <w:r w:rsidRPr="00AE4694">
              <w:t>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8.9</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w:t>
            </w:r>
            <w:r w:rsidRPr="00AE4694">
              <w:rPr>
                <w:lang w:eastAsia="ja-JP"/>
              </w:rPr>
              <w:t>4</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t>4925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t>4925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t>19</w:t>
            </w:r>
            <w:r w:rsidRPr="00AE4694">
              <w:rPr>
                <w:lang w:eastAsia="ja-JP"/>
              </w:rPr>
              <w:t>35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21</w:t>
            </w:r>
            <w:r w:rsidRPr="00AE4694">
              <w:rPr>
                <w:lang w:eastAsia="ja-JP"/>
              </w:rPr>
              <w:t>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8.1</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t>IMD4</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67</w:t>
            </w:r>
            <w:r w:rsidRPr="00AE4694">
              <w:t>.5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t>4782.5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t>4782.5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DC_1A-19A_n77A</w:t>
            </w:r>
          </w:p>
          <w:p w:rsidR="008F27E3" w:rsidRPr="00AE4694" w:rsidRDefault="008F27E3" w:rsidP="00AD21D3">
            <w:pPr>
              <w:pStyle w:val="TAC"/>
            </w:pPr>
            <w:r w:rsidRPr="00AE4694">
              <w:rPr>
                <w:rFonts w:eastAsia="MS Mincho"/>
              </w:rPr>
              <w:t>DC_1A-19A_n78A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1940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2130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17.8</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IMD3</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832.5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877.5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DC_1A-19A_n79A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837.5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882.5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18.3</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4782.5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4782.5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8.1</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837.5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882.5</w:t>
            </w:r>
          </w:p>
        </w:tc>
        <w:tc>
          <w:tcPr>
            <w:tcW w:w="616" w:type="dxa"/>
            <w:shd w:val="clear" w:color="auto" w:fill="auto"/>
            <w:vAlign w:val="center"/>
          </w:tcPr>
          <w:p w:rsidR="008F27E3" w:rsidRPr="00AE4694" w:rsidRDefault="008F27E3" w:rsidP="00AD21D3">
            <w:pPr>
              <w:pStyle w:val="TAC"/>
            </w:pPr>
            <w:r w:rsidRPr="00AE4694">
              <w:t>N/A</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4652.5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4652.5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t>DC_</w:t>
            </w:r>
            <w:r w:rsidRPr="00AE4694">
              <w:rPr>
                <w:lang w:eastAsia="zh-CN"/>
              </w:rPr>
              <w:t>1</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1930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2120</w:t>
            </w:r>
          </w:p>
        </w:tc>
        <w:tc>
          <w:tcPr>
            <w:tcW w:w="616" w:type="dxa"/>
            <w:shd w:val="clear" w:color="auto" w:fill="auto"/>
            <w:vAlign w:val="center"/>
          </w:tcPr>
          <w:p w:rsidR="008F27E3" w:rsidRPr="00AE4694" w:rsidRDefault="008F27E3" w:rsidP="00AD21D3">
            <w:pPr>
              <w:pStyle w:val="TAC"/>
            </w:pPr>
            <w:r w:rsidRPr="00AE4694">
              <w:rPr>
                <w:lang w:eastAsia="zh-CN"/>
              </w:rPr>
              <w:t>20.3</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pPr>
            <w:r w:rsidRPr="00AE4694">
              <w:rPr>
                <w:kern w:val="2"/>
                <w:szCs w:val="24"/>
                <w:lang w:val="en-US" w:eastAsia="ja-JP"/>
              </w:rPr>
              <w:t>IMD</w:t>
            </w:r>
            <w:r w:rsidRPr="00AE4694">
              <w:rPr>
                <w:kern w:val="2"/>
                <w:szCs w:val="24"/>
                <w:lang w:val="en-US" w:eastAsia="zh-CN"/>
              </w:rPr>
              <w:t>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794</w:t>
            </w:r>
          </w:p>
        </w:tc>
        <w:tc>
          <w:tcPr>
            <w:tcW w:w="616" w:type="dxa"/>
            <w:shd w:val="clear" w:color="auto" w:fill="auto"/>
            <w:vAlign w:val="center"/>
          </w:tcPr>
          <w:p w:rsidR="008F27E3" w:rsidRPr="00AE4694" w:rsidRDefault="008F27E3" w:rsidP="00AD21D3">
            <w:pPr>
              <w:pStyle w:val="TAC"/>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3790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3790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t>DC_</w:t>
            </w:r>
            <w:r w:rsidRPr="00AE4694">
              <w:rPr>
                <w:lang w:eastAsia="zh-CN"/>
              </w:rPr>
              <w:t>1</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2140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851</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810</w:t>
            </w:r>
          </w:p>
        </w:tc>
        <w:tc>
          <w:tcPr>
            <w:tcW w:w="616" w:type="dxa"/>
            <w:shd w:val="clear" w:color="auto" w:fill="auto"/>
            <w:vAlign w:val="center"/>
          </w:tcPr>
          <w:p w:rsidR="008F27E3" w:rsidRPr="00AE4694" w:rsidRDefault="008F27E3" w:rsidP="00AD21D3">
            <w:pPr>
              <w:pStyle w:val="TAC"/>
            </w:pPr>
            <w:r w:rsidRPr="00AE4694">
              <w:rPr>
                <w:lang w:eastAsia="zh-CN"/>
              </w:rPr>
              <w:t>3.0</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pPr>
            <w:r w:rsidRPr="00AE4694">
              <w:rPr>
                <w:kern w:val="2"/>
                <w:szCs w:val="24"/>
                <w:lang w:val="en-US" w:eastAsia="ja-JP"/>
              </w:rPr>
              <w:t>IMD</w:t>
            </w:r>
            <w:r w:rsidRPr="00AE4694">
              <w:rPr>
                <w:rFonts w:hint="eastAsia"/>
                <w:kern w:val="2"/>
                <w:szCs w:val="24"/>
                <w:lang w:val="en-US" w:eastAsia="zh-CN"/>
              </w:rPr>
              <w:t>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3</w:t>
            </w:r>
            <w:r w:rsidRPr="00AE4694">
              <w:rPr>
                <w:kern w:val="2"/>
                <w:szCs w:val="24"/>
                <w:lang w:val="en-US" w:eastAsia="zh-CN"/>
              </w:rPr>
              <w:t>330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3330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DC_1A-21A_n77A</w:t>
            </w:r>
          </w:p>
          <w:p w:rsidR="008F27E3" w:rsidRPr="00AE4694" w:rsidRDefault="008F27E3" w:rsidP="00AD21D3">
            <w:pPr>
              <w:pStyle w:val="TAC"/>
            </w:pPr>
            <w:r w:rsidRPr="00AE4694">
              <w:rPr>
                <w:rFonts w:eastAsia="MS Mincho"/>
              </w:rPr>
              <w:t>DC_1A-21A_n78A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1964.6</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2154.6</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30.6</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IMD2</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1450.4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1498.4</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3605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3605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1500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2.9</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3675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3675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1960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2150</w:t>
            </w:r>
          </w:p>
        </w:tc>
        <w:tc>
          <w:tcPr>
            <w:tcW w:w="616" w:type="dxa"/>
            <w:shd w:val="clear" w:color="auto" w:fill="auto"/>
            <w:vAlign w:val="center"/>
          </w:tcPr>
          <w:p w:rsidR="008F27E3" w:rsidRPr="00AE4694" w:rsidRDefault="008F27E3" w:rsidP="00AD21D3">
            <w:pPr>
              <w:pStyle w:val="TAC"/>
            </w:pPr>
            <w:r w:rsidRPr="00AE4694">
              <w:rPr>
                <w:lang w:eastAsia="ja-JP"/>
              </w:rPr>
              <w:t>15.8</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FDD</w:t>
            </w:r>
          </w:p>
        </w:tc>
        <w:tc>
          <w:tcPr>
            <w:tcW w:w="1073" w:type="dxa"/>
            <w:shd w:val="clear" w:color="auto" w:fill="auto"/>
            <w:vAlign w:val="center"/>
          </w:tcPr>
          <w:p w:rsidR="008F27E3" w:rsidRPr="00AE4694" w:rsidRDefault="008F27E3" w:rsidP="00AD21D3">
            <w:pPr>
              <w:pStyle w:val="TAC"/>
            </w:pPr>
            <w:r w:rsidRPr="00AE4694">
              <w:rPr>
                <w:lang w:eastAsia="ja-JP"/>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740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795</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w:t>
            </w:r>
            <w:r w:rsidRPr="00AE4694">
              <w:rPr>
                <w:lang w:val="en-US" w:eastAsia="ja-JP"/>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1960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2150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FDD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780</w:t>
            </w:r>
          </w:p>
        </w:tc>
        <w:tc>
          <w:tcPr>
            <w:tcW w:w="616" w:type="dxa"/>
            <w:shd w:val="clear" w:color="auto" w:fill="auto"/>
            <w:vAlign w:val="center"/>
          </w:tcPr>
          <w:p w:rsidR="008F27E3" w:rsidRPr="00AE4694" w:rsidRDefault="008F27E3" w:rsidP="00AD21D3">
            <w:pPr>
              <w:pStyle w:val="TAC"/>
            </w:pPr>
            <w:r w:rsidRPr="00AE4694">
              <w:rPr>
                <w:lang w:eastAsia="ja-JP"/>
              </w:rPr>
              <w:t>4.3</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w:t>
            </w:r>
            <w:r w:rsidRPr="00AE4694">
              <w:rPr>
                <w:lang w:val="en-US" w:eastAsia="ja-JP"/>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3330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3330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1960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2150</w:t>
            </w:r>
          </w:p>
        </w:tc>
        <w:tc>
          <w:tcPr>
            <w:tcW w:w="616" w:type="dxa"/>
            <w:shd w:val="clear" w:color="auto" w:fill="auto"/>
            <w:vAlign w:val="center"/>
          </w:tcPr>
          <w:p w:rsidR="008F27E3" w:rsidRPr="00AE4694" w:rsidRDefault="008F27E3" w:rsidP="00AD21D3">
            <w:pPr>
              <w:pStyle w:val="TAC"/>
            </w:pPr>
            <w:r w:rsidRPr="00AE4694">
              <w:rPr>
                <w:lang w:eastAsia="ja-JP"/>
              </w:rPr>
              <w:t>15.7</w:t>
            </w:r>
          </w:p>
        </w:tc>
        <w:tc>
          <w:tcPr>
            <w:tcW w:w="817" w:type="dxa"/>
            <w:shd w:val="clear" w:color="auto" w:fill="auto"/>
            <w:vAlign w:val="center"/>
          </w:tcPr>
          <w:p w:rsidR="008F27E3" w:rsidRPr="00AE4694" w:rsidRDefault="008F27E3" w:rsidP="00AD21D3">
            <w:pPr>
              <w:pStyle w:val="TAC"/>
              <w:rPr>
                <w:rFonts w:eastAsia="MS Mincho"/>
              </w:rPr>
            </w:pPr>
            <w:r w:rsidRPr="00AE4694">
              <w:t>FDD</w:t>
            </w:r>
          </w:p>
        </w:tc>
        <w:tc>
          <w:tcPr>
            <w:tcW w:w="1073" w:type="dxa"/>
            <w:shd w:val="clear" w:color="auto" w:fill="auto"/>
            <w:vAlign w:val="center"/>
          </w:tcPr>
          <w:p w:rsidR="008F27E3" w:rsidRPr="00AE4694" w:rsidRDefault="008F27E3" w:rsidP="00AD21D3">
            <w:pPr>
              <w:pStyle w:val="TAC"/>
            </w:pPr>
            <w:r w:rsidRPr="00AE4694">
              <w:rPr>
                <w:lang w:eastAsia="ja-JP"/>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740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795</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1970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2160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t>FDD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739</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794</w:t>
            </w:r>
          </w:p>
        </w:tc>
        <w:tc>
          <w:tcPr>
            <w:tcW w:w="616" w:type="dxa"/>
            <w:shd w:val="clear" w:color="auto" w:fill="auto"/>
            <w:vAlign w:val="center"/>
          </w:tcPr>
          <w:p w:rsidR="008F27E3" w:rsidRPr="00AE4694" w:rsidRDefault="008F27E3" w:rsidP="00AD21D3">
            <w:pPr>
              <w:pStyle w:val="TAC"/>
            </w:pPr>
            <w:r w:rsidRPr="00AE4694">
              <w:rPr>
                <w:lang w:eastAsia="ja-JP"/>
              </w:rPr>
              <w:t>4.2</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3352</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3352</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rFonts w:eastAsia="맑은 고딕"/>
                <w:lang w:eastAsia="ko-KR"/>
              </w:rPr>
              <w:t>DC_1A_n28A-n78A</w:t>
            </w:r>
          </w:p>
        </w:tc>
        <w:tc>
          <w:tcPr>
            <w:tcW w:w="1145" w:type="dxa"/>
            <w:shd w:val="clear" w:color="auto" w:fill="auto"/>
            <w:vAlign w:val="center"/>
          </w:tcPr>
          <w:p w:rsidR="008F27E3" w:rsidRPr="00AE4694" w:rsidRDefault="008F27E3" w:rsidP="00AD21D3">
            <w:pPr>
              <w:pStyle w:val="TAC"/>
            </w:pPr>
            <w:r w:rsidRPr="00AE4694">
              <w:t>1</w:t>
            </w:r>
          </w:p>
        </w:tc>
        <w:tc>
          <w:tcPr>
            <w:tcW w:w="1149" w:type="dxa"/>
            <w:shd w:val="clear" w:color="auto" w:fill="auto"/>
            <w:noWrap/>
            <w:vAlign w:val="center"/>
          </w:tcPr>
          <w:p w:rsidR="008F27E3" w:rsidRPr="00AE4694" w:rsidRDefault="008F27E3" w:rsidP="00AD21D3">
            <w:pPr>
              <w:pStyle w:val="TAC"/>
            </w:pPr>
            <w:r w:rsidRPr="00AE4694">
              <w:t>1950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2140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n28</w:t>
            </w:r>
          </w:p>
        </w:tc>
        <w:tc>
          <w:tcPr>
            <w:tcW w:w="1149" w:type="dxa"/>
            <w:shd w:val="clear" w:color="auto" w:fill="auto"/>
            <w:noWrap/>
            <w:vAlign w:val="center"/>
          </w:tcPr>
          <w:p w:rsidR="008F27E3" w:rsidRPr="00AE4694" w:rsidRDefault="008F27E3" w:rsidP="00AD21D3">
            <w:pPr>
              <w:pStyle w:val="TAC"/>
            </w:pPr>
            <w:r w:rsidRPr="00AE4694">
              <w:t>733</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788</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3416</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3416</w:t>
            </w:r>
          </w:p>
        </w:tc>
        <w:tc>
          <w:tcPr>
            <w:tcW w:w="616" w:type="dxa"/>
            <w:shd w:val="clear" w:color="auto" w:fill="auto"/>
            <w:vAlign w:val="center"/>
          </w:tcPr>
          <w:p w:rsidR="008F27E3" w:rsidRPr="00AE4694" w:rsidRDefault="008F27E3" w:rsidP="00AD21D3">
            <w:pPr>
              <w:pStyle w:val="TAC"/>
            </w:pPr>
            <w:r w:rsidRPr="00AE4694">
              <w:t>15.7</w:t>
            </w:r>
          </w:p>
        </w:tc>
        <w:tc>
          <w:tcPr>
            <w:tcW w:w="817" w:type="dxa"/>
            <w:shd w:val="clear" w:color="auto" w:fill="auto"/>
            <w:vAlign w:val="center"/>
          </w:tcPr>
          <w:p w:rsidR="008F27E3" w:rsidRPr="00AE4694" w:rsidRDefault="008F27E3" w:rsidP="00AD21D3">
            <w:pPr>
              <w:pStyle w:val="TAC"/>
            </w:pPr>
            <w:r w:rsidRPr="00AE4694">
              <w:t>TDD</w:t>
            </w:r>
          </w:p>
        </w:tc>
        <w:tc>
          <w:tcPr>
            <w:tcW w:w="1073" w:type="dxa"/>
            <w:shd w:val="clear" w:color="auto" w:fill="auto"/>
            <w:vAlign w:val="center"/>
          </w:tcPr>
          <w:p w:rsidR="008F27E3" w:rsidRPr="00AE4694" w:rsidRDefault="008F27E3" w:rsidP="00AD21D3">
            <w:pPr>
              <w:pStyle w:val="TAC"/>
            </w:pPr>
            <w:r w:rsidRPr="00AE4694">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1</w:t>
            </w:r>
          </w:p>
        </w:tc>
        <w:tc>
          <w:tcPr>
            <w:tcW w:w="1149" w:type="dxa"/>
            <w:shd w:val="clear" w:color="auto" w:fill="auto"/>
            <w:noWrap/>
            <w:vAlign w:val="center"/>
          </w:tcPr>
          <w:p w:rsidR="008F27E3" w:rsidRPr="00AE4694" w:rsidRDefault="008F27E3" w:rsidP="00AD21D3">
            <w:pPr>
              <w:pStyle w:val="TAC"/>
            </w:pPr>
            <w:r w:rsidRPr="00AE4694">
              <w:t>1950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2140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3320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3320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r w:rsidRPr="00AE4694">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n28</w:t>
            </w:r>
          </w:p>
        </w:tc>
        <w:tc>
          <w:tcPr>
            <w:tcW w:w="1149" w:type="dxa"/>
            <w:shd w:val="clear" w:color="auto" w:fill="auto"/>
            <w:noWrap/>
            <w:vAlign w:val="center"/>
          </w:tcPr>
          <w:p w:rsidR="008F27E3" w:rsidRPr="00AE4694" w:rsidRDefault="008F27E3" w:rsidP="00AD21D3">
            <w:pPr>
              <w:pStyle w:val="TAC"/>
            </w:pPr>
            <w:r w:rsidRPr="00AE4694">
              <w:t>735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790</w:t>
            </w:r>
          </w:p>
        </w:tc>
        <w:tc>
          <w:tcPr>
            <w:tcW w:w="616" w:type="dxa"/>
            <w:shd w:val="clear" w:color="auto" w:fill="auto"/>
            <w:vAlign w:val="center"/>
          </w:tcPr>
          <w:p w:rsidR="008F27E3" w:rsidRPr="00AE4694" w:rsidRDefault="008F27E3" w:rsidP="00AD21D3">
            <w:pPr>
              <w:pStyle w:val="TAC"/>
            </w:pPr>
            <w:r w:rsidRPr="00AE4694">
              <w:t>3.3</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IMD5</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t>DC_1A-</w:t>
            </w:r>
            <w:r w:rsidRPr="00AE4694">
              <w:rPr>
                <w:lang w:eastAsia="ja-JP"/>
              </w:rPr>
              <w:t>2</w:t>
            </w:r>
            <w:r w:rsidRPr="00AE4694">
              <w:t>8A_n79A</w:t>
            </w:r>
          </w:p>
        </w:tc>
        <w:tc>
          <w:tcPr>
            <w:tcW w:w="1145" w:type="dxa"/>
            <w:shd w:val="clear" w:color="auto" w:fill="auto"/>
            <w:vAlign w:val="center"/>
          </w:tcPr>
          <w:p w:rsidR="008F27E3" w:rsidRPr="00AE4694" w:rsidRDefault="008F27E3" w:rsidP="00AD21D3">
            <w:pPr>
              <w:pStyle w:val="TAC"/>
            </w:pPr>
            <w:r w:rsidRPr="00AE4694">
              <w:t>1</w:t>
            </w:r>
          </w:p>
        </w:tc>
        <w:tc>
          <w:tcPr>
            <w:tcW w:w="1149" w:type="dxa"/>
            <w:shd w:val="clear" w:color="auto" w:fill="auto"/>
            <w:noWrap/>
            <w:vAlign w:val="center"/>
          </w:tcPr>
          <w:p w:rsidR="008F27E3" w:rsidRPr="00AE4694" w:rsidRDefault="008F27E3" w:rsidP="00AD21D3">
            <w:pPr>
              <w:pStyle w:val="TAC"/>
            </w:pPr>
            <w:r w:rsidRPr="00AE4694">
              <w:t>1930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2120</w:t>
            </w:r>
          </w:p>
        </w:tc>
        <w:tc>
          <w:tcPr>
            <w:tcW w:w="616" w:type="dxa"/>
            <w:shd w:val="clear" w:color="auto" w:fill="auto"/>
            <w:vAlign w:val="center"/>
          </w:tcPr>
          <w:p w:rsidR="008F27E3" w:rsidRPr="00AE4694" w:rsidRDefault="008F27E3" w:rsidP="00AD21D3">
            <w:pPr>
              <w:pStyle w:val="TAC"/>
            </w:pPr>
            <w:r w:rsidRPr="00AE4694">
              <w:t>N/A</w:t>
            </w:r>
            <w:r w:rsidRPr="00AE4694" w:rsidDel="00C36913">
              <w:t xml:space="preserve"> </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N/A</w:t>
            </w:r>
            <w:r w:rsidRPr="00AE4694" w:rsidDel="00C36913">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pPr>
            <w:r w:rsidRPr="00AE4694">
              <w:t>28</w:t>
            </w:r>
          </w:p>
        </w:tc>
        <w:tc>
          <w:tcPr>
            <w:tcW w:w="1149" w:type="dxa"/>
            <w:shd w:val="clear" w:color="auto" w:fill="auto"/>
            <w:noWrap/>
            <w:vAlign w:val="center"/>
          </w:tcPr>
          <w:p w:rsidR="008F27E3" w:rsidRPr="00AE4694" w:rsidRDefault="008F27E3" w:rsidP="00AD21D3">
            <w:pPr>
              <w:pStyle w:val="TAC"/>
            </w:pPr>
            <w:r w:rsidRPr="00AE4694">
              <w:t>733</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788</w:t>
            </w:r>
          </w:p>
        </w:tc>
        <w:tc>
          <w:tcPr>
            <w:tcW w:w="616" w:type="dxa"/>
            <w:shd w:val="clear" w:color="auto" w:fill="auto"/>
            <w:vAlign w:val="center"/>
          </w:tcPr>
          <w:p w:rsidR="008F27E3" w:rsidRPr="00AE4694" w:rsidRDefault="008F27E3" w:rsidP="00AD21D3">
            <w:pPr>
              <w:pStyle w:val="TAC"/>
            </w:pPr>
            <w:r w:rsidRPr="00AE4694">
              <w:t>15.2</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4648</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4648</w:t>
            </w:r>
          </w:p>
        </w:tc>
        <w:tc>
          <w:tcPr>
            <w:tcW w:w="616" w:type="dxa"/>
            <w:shd w:val="clear" w:color="auto" w:fill="auto"/>
            <w:vAlign w:val="center"/>
          </w:tcPr>
          <w:p w:rsidR="008F27E3" w:rsidRPr="00AE4694" w:rsidRDefault="008F27E3" w:rsidP="00AD21D3">
            <w:pPr>
              <w:pStyle w:val="TAC"/>
            </w:pPr>
            <w:r w:rsidRPr="00AE4694">
              <w:t>N/A</w:t>
            </w:r>
            <w:r w:rsidRPr="00AE4694" w:rsidDel="00C36913">
              <w:t xml:space="preserve"> </w:t>
            </w:r>
          </w:p>
        </w:tc>
        <w:tc>
          <w:tcPr>
            <w:tcW w:w="817" w:type="dxa"/>
            <w:shd w:val="clear" w:color="auto" w:fill="auto"/>
            <w:vAlign w:val="center"/>
          </w:tcPr>
          <w:p w:rsidR="008F27E3" w:rsidRPr="00AE4694" w:rsidRDefault="008F27E3" w:rsidP="00AD21D3">
            <w:pPr>
              <w:pStyle w:val="TAC"/>
            </w:pPr>
            <w:r w:rsidRPr="00AE4694">
              <w:t>TDD</w:t>
            </w:r>
          </w:p>
        </w:tc>
        <w:tc>
          <w:tcPr>
            <w:tcW w:w="1073" w:type="dxa"/>
            <w:shd w:val="clear" w:color="auto" w:fill="auto"/>
            <w:vAlign w:val="center"/>
          </w:tcPr>
          <w:p w:rsidR="008F27E3" w:rsidRPr="00AE4694" w:rsidRDefault="008F27E3" w:rsidP="00AD21D3">
            <w:pPr>
              <w:pStyle w:val="TAC"/>
            </w:pPr>
            <w:r w:rsidRPr="00AE4694">
              <w:t>N/A</w:t>
            </w:r>
            <w:r w:rsidRPr="00AE4694" w:rsidDel="00C36913">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25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21</w:t>
            </w:r>
            <w:r w:rsidRPr="00AE4694">
              <w:rPr>
                <w:lang w:eastAsia="ja-JP"/>
              </w:rPr>
              <w:t>15</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28</w:t>
            </w:r>
          </w:p>
        </w:tc>
        <w:tc>
          <w:tcPr>
            <w:tcW w:w="1149" w:type="dxa"/>
            <w:shd w:val="clear" w:color="auto" w:fill="auto"/>
            <w:noWrap/>
            <w:vAlign w:val="center"/>
          </w:tcPr>
          <w:p w:rsidR="008F27E3" w:rsidRPr="00AE4694" w:rsidRDefault="008F27E3" w:rsidP="00AD21D3">
            <w:pPr>
              <w:pStyle w:val="TAC"/>
              <w:rPr>
                <w:szCs w:val="18"/>
                <w:lang w:eastAsia="ko-KR"/>
              </w:rPr>
            </w:pPr>
            <w:r w:rsidRPr="00AE4694">
              <w:t>740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795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10.0</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w:t>
            </w:r>
            <w:r w:rsidRPr="00AE4694">
              <w:rPr>
                <w:lang w:eastAsia="ja-JP"/>
              </w:rPr>
              <w:t>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t>4980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4980</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77.5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21</w:t>
            </w:r>
            <w:r w:rsidRPr="00AE4694">
              <w:rPr>
                <w:lang w:eastAsia="ja-JP"/>
              </w:rPr>
              <w:t>67.5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1.2</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28</w:t>
            </w:r>
          </w:p>
        </w:tc>
        <w:tc>
          <w:tcPr>
            <w:tcW w:w="1149" w:type="dxa"/>
            <w:shd w:val="clear" w:color="auto" w:fill="auto"/>
            <w:noWrap/>
            <w:vAlign w:val="center"/>
          </w:tcPr>
          <w:p w:rsidR="008F27E3" w:rsidRPr="00AE4694" w:rsidRDefault="008F27E3" w:rsidP="00AD21D3">
            <w:pPr>
              <w:pStyle w:val="TAC"/>
              <w:rPr>
                <w:szCs w:val="18"/>
                <w:lang w:eastAsia="ko-KR"/>
              </w:rPr>
            </w:pPr>
            <w:r w:rsidRPr="00AE4694">
              <w:t>745.5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800.5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4420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4420</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1935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2125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4.5</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t>IMD</w:t>
            </w:r>
            <w:r w:rsidRPr="00AE4694">
              <w:rPr>
                <w:lang w:eastAsia="ja-JP"/>
              </w:rPr>
              <w:t>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28</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718</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773</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4807</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4807</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ins w:id="7015" w:author="Suhwan Lim" w:date="2019-04-18T14:35:00Z"/>
        </w:trPr>
        <w:tc>
          <w:tcPr>
            <w:tcW w:w="1926" w:type="dxa"/>
            <w:vMerge w:val="restart"/>
            <w:shd w:val="clear" w:color="auto" w:fill="auto"/>
            <w:vAlign w:val="center"/>
          </w:tcPr>
          <w:p w:rsidR="008F27E3" w:rsidRPr="002F152E" w:rsidRDefault="008F27E3" w:rsidP="00AD21D3">
            <w:pPr>
              <w:pStyle w:val="TAC"/>
              <w:rPr>
                <w:ins w:id="7016" w:author="Suhwan Lim" w:date="2019-04-18T14:35:00Z"/>
                <w:lang w:eastAsia="ko-KR"/>
              </w:rPr>
            </w:pPr>
            <w:ins w:id="7017" w:author="Suhwan Lim" w:date="2019-04-18T14:36:00Z">
              <w:r>
                <w:rPr>
                  <w:rFonts w:hint="eastAsia"/>
                  <w:lang w:eastAsia="ko-KR"/>
                </w:rPr>
                <w:t>DC_1A_n40A-n78A</w:t>
              </w:r>
            </w:ins>
          </w:p>
        </w:tc>
        <w:tc>
          <w:tcPr>
            <w:tcW w:w="1145" w:type="dxa"/>
            <w:shd w:val="clear" w:color="auto" w:fill="auto"/>
            <w:vAlign w:val="center"/>
          </w:tcPr>
          <w:p w:rsidR="008F27E3" w:rsidRPr="002F152E" w:rsidRDefault="008F27E3" w:rsidP="00AD21D3">
            <w:pPr>
              <w:pStyle w:val="TAC"/>
              <w:rPr>
                <w:ins w:id="7018" w:author="Suhwan Lim" w:date="2019-04-18T14:35:00Z"/>
                <w:lang w:eastAsia="ko-KR"/>
              </w:rPr>
            </w:pPr>
            <w:ins w:id="7019" w:author="Suhwan Lim" w:date="2019-04-18T14:36:00Z">
              <w:r>
                <w:rPr>
                  <w:rFonts w:hint="eastAsia"/>
                  <w:lang w:eastAsia="ko-KR"/>
                </w:rPr>
                <w:t>1</w:t>
              </w:r>
            </w:ins>
          </w:p>
        </w:tc>
        <w:tc>
          <w:tcPr>
            <w:tcW w:w="1149" w:type="dxa"/>
            <w:shd w:val="clear" w:color="auto" w:fill="auto"/>
            <w:noWrap/>
            <w:vAlign w:val="center"/>
          </w:tcPr>
          <w:p w:rsidR="008F27E3" w:rsidRPr="00AE4694" w:rsidRDefault="008F27E3" w:rsidP="00AD21D3">
            <w:pPr>
              <w:pStyle w:val="TAC"/>
              <w:rPr>
                <w:ins w:id="7020" w:author="Suhwan Lim" w:date="2019-04-18T14:35:00Z"/>
                <w:rFonts w:eastAsia="맑은 고딕"/>
                <w:szCs w:val="18"/>
                <w:lang w:val="en-US" w:eastAsia="ko-KR"/>
              </w:rPr>
            </w:pPr>
            <w:ins w:id="7021" w:author="Suhwan Lim" w:date="2019-04-18T14:37:00Z">
              <w:r w:rsidRPr="002F152E">
                <w:rPr>
                  <w:rFonts w:eastAsia="맑은 고딕" w:hint="eastAsia"/>
                  <w:szCs w:val="18"/>
                  <w:lang w:val="en-US" w:eastAsia="ko-KR"/>
                </w:rPr>
                <w:t>19</w:t>
              </w:r>
              <w:r w:rsidRPr="002F152E">
                <w:rPr>
                  <w:rFonts w:eastAsia="맑은 고딕"/>
                  <w:szCs w:val="18"/>
                  <w:lang w:val="en-US" w:eastAsia="ko-KR"/>
                </w:rPr>
                <w:t>30</w:t>
              </w:r>
            </w:ins>
          </w:p>
        </w:tc>
        <w:tc>
          <w:tcPr>
            <w:tcW w:w="746" w:type="dxa"/>
            <w:shd w:val="clear" w:color="auto" w:fill="auto"/>
            <w:noWrap/>
            <w:vAlign w:val="center"/>
          </w:tcPr>
          <w:p w:rsidR="008F27E3" w:rsidRPr="00AE4694" w:rsidRDefault="008F27E3" w:rsidP="00AD21D3">
            <w:pPr>
              <w:pStyle w:val="TAC"/>
              <w:rPr>
                <w:ins w:id="7022" w:author="Suhwan Lim" w:date="2019-04-18T14:35:00Z"/>
                <w:rFonts w:eastAsia="맑은 고딕"/>
                <w:szCs w:val="18"/>
                <w:lang w:val="en-US" w:eastAsia="ko-KR"/>
              </w:rPr>
            </w:pPr>
            <w:ins w:id="7023" w:author="Suhwan Lim" w:date="2019-04-18T14:37: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24" w:author="Suhwan Lim" w:date="2019-04-18T14:35:00Z"/>
                <w:rFonts w:eastAsia="맑은 고딕"/>
                <w:szCs w:val="18"/>
                <w:lang w:val="en-US" w:eastAsia="ko-KR"/>
              </w:rPr>
            </w:pPr>
            <w:ins w:id="7025"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26" w:author="Suhwan Lim" w:date="2019-04-18T14:35:00Z"/>
                <w:rFonts w:eastAsia="맑은 고딕"/>
                <w:szCs w:val="18"/>
                <w:lang w:val="en-US" w:eastAsia="ko-KR"/>
              </w:rPr>
            </w:pPr>
            <w:ins w:id="7027" w:author="Suhwan Lim" w:date="2019-04-18T14:38:00Z">
              <w:r>
                <w:rPr>
                  <w:rFonts w:eastAsia="맑은 고딕" w:hint="eastAsia"/>
                  <w:szCs w:val="18"/>
                  <w:lang w:val="en-US" w:eastAsia="ko-KR"/>
                </w:rPr>
                <w:t>2120</w:t>
              </w:r>
            </w:ins>
          </w:p>
        </w:tc>
        <w:tc>
          <w:tcPr>
            <w:tcW w:w="616" w:type="dxa"/>
            <w:shd w:val="clear" w:color="auto" w:fill="auto"/>
            <w:vAlign w:val="center"/>
          </w:tcPr>
          <w:p w:rsidR="008F27E3" w:rsidRPr="002F152E" w:rsidRDefault="008F27E3" w:rsidP="00AD21D3">
            <w:pPr>
              <w:pStyle w:val="TAC"/>
              <w:rPr>
                <w:ins w:id="7028" w:author="Suhwan Lim" w:date="2019-04-18T14:35:00Z"/>
                <w:lang w:eastAsia="ko-KR"/>
              </w:rPr>
            </w:pPr>
            <w:ins w:id="7029" w:author="Suhwan Lim" w:date="2019-04-18T14:38:00Z">
              <w:r>
                <w:rPr>
                  <w:rFonts w:hint="eastAsia"/>
                  <w:lang w:eastAsia="ko-KR"/>
                </w:rPr>
                <w:t>N/A</w:t>
              </w:r>
            </w:ins>
          </w:p>
        </w:tc>
        <w:tc>
          <w:tcPr>
            <w:tcW w:w="817" w:type="dxa"/>
            <w:shd w:val="clear" w:color="auto" w:fill="auto"/>
            <w:vAlign w:val="center"/>
          </w:tcPr>
          <w:p w:rsidR="008F27E3" w:rsidRPr="002F152E" w:rsidRDefault="008F27E3" w:rsidP="00AD21D3">
            <w:pPr>
              <w:pStyle w:val="TAC"/>
              <w:rPr>
                <w:ins w:id="7030" w:author="Suhwan Lim" w:date="2019-04-18T14:35:00Z"/>
                <w:lang w:eastAsia="ko-KR"/>
              </w:rPr>
            </w:pPr>
            <w:ins w:id="7031" w:author="Suhwan Lim" w:date="2019-04-18T14:39:00Z">
              <w:r>
                <w:rPr>
                  <w:rFonts w:hint="eastAsia"/>
                  <w:lang w:eastAsia="ko-KR"/>
                </w:rPr>
                <w:t>FDD</w:t>
              </w:r>
            </w:ins>
          </w:p>
        </w:tc>
        <w:tc>
          <w:tcPr>
            <w:tcW w:w="1073" w:type="dxa"/>
            <w:shd w:val="clear" w:color="auto" w:fill="auto"/>
            <w:vAlign w:val="center"/>
          </w:tcPr>
          <w:p w:rsidR="008F27E3" w:rsidRPr="002F152E" w:rsidRDefault="008F27E3" w:rsidP="00AD21D3">
            <w:pPr>
              <w:pStyle w:val="TAC"/>
              <w:rPr>
                <w:ins w:id="7032" w:author="Suhwan Lim" w:date="2019-04-18T14:35:00Z"/>
                <w:lang w:eastAsia="ko-KR"/>
              </w:rPr>
            </w:pPr>
            <w:ins w:id="7033" w:author="Suhwan Lim" w:date="2019-04-18T14:39:00Z">
              <w:r>
                <w:rPr>
                  <w:rFonts w:hint="eastAsia"/>
                  <w:lang w:eastAsia="ko-KR"/>
                </w:rPr>
                <w:t>N/A</w:t>
              </w:r>
            </w:ins>
          </w:p>
        </w:tc>
      </w:tr>
      <w:tr w:rsidR="008F27E3" w:rsidRPr="00AE4694" w:rsidTr="00AD21D3">
        <w:trPr>
          <w:trHeight w:val="22"/>
          <w:jc w:val="center"/>
          <w:ins w:id="7034" w:author="Suhwan Lim" w:date="2019-04-18T14:35:00Z"/>
        </w:trPr>
        <w:tc>
          <w:tcPr>
            <w:tcW w:w="1926" w:type="dxa"/>
            <w:vMerge/>
            <w:shd w:val="clear" w:color="auto" w:fill="auto"/>
            <w:vAlign w:val="center"/>
          </w:tcPr>
          <w:p w:rsidR="008F27E3" w:rsidRPr="00AE4694" w:rsidRDefault="008F27E3" w:rsidP="00AD21D3">
            <w:pPr>
              <w:pStyle w:val="TAC"/>
              <w:rPr>
                <w:ins w:id="7035" w:author="Suhwan Lim" w:date="2019-04-18T14:35:00Z"/>
                <w:lang w:eastAsia="zh-CN"/>
              </w:rPr>
            </w:pPr>
          </w:p>
        </w:tc>
        <w:tc>
          <w:tcPr>
            <w:tcW w:w="1145" w:type="dxa"/>
            <w:shd w:val="clear" w:color="auto" w:fill="auto"/>
            <w:vAlign w:val="center"/>
          </w:tcPr>
          <w:p w:rsidR="008F27E3" w:rsidRPr="002F152E" w:rsidRDefault="008F27E3" w:rsidP="00AD21D3">
            <w:pPr>
              <w:pStyle w:val="TAC"/>
              <w:rPr>
                <w:ins w:id="7036" w:author="Suhwan Lim" w:date="2019-04-18T14:35:00Z"/>
                <w:lang w:eastAsia="ko-KR"/>
              </w:rPr>
            </w:pPr>
            <w:ins w:id="7037" w:author="Suhwan Lim" w:date="2019-04-18T14:36:00Z">
              <w:r>
                <w:rPr>
                  <w:lang w:eastAsia="ko-KR"/>
                </w:rPr>
                <w:t>n</w:t>
              </w:r>
              <w:r>
                <w:rPr>
                  <w:rFonts w:hint="eastAsia"/>
                  <w:lang w:eastAsia="ko-KR"/>
                </w:rPr>
                <w:t>4</w:t>
              </w:r>
              <w:r>
                <w:rPr>
                  <w:lang w:eastAsia="ko-KR"/>
                </w:rPr>
                <w:t>0</w:t>
              </w:r>
            </w:ins>
          </w:p>
        </w:tc>
        <w:tc>
          <w:tcPr>
            <w:tcW w:w="1149" w:type="dxa"/>
            <w:shd w:val="clear" w:color="auto" w:fill="auto"/>
            <w:noWrap/>
            <w:vAlign w:val="center"/>
          </w:tcPr>
          <w:p w:rsidR="008F27E3" w:rsidRPr="00AE4694" w:rsidRDefault="008F27E3" w:rsidP="00AD21D3">
            <w:pPr>
              <w:pStyle w:val="TAC"/>
              <w:rPr>
                <w:ins w:id="7038" w:author="Suhwan Lim" w:date="2019-04-18T14:35:00Z"/>
                <w:rFonts w:eastAsia="맑은 고딕"/>
                <w:szCs w:val="18"/>
                <w:lang w:val="en-US" w:eastAsia="ko-KR"/>
              </w:rPr>
            </w:pPr>
            <w:ins w:id="7039" w:author="Suhwan Lim" w:date="2019-04-18T14:37:00Z">
              <w:r w:rsidRPr="002F152E">
                <w:rPr>
                  <w:rFonts w:eastAsia="맑은 고딕" w:hint="eastAsia"/>
                  <w:szCs w:val="18"/>
                  <w:lang w:val="en-US" w:eastAsia="ko-KR"/>
                </w:rPr>
                <w:t>2340</w:t>
              </w:r>
            </w:ins>
          </w:p>
        </w:tc>
        <w:tc>
          <w:tcPr>
            <w:tcW w:w="746" w:type="dxa"/>
            <w:shd w:val="clear" w:color="auto" w:fill="auto"/>
            <w:noWrap/>
            <w:vAlign w:val="center"/>
          </w:tcPr>
          <w:p w:rsidR="008F27E3" w:rsidRPr="00AE4694" w:rsidRDefault="008F27E3" w:rsidP="00AD21D3">
            <w:pPr>
              <w:pStyle w:val="TAC"/>
              <w:rPr>
                <w:ins w:id="7040" w:author="Suhwan Lim" w:date="2019-04-18T14:35:00Z"/>
                <w:rFonts w:eastAsia="맑은 고딕"/>
                <w:szCs w:val="18"/>
                <w:lang w:val="en-US" w:eastAsia="ko-KR"/>
              </w:rPr>
            </w:pPr>
            <w:ins w:id="7041" w:author="Suhwan Lim" w:date="2019-04-18T14:37: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42" w:author="Suhwan Lim" w:date="2019-04-18T14:35:00Z"/>
                <w:rFonts w:eastAsia="맑은 고딕"/>
                <w:szCs w:val="18"/>
                <w:lang w:val="en-US" w:eastAsia="ko-KR"/>
              </w:rPr>
            </w:pPr>
            <w:ins w:id="7043"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44" w:author="Suhwan Lim" w:date="2019-04-18T14:35:00Z"/>
                <w:rFonts w:eastAsia="맑은 고딕"/>
                <w:szCs w:val="18"/>
                <w:lang w:val="en-US" w:eastAsia="ko-KR"/>
              </w:rPr>
            </w:pPr>
            <w:ins w:id="7045" w:author="Suhwan Lim" w:date="2019-04-18T14:38:00Z">
              <w:r>
                <w:rPr>
                  <w:rFonts w:eastAsia="맑은 고딕" w:hint="eastAsia"/>
                  <w:szCs w:val="18"/>
                  <w:lang w:val="en-US" w:eastAsia="ko-KR"/>
                </w:rPr>
                <w:t>2340</w:t>
              </w:r>
            </w:ins>
          </w:p>
        </w:tc>
        <w:tc>
          <w:tcPr>
            <w:tcW w:w="616" w:type="dxa"/>
            <w:shd w:val="clear" w:color="auto" w:fill="auto"/>
            <w:vAlign w:val="center"/>
          </w:tcPr>
          <w:p w:rsidR="008F27E3" w:rsidRPr="002F152E" w:rsidRDefault="008F27E3" w:rsidP="00AD21D3">
            <w:pPr>
              <w:pStyle w:val="TAC"/>
              <w:rPr>
                <w:ins w:id="7046" w:author="Suhwan Lim" w:date="2019-04-18T14:35:00Z"/>
                <w:lang w:eastAsia="ko-KR"/>
              </w:rPr>
            </w:pPr>
            <w:ins w:id="7047" w:author="Suhwan Lim" w:date="2019-04-18T14:38:00Z">
              <w:r>
                <w:rPr>
                  <w:rFonts w:hint="eastAsia"/>
                  <w:lang w:eastAsia="ko-KR"/>
                </w:rPr>
                <w:t>N/A</w:t>
              </w:r>
            </w:ins>
          </w:p>
        </w:tc>
        <w:tc>
          <w:tcPr>
            <w:tcW w:w="817" w:type="dxa"/>
            <w:shd w:val="clear" w:color="auto" w:fill="auto"/>
            <w:vAlign w:val="center"/>
          </w:tcPr>
          <w:p w:rsidR="008F27E3" w:rsidRPr="002F152E" w:rsidRDefault="008F27E3" w:rsidP="00AD21D3">
            <w:pPr>
              <w:pStyle w:val="TAC"/>
              <w:rPr>
                <w:ins w:id="7048" w:author="Suhwan Lim" w:date="2019-04-18T14:35:00Z"/>
                <w:lang w:eastAsia="ko-KR"/>
              </w:rPr>
            </w:pPr>
            <w:ins w:id="7049"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050" w:author="Suhwan Lim" w:date="2019-04-18T14:35:00Z"/>
                <w:lang w:eastAsia="ko-KR"/>
              </w:rPr>
            </w:pPr>
            <w:ins w:id="7051" w:author="Suhwan Lim" w:date="2019-04-18T14:39:00Z">
              <w:r>
                <w:rPr>
                  <w:rFonts w:hint="eastAsia"/>
                  <w:lang w:eastAsia="ko-KR"/>
                </w:rPr>
                <w:t>N/A</w:t>
              </w:r>
            </w:ins>
          </w:p>
        </w:tc>
      </w:tr>
      <w:tr w:rsidR="008F27E3" w:rsidRPr="00AE4694" w:rsidTr="00AD21D3">
        <w:trPr>
          <w:trHeight w:val="22"/>
          <w:jc w:val="center"/>
          <w:ins w:id="7052" w:author="Suhwan Lim" w:date="2019-04-18T14:35:00Z"/>
        </w:trPr>
        <w:tc>
          <w:tcPr>
            <w:tcW w:w="1926" w:type="dxa"/>
            <w:vMerge/>
            <w:shd w:val="clear" w:color="auto" w:fill="auto"/>
            <w:vAlign w:val="center"/>
          </w:tcPr>
          <w:p w:rsidR="008F27E3" w:rsidRPr="00AE4694" w:rsidRDefault="008F27E3" w:rsidP="00AD21D3">
            <w:pPr>
              <w:pStyle w:val="TAC"/>
              <w:rPr>
                <w:ins w:id="7053" w:author="Suhwan Lim" w:date="2019-04-18T14:35:00Z"/>
                <w:lang w:eastAsia="zh-CN"/>
              </w:rPr>
            </w:pPr>
          </w:p>
        </w:tc>
        <w:tc>
          <w:tcPr>
            <w:tcW w:w="1145" w:type="dxa"/>
            <w:shd w:val="clear" w:color="auto" w:fill="auto"/>
            <w:vAlign w:val="center"/>
          </w:tcPr>
          <w:p w:rsidR="008F27E3" w:rsidRPr="002F152E" w:rsidRDefault="008F27E3" w:rsidP="00AD21D3">
            <w:pPr>
              <w:pStyle w:val="TAC"/>
              <w:rPr>
                <w:ins w:id="7054" w:author="Suhwan Lim" w:date="2019-04-18T14:35:00Z"/>
                <w:lang w:eastAsia="ko-KR"/>
              </w:rPr>
            </w:pPr>
            <w:ins w:id="7055" w:author="Suhwan Lim" w:date="2019-04-18T14:36:00Z">
              <w:r>
                <w:rPr>
                  <w:lang w:eastAsia="ko-KR"/>
                </w:rPr>
                <w:t>n</w:t>
              </w:r>
              <w:r>
                <w:rPr>
                  <w:rFonts w:hint="eastAsia"/>
                  <w:lang w:eastAsia="ko-KR"/>
                </w:rPr>
                <w:t>7</w:t>
              </w:r>
              <w:r>
                <w:rPr>
                  <w:lang w:eastAsia="ko-KR"/>
                </w:rPr>
                <w:t>8</w:t>
              </w:r>
            </w:ins>
          </w:p>
        </w:tc>
        <w:tc>
          <w:tcPr>
            <w:tcW w:w="1149" w:type="dxa"/>
            <w:shd w:val="clear" w:color="auto" w:fill="auto"/>
            <w:noWrap/>
            <w:vAlign w:val="center"/>
          </w:tcPr>
          <w:p w:rsidR="008F27E3" w:rsidRPr="00AE4694" w:rsidRDefault="008F27E3" w:rsidP="00AD21D3">
            <w:pPr>
              <w:pStyle w:val="TAC"/>
              <w:rPr>
                <w:ins w:id="7056" w:author="Suhwan Lim" w:date="2019-04-18T14:35:00Z"/>
                <w:rFonts w:eastAsia="맑은 고딕"/>
                <w:szCs w:val="18"/>
                <w:lang w:val="en-US" w:eastAsia="ko-KR"/>
              </w:rPr>
            </w:pPr>
            <w:ins w:id="7057" w:author="Suhwan Lim" w:date="2019-04-18T14:37:00Z">
              <w:r w:rsidRPr="002F152E">
                <w:rPr>
                  <w:rFonts w:eastAsia="맑은 고딕" w:hint="eastAsia"/>
                  <w:szCs w:val="18"/>
                  <w:lang w:val="en-US" w:eastAsia="ko-KR"/>
                </w:rPr>
                <w:t>3450</w:t>
              </w:r>
            </w:ins>
          </w:p>
        </w:tc>
        <w:tc>
          <w:tcPr>
            <w:tcW w:w="746" w:type="dxa"/>
            <w:shd w:val="clear" w:color="auto" w:fill="auto"/>
            <w:noWrap/>
            <w:vAlign w:val="center"/>
          </w:tcPr>
          <w:p w:rsidR="008F27E3" w:rsidRPr="00AE4694" w:rsidRDefault="008F27E3" w:rsidP="00AD21D3">
            <w:pPr>
              <w:pStyle w:val="TAC"/>
              <w:rPr>
                <w:ins w:id="7058" w:author="Suhwan Lim" w:date="2019-04-18T14:35:00Z"/>
                <w:rFonts w:eastAsia="맑은 고딕"/>
                <w:szCs w:val="18"/>
                <w:lang w:val="en-US" w:eastAsia="ko-KR"/>
              </w:rPr>
            </w:pPr>
            <w:ins w:id="7059" w:author="Suhwan Lim" w:date="2019-04-18T14:37:00Z">
              <w:r>
                <w:rPr>
                  <w:rFonts w:eastAsia="맑은 고딕" w:hint="eastAsia"/>
                  <w:szCs w:val="18"/>
                  <w:lang w:val="en-US" w:eastAsia="ko-KR"/>
                </w:rPr>
                <w:t>10</w:t>
              </w:r>
            </w:ins>
          </w:p>
        </w:tc>
        <w:tc>
          <w:tcPr>
            <w:tcW w:w="869" w:type="dxa"/>
            <w:shd w:val="clear" w:color="auto" w:fill="auto"/>
            <w:noWrap/>
            <w:vAlign w:val="center"/>
          </w:tcPr>
          <w:p w:rsidR="008F27E3" w:rsidRPr="00AE4694" w:rsidRDefault="008F27E3" w:rsidP="00AD21D3">
            <w:pPr>
              <w:pStyle w:val="TAC"/>
              <w:rPr>
                <w:ins w:id="7060" w:author="Suhwan Lim" w:date="2019-04-18T14:35:00Z"/>
                <w:rFonts w:eastAsia="맑은 고딕"/>
                <w:szCs w:val="18"/>
                <w:lang w:val="en-US" w:eastAsia="ko-KR"/>
              </w:rPr>
            </w:pPr>
            <w:ins w:id="7061" w:author="Suhwan Lim" w:date="2019-04-18T14:38:00Z">
              <w:r>
                <w:rPr>
                  <w:rFonts w:eastAsia="맑은 고딕" w:hint="eastAsia"/>
                  <w:szCs w:val="18"/>
                  <w:lang w:val="en-US" w:eastAsia="ko-KR"/>
                </w:rPr>
                <w:t>50</w:t>
              </w:r>
            </w:ins>
          </w:p>
        </w:tc>
        <w:tc>
          <w:tcPr>
            <w:tcW w:w="1287" w:type="dxa"/>
            <w:shd w:val="clear" w:color="auto" w:fill="auto"/>
            <w:noWrap/>
            <w:vAlign w:val="center"/>
          </w:tcPr>
          <w:p w:rsidR="008F27E3" w:rsidRPr="00AE4694" w:rsidRDefault="008F27E3" w:rsidP="00AD21D3">
            <w:pPr>
              <w:pStyle w:val="TAC"/>
              <w:rPr>
                <w:ins w:id="7062" w:author="Suhwan Lim" w:date="2019-04-18T14:35:00Z"/>
                <w:rFonts w:eastAsia="맑은 고딕"/>
                <w:szCs w:val="18"/>
                <w:lang w:val="en-US" w:eastAsia="ko-KR"/>
              </w:rPr>
            </w:pPr>
            <w:ins w:id="7063" w:author="Suhwan Lim" w:date="2019-04-18T14:38:00Z">
              <w:r>
                <w:rPr>
                  <w:rFonts w:eastAsia="맑은 고딕" w:hint="eastAsia"/>
                  <w:szCs w:val="18"/>
                  <w:lang w:val="en-US" w:eastAsia="ko-KR"/>
                </w:rPr>
                <w:t>3450</w:t>
              </w:r>
            </w:ins>
          </w:p>
        </w:tc>
        <w:tc>
          <w:tcPr>
            <w:tcW w:w="616" w:type="dxa"/>
            <w:shd w:val="clear" w:color="auto" w:fill="auto"/>
            <w:vAlign w:val="center"/>
          </w:tcPr>
          <w:p w:rsidR="008F27E3" w:rsidRPr="002F152E" w:rsidRDefault="008F27E3" w:rsidP="00AD21D3">
            <w:pPr>
              <w:pStyle w:val="TAC"/>
              <w:rPr>
                <w:ins w:id="7064" w:author="Suhwan Lim" w:date="2019-04-18T14:35:00Z"/>
                <w:lang w:eastAsia="ko-KR"/>
              </w:rPr>
            </w:pPr>
            <w:ins w:id="7065" w:author="Suhwan Lim" w:date="2019-04-18T14:38:00Z">
              <w:r>
                <w:rPr>
                  <w:rFonts w:hint="eastAsia"/>
                  <w:lang w:eastAsia="ko-KR"/>
                </w:rPr>
                <w:t>9.8</w:t>
              </w:r>
            </w:ins>
          </w:p>
        </w:tc>
        <w:tc>
          <w:tcPr>
            <w:tcW w:w="817" w:type="dxa"/>
            <w:shd w:val="clear" w:color="auto" w:fill="auto"/>
            <w:vAlign w:val="center"/>
          </w:tcPr>
          <w:p w:rsidR="008F27E3" w:rsidRPr="002F152E" w:rsidRDefault="008F27E3" w:rsidP="00AD21D3">
            <w:pPr>
              <w:pStyle w:val="TAC"/>
              <w:rPr>
                <w:ins w:id="7066" w:author="Suhwan Lim" w:date="2019-04-18T14:35:00Z"/>
                <w:lang w:eastAsia="ko-KR"/>
              </w:rPr>
            </w:pPr>
            <w:ins w:id="7067"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068" w:author="Suhwan Lim" w:date="2019-04-18T14:35:00Z"/>
                <w:lang w:eastAsia="ko-KR"/>
              </w:rPr>
            </w:pPr>
            <w:ins w:id="7069" w:author="Suhwan Lim" w:date="2019-04-18T14:39:00Z">
              <w:r>
                <w:rPr>
                  <w:rFonts w:hint="eastAsia"/>
                  <w:lang w:eastAsia="ko-KR"/>
                </w:rPr>
                <w:t>IMD4</w:t>
              </w:r>
              <w:r>
                <w:rPr>
                  <w:lang w:eastAsia="ko-KR"/>
                </w:rPr>
                <w:t xml:space="preserve"> </w:t>
              </w:r>
            </w:ins>
            <w:ins w:id="7070" w:author="Suhwan Lim" w:date="2019-04-18T14:40:00Z">
              <w:r w:rsidRPr="00E32FD0">
                <w:rPr>
                  <w:rFonts w:ascii="Calibri" w:eastAsia="Times New Roman" w:hAnsi="Calibri"/>
                  <w:lang w:val="en-US" w:eastAsia="zh-CN"/>
                </w:rPr>
                <w:t>|3*f</w:t>
              </w:r>
              <w:r w:rsidRPr="00E32FD0">
                <w:rPr>
                  <w:rFonts w:ascii="Calibri" w:eastAsia="Times New Roman" w:hAnsi="Calibri"/>
                  <w:vertAlign w:val="subscript"/>
                  <w:lang w:val="en-US" w:eastAsia="zh-CN"/>
                </w:rPr>
                <w:t>B1</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n40</w:t>
              </w:r>
              <w:r w:rsidRPr="00E32FD0">
                <w:rPr>
                  <w:rFonts w:ascii="Calibri" w:hAnsi="Calibri"/>
                  <w:lang w:val="en-US" w:eastAsia="ko-KR"/>
                </w:rPr>
                <w:t>|</w:t>
              </w:r>
            </w:ins>
          </w:p>
        </w:tc>
      </w:tr>
      <w:tr w:rsidR="008F27E3" w:rsidRPr="00AE4694" w:rsidTr="00AD21D3">
        <w:trPr>
          <w:trHeight w:val="22"/>
          <w:jc w:val="center"/>
          <w:ins w:id="7071" w:author="Suhwan Lim" w:date="2019-04-18T14:35:00Z"/>
        </w:trPr>
        <w:tc>
          <w:tcPr>
            <w:tcW w:w="1926" w:type="dxa"/>
            <w:vMerge/>
            <w:shd w:val="clear" w:color="auto" w:fill="auto"/>
            <w:vAlign w:val="center"/>
          </w:tcPr>
          <w:p w:rsidR="008F27E3" w:rsidRPr="00AE4694" w:rsidRDefault="008F27E3" w:rsidP="00AD21D3">
            <w:pPr>
              <w:pStyle w:val="TAC"/>
              <w:rPr>
                <w:ins w:id="7072" w:author="Suhwan Lim" w:date="2019-04-18T14:35:00Z"/>
                <w:lang w:eastAsia="zh-CN"/>
              </w:rPr>
            </w:pPr>
          </w:p>
        </w:tc>
        <w:tc>
          <w:tcPr>
            <w:tcW w:w="1145" w:type="dxa"/>
            <w:shd w:val="clear" w:color="auto" w:fill="auto"/>
            <w:vAlign w:val="center"/>
          </w:tcPr>
          <w:p w:rsidR="008F27E3" w:rsidRPr="002F152E" w:rsidRDefault="008F27E3" w:rsidP="00AD21D3">
            <w:pPr>
              <w:pStyle w:val="TAC"/>
              <w:rPr>
                <w:ins w:id="7073" w:author="Suhwan Lim" w:date="2019-04-18T14:35:00Z"/>
                <w:lang w:eastAsia="ko-KR"/>
              </w:rPr>
            </w:pPr>
            <w:ins w:id="7074" w:author="Suhwan Lim" w:date="2019-04-18T14:36:00Z">
              <w:r>
                <w:rPr>
                  <w:rFonts w:hint="eastAsia"/>
                  <w:lang w:eastAsia="ko-KR"/>
                </w:rPr>
                <w:t>1</w:t>
              </w:r>
            </w:ins>
          </w:p>
        </w:tc>
        <w:tc>
          <w:tcPr>
            <w:tcW w:w="1149" w:type="dxa"/>
            <w:shd w:val="clear" w:color="auto" w:fill="auto"/>
            <w:noWrap/>
            <w:vAlign w:val="center"/>
          </w:tcPr>
          <w:p w:rsidR="008F27E3" w:rsidRPr="00AE4694" w:rsidRDefault="008F27E3" w:rsidP="00AD21D3">
            <w:pPr>
              <w:pStyle w:val="TAC"/>
              <w:rPr>
                <w:ins w:id="7075" w:author="Suhwan Lim" w:date="2019-04-18T14:35:00Z"/>
                <w:rFonts w:eastAsia="맑은 고딕"/>
                <w:szCs w:val="18"/>
                <w:lang w:val="en-US" w:eastAsia="ko-KR"/>
              </w:rPr>
            </w:pPr>
            <w:ins w:id="7076" w:author="Suhwan Lim" w:date="2019-04-18T14:37:00Z">
              <w:r>
                <w:rPr>
                  <w:rFonts w:eastAsia="맑은 고딕" w:hint="eastAsia"/>
                  <w:szCs w:val="18"/>
                  <w:lang w:val="en-US" w:eastAsia="ko-KR"/>
                </w:rPr>
                <w:t>1960</w:t>
              </w:r>
            </w:ins>
          </w:p>
        </w:tc>
        <w:tc>
          <w:tcPr>
            <w:tcW w:w="746" w:type="dxa"/>
            <w:shd w:val="clear" w:color="auto" w:fill="auto"/>
            <w:noWrap/>
            <w:vAlign w:val="center"/>
          </w:tcPr>
          <w:p w:rsidR="008F27E3" w:rsidRPr="00AE4694" w:rsidRDefault="008F27E3" w:rsidP="00AD21D3">
            <w:pPr>
              <w:pStyle w:val="TAC"/>
              <w:rPr>
                <w:ins w:id="7077" w:author="Suhwan Lim" w:date="2019-04-18T14:35:00Z"/>
                <w:rFonts w:eastAsia="맑은 고딕"/>
                <w:szCs w:val="18"/>
                <w:lang w:val="en-US" w:eastAsia="ko-KR"/>
              </w:rPr>
            </w:pPr>
            <w:ins w:id="7078" w:author="Suhwan Lim" w:date="2019-04-18T14:38: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79" w:author="Suhwan Lim" w:date="2019-04-18T14:35:00Z"/>
                <w:rFonts w:eastAsia="맑은 고딕"/>
                <w:szCs w:val="18"/>
                <w:lang w:val="en-US" w:eastAsia="ko-KR"/>
              </w:rPr>
            </w:pPr>
            <w:ins w:id="7080"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81" w:author="Suhwan Lim" w:date="2019-04-18T14:35:00Z"/>
                <w:rFonts w:eastAsia="맑은 고딕"/>
                <w:szCs w:val="18"/>
                <w:lang w:val="en-US" w:eastAsia="ko-KR"/>
              </w:rPr>
            </w:pPr>
            <w:ins w:id="7082" w:author="Suhwan Lim" w:date="2019-04-18T14:38:00Z">
              <w:r>
                <w:rPr>
                  <w:rFonts w:eastAsia="맑은 고딕" w:hint="eastAsia"/>
                  <w:szCs w:val="18"/>
                  <w:lang w:val="en-US" w:eastAsia="ko-KR"/>
                </w:rPr>
                <w:t>2150</w:t>
              </w:r>
            </w:ins>
          </w:p>
        </w:tc>
        <w:tc>
          <w:tcPr>
            <w:tcW w:w="616" w:type="dxa"/>
            <w:shd w:val="clear" w:color="auto" w:fill="auto"/>
            <w:vAlign w:val="center"/>
          </w:tcPr>
          <w:p w:rsidR="008F27E3" w:rsidRPr="002F152E" w:rsidRDefault="008F27E3" w:rsidP="00AD21D3">
            <w:pPr>
              <w:pStyle w:val="TAC"/>
              <w:rPr>
                <w:ins w:id="7083" w:author="Suhwan Lim" w:date="2019-04-18T14:35:00Z"/>
                <w:lang w:eastAsia="ko-KR"/>
              </w:rPr>
            </w:pPr>
            <w:ins w:id="7084" w:author="Suhwan Lim" w:date="2019-04-18T14:39:00Z">
              <w:r>
                <w:rPr>
                  <w:rFonts w:hint="eastAsia"/>
                  <w:lang w:eastAsia="ko-KR"/>
                </w:rPr>
                <w:t>N/A</w:t>
              </w:r>
            </w:ins>
          </w:p>
        </w:tc>
        <w:tc>
          <w:tcPr>
            <w:tcW w:w="817" w:type="dxa"/>
            <w:shd w:val="clear" w:color="auto" w:fill="auto"/>
            <w:vAlign w:val="center"/>
          </w:tcPr>
          <w:p w:rsidR="008F27E3" w:rsidRPr="002F152E" w:rsidRDefault="008F27E3" w:rsidP="00AD21D3">
            <w:pPr>
              <w:pStyle w:val="TAC"/>
              <w:rPr>
                <w:ins w:id="7085" w:author="Suhwan Lim" w:date="2019-04-18T14:35:00Z"/>
                <w:lang w:eastAsia="ko-KR"/>
              </w:rPr>
            </w:pPr>
            <w:ins w:id="7086" w:author="Suhwan Lim" w:date="2019-04-18T14:39:00Z">
              <w:r>
                <w:rPr>
                  <w:rFonts w:hint="eastAsia"/>
                  <w:lang w:eastAsia="ko-KR"/>
                </w:rPr>
                <w:t>FDD</w:t>
              </w:r>
            </w:ins>
          </w:p>
        </w:tc>
        <w:tc>
          <w:tcPr>
            <w:tcW w:w="1073" w:type="dxa"/>
            <w:shd w:val="clear" w:color="auto" w:fill="auto"/>
            <w:vAlign w:val="center"/>
          </w:tcPr>
          <w:p w:rsidR="008F27E3" w:rsidRPr="002F152E" w:rsidRDefault="008F27E3" w:rsidP="00AD21D3">
            <w:pPr>
              <w:pStyle w:val="TAC"/>
              <w:rPr>
                <w:ins w:id="7087" w:author="Suhwan Lim" w:date="2019-04-18T14:35:00Z"/>
                <w:lang w:eastAsia="ko-KR"/>
              </w:rPr>
            </w:pPr>
            <w:ins w:id="7088" w:author="Suhwan Lim" w:date="2019-04-18T14:39:00Z">
              <w:r>
                <w:rPr>
                  <w:rFonts w:hint="eastAsia"/>
                  <w:lang w:eastAsia="ko-KR"/>
                </w:rPr>
                <w:t>N/A</w:t>
              </w:r>
            </w:ins>
          </w:p>
        </w:tc>
      </w:tr>
      <w:tr w:rsidR="008F27E3" w:rsidRPr="00AE4694" w:rsidTr="00AD21D3">
        <w:trPr>
          <w:trHeight w:val="22"/>
          <w:jc w:val="center"/>
          <w:ins w:id="7089" w:author="Suhwan Lim" w:date="2019-04-18T14:35:00Z"/>
        </w:trPr>
        <w:tc>
          <w:tcPr>
            <w:tcW w:w="1926" w:type="dxa"/>
            <w:vMerge/>
            <w:shd w:val="clear" w:color="auto" w:fill="auto"/>
            <w:vAlign w:val="center"/>
          </w:tcPr>
          <w:p w:rsidR="008F27E3" w:rsidRPr="00AE4694" w:rsidRDefault="008F27E3" w:rsidP="00AD21D3">
            <w:pPr>
              <w:pStyle w:val="TAC"/>
              <w:rPr>
                <w:ins w:id="7090" w:author="Suhwan Lim" w:date="2019-04-18T14:35:00Z"/>
                <w:lang w:eastAsia="zh-CN"/>
              </w:rPr>
            </w:pPr>
          </w:p>
        </w:tc>
        <w:tc>
          <w:tcPr>
            <w:tcW w:w="1145" w:type="dxa"/>
            <w:shd w:val="clear" w:color="auto" w:fill="auto"/>
            <w:vAlign w:val="center"/>
          </w:tcPr>
          <w:p w:rsidR="008F27E3" w:rsidRPr="00AE4694" w:rsidRDefault="008F27E3" w:rsidP="00AD21D3">
            <w:pPr>
              <w:pStyle w:val="TAC"/>
              <w:rPr>
                <w:ins w:id="7091" w:author="Suhwan Lim" w:date="2019-04-18T14:35:00Z"/>
                <w:lang w:eastAsia="ja-JP"/>
              </w:rPr>
            </w:pPr>
            <w:ins w:id="7092" w:author="Suhwan Lim" w:date="2019-04-18T14:36:00Z">
              <w:r>
                <w:rPr>
                  <w:lang w:eastAsia="ko-KR"/>
                </w:rPr>
                <w:t>n</w:t>
              </w:r>
              <w:r>
                <w:rPr>
                  <w:rFonts w:hint="eastAsia"/>
                  <w:lang w:eastAsia="ko-KR"/>
                </w:rPr>
                <w:t>4</w:t>
              </w:r>
              <w:r>
                <w:rPr>
                  <w:lang w:eastAsia="ko-KR"/>
                </w:rPr>
                <w:t>0</w:t>
              </w:r>
            </w:ins>
          </w:p>
        </w:tc>
        <w:tc>
          <w:tcPr>
            <w:tcW w:w="1149" w:type="dxa"/>
            <w:shd w:val="clear" w:color="auto" w:fill="auto"/>
            <w:noWrap/>
            <w:vAlign w:val="center"/>
          </w:tcPr>
          <w:p w:rsidR="008F27E3" w:rsidRPr="00AE4694" w:rsidRDefault="008F27E3" w:rsidP="00AD21D3">
            <w:pPr>
              <w:pStyle w:val="TAC"/>
              <w:rPr>
                <w:ins w:id="7093" w:author="Suhwan Lim" w:date="2019-04-18T14:35:00Z"/>
                <w:rFonts w:eastAsia="맑은 고딕"/>
                <w:szCs w:val="18"/>
                <w:lang w:val="en-US" w:eastAsia="ko-KR"/>
              </w:rPr>
            </w:pPr>
            <w:ins w:id="7094" w:author="Suhwan Lim" w:date="2019-04-18T14:37:00Z">
              <w:r>
                <w:rPr>
                  <w:rFonts w:eastAsia="맑은 고딕" w:hint="eastAsia"/>
                  <w:szCs w:val="18"/>
                  <w:lang w:val="en-US" w:eastAsia="ko-KR"/>
                </w:rPr>
                <w:t>2360</w:t>
              </w:r>
            </w:ins>
          </w:p>
        </w:tc>
        <w:tc>
          <w:tcPr>
            <w:tcW w:w="746" w:type="dxa"/>
            <w:shd w:val="clear" w:color="auto" w:fill="auto"/>
            <w:noWrap/>
            <w:vAlign w:val="center"/>
          </w:tcPr>
          <w:p w:rsidR="008F27E3" w:rsidRPr="00AE4694" w:rsidRDefault="008F27E3" w:rsidP="00AD21D3">
            <w:pPr>
              <w:pStyle w:val="TAC"/>
              <w:rPr>
                <w:ins w:id="7095" w:author="Suhwan Lim" w:date="2019-04-18T14:35:00Z"/>
                <w:rFonts w:eastAsia="맑은 고딕"/>
                <w:szCs w:val="18"/>
                <w:lang w:val="en-US" w:eastAsia="ko-KR"/>
              </w:rPr>
            </w:pPr>
            <w:ins w:id="7096" w:author="Suhwan Lim" w:date="2019-04-18T14:38: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97" w:author="Suhwan Lim" w:date="2019-04-18T14:35:00Z"/>
                <w:rFonts w:eastAsia="맑은 고딕"/>
                <w:szCs w:val="18"/>
                <w:lang w:val="en-US" w:eastAsia="ko-KR"/>
              </w:rPr>
            </w:pPr>
            <w:ins w:id="7098"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99" w:author="Suhwan Lim" w:date="2019-04-18T14:35:00Z"/>
                <w:rFonts w:eastAsia="맑은 고딕"/>
                <w:szCs w:val="18"/>
                <w:lang w:val="en-US" w:eastAsia="ko-KR"/>
              </w:rPr>
            </w:pPr>
            <w:ins w:id="7100" w:author="Suhwan Lim" w:date="2019-04-18T14:38:00Z">
              <w:r>
                <w:rPr>
                  <w:rFonts w:eastAsia="맑은 고딕" w:hint="eastAsia"/>
                  <w:szCs w:val="18"/>
                  <w:lang w:val="en-US" w:eastAsia="ko-KR"/>
                </w:rPr>
                <w:t>2360</w:t>
              </w:r>
            </w:ins>
          </w:p>
        </w:tc>
        <w:tc>
          <w:tcPr>
            <w:tcW w:w="616" w:type="dxa"/>
            <w:shd w:val="clear" w:color="auto" w:fill="auto"/>
            <w:vAlign w:val="center"/>
          </w:tcPr>
          <w:p w:rsidR="008F27E3" w:rsidRPr="002F152E" w:rsidRDefault="008F27E3" w:rsidP="00AD21D3">
            <w:pPr>
              <w:pStyle w:val="TAC"/>
              <w:rPr>
                <w:ins w:id="7101" w:author="Suhwan Lim" w:date="2019-04-18T14:35:00Z"/>
                <w:lang w:eastAsia="ko-KR"/>
              </w:rPr>
            </w:pPr>
            <w:ins w:id="7102" w:author="Suhwan Lim" w:date="2019-04-18T14:39:00Z">
              <w:r>
                <w:rPr>
                  <w:rFonts w:hint="eastAsia"/>
                  <w:lang w:eastAsia="ko-KR"/>
                </w:rPr>
                <w:t>10.6</w:t>
              </w:r>
            </w:ins>
          </w:p>
        </w:tc>
        <w:tc>
          <w:tcPr>
            <w:tcW w:w="817" w:type="dxa"/>
            <w:shd w:val="clear" w:color="auto" w:fill="auto"/>
            <w:vAlign w:val="center"/>
          </w:tcPr>
          <w:p w:rsidR="008F27E3" w:rsidRPr="002F152E" w:rsidRDefault="008F27E3" w:rsidP="00AD21D3">
            <w:pPr>
              <w:pStyle w:val="TAC"/>
              <w:rPr>
                <w:ins w:id="7103" w:author="Suhwan Lim" w:date="2019-04-18T14:35:00Z"/>
                <w:lang w:eastAsia="ko-KR"/>
              </w:rPr>
            </w:pPr>
            <w:ins w:id="7104"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105" w:author="Suhwan Lim" w:date="2019-04-18T14:35:00Z"/>
                <w:lang w:eastAsia="ko-KR"/>
              </w:rPr>
            </w:pPr>
            <w:ins w:id="7106" w:author="Suhwan Lim" w:date="2019-04-18T14:39:00Z">
              <w:r>
                <w:rPr>
                  <w:rFonts w:hint="eastAsia"/>
                  <w:lang w:eastAsia="ko-KR"/>
                </w:rPr>
                <w:t>IMD4</w:t>
              </w:r>
            </w:ins>
            <w:ins w:id="7107" w:author="Suhwan Lim" w:date="2019-04-18T14:40:00Z">
              <w:r>
                <w:rPr>
                  <w:lang w:eastAsia="ko-KR"/>
                </w:rPr>
                <w:t xml:space="preserve"> </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B1</w:t>
              </w:r>
              <w:r w:rsidRPr="00E32FD0">
                <w:rPr>
                  <w:rFonts w:ascii="Calibri" w:hAnsi="Calibri"/>
                  <w:vertAlign w:val="subscript"/>
                  <w:lang w:val="en-US" w:eastAsia="ko-KR"/>
                </w:rPr>
                <w:t xml:space="preserve"> </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n78</w:t>
              </w:r>
              <w:r w:rsidRPr="00E32FD0">
                <w:rPr>
                  <w:rFonts w:ascii="Calibri" w:hAnsi="Calibri"/>
                  <w:lang w:val="en-US" w:eastAsia="ko-KR"/>
                </w:rPr>
                <w:t>|</w:t>
              </w:r>
            </w:ins>
          </w:p>
        </w:tc>
      </w:tr>
      <w:tr w:rsidR="008F27E3" w:rsidRPr="00AE4694" w:rsidTr="00AD21D3">
        <w:trPr>
          <w:trHeight w:val="22"/>
          <w:jc w:val="center"/>
          <w:ins w:id="7108" w:author="Suhwan Lim" w:date="2019-04-18T14:35:00Z"/>
        </w:trPr>
        <w:tc>
          <w:tcPr>
            <w:tcW w:w="1926" w:type="dxa"/>
            <w:vMerge/>
            <w:shd w:val="clear" w:color="auto" w:fill="auto"/>
            <w:vAlign w:val="center"/>
          </w:tcPr>
          <w:p w:rsidR="008F27E3" w:rsidRPr="00AE4694" w:rsidRDefault="008F27E3" w:rsidP="00AD21D3">
            <w:pPr>
              <w:pStyle w:val="TAC"/>
              <w:rPr>
                <w:ins w:id="7109" w:author="Suhwan Lim" w:date="2019-04-18T14:35:00Z"/>
                <w:lang w:eastAsia="zh-CN"/>
              </w:rPr>
            </w:pPr>
          </w:p>
        </w:tc>
        <w:tc>
          <w:tcPr>
            <w:tcW w:w="1145" w:type="dxa"/>
            <w:shd w:val="clear" w:color="auto" w:fill="auto"/>
            <w:vAlign w:val="center"/>
          </w:tcPr>
          <w:p w:rsidR="008F27E3" w:rsidRPr="00AE4694" w:rsidRDefault="008F27E3" w:rsidP="00AD21D3">
            <w:pPr>
              <w:pStyle w:val="TAC"/>
              <w:rPr>
                <w:ins w:id="7110" w:author="Suhwan Lim" w:date="2019-04-18T14:35:00Z"/>
                <w:lang w:eastAsia="ja-JP"/>
              </w:rPr>
            </w:pPr>
            <w:ins w:id="7111" w:author="Suhwan Lim" w:date="2019-04-18T14:36:00Z">
              <w:r>
                <w:rPr>
                  <w:lang w:eastAsia="ko-KR"/>
                </w:rPr>
                <w:t>n</w:t>
              </w:r>
              <w:r>
                <w:rPr>
                  <w:rFonts w:hint="eastAsia"/>
                  <w:lang w:eastAsia="ko-KR"/>
                </w:rPr>
                <w:t>7</w:t>
              </w:r>
              <w:r>
                <w:rPr>
                  <w:lang w:eastAsia="ko-KR"/>
                </w:rPr>
                <w:t>8</w:t>
              </w:r>
            </w:ins>
          </w:p>
        </w:tc>
        <w:tc>
          <w:tcPr>
            <w:tcW w:w="1149" w:type="dxa"/>
            <w:shd w:val="clear" w:color="auto" w:fill="auto"/>
            <w:noWrap/>
            <w:vAlign w:val="center"/>
          </w:tcPr>
          <w:p w:rsidR="008F27E3" w:rsidRPr="00AE4694" w:rsidRDefault="008F27E3" w:rsidP="00AD21D3">
            <w:pPr>
              <w:pStyle w:val="TAC"/>
              <w:rPr>
                <w:ins w:id="7112" w:author="Suhwan Lim" w:date="2019-04-18T14:35:00Z"/>
                <w:rFonts w:eastAsia="맑은 고딕"/>
                <w:szCs w:val="18"/>
                <w:lang w:val="en-US" w:eastAsia="ko-KR"/>
              </w:rPr>
            </w:pPr>
            <w:ins w:id="7113" w:author="Suhwan Lim" w:date="2019-04-18T14:37:00Z">
              <w:r>
                <w:rPr>
                  <w:rFonts w:eastAsia="맑은 고딕" w:hint="eastAsia"/>
                  <w:szCs w:val="18"/>
                  <w:lang w:val="en-US" w:eastAsia="ko-KR"/>
                </w:rPr>
                <w:t>3520</w:t>
              </w:r>
            </w:ins>
          </w:p>
        </w:tc>
        <w:tc>
          <w:tcPr>
            <w:tcW w:w="746" w:type="dxa"/>
            <w:shd w:val="clear" w:color="auto" w:fill="auto"/>
            <w:noWrap/>
            <w:vAlign w:val="center"/>
          </w:tcPr>
          <w:p w:rsidR="008F27E3" w:rsidRPr="00AE4694" w:rsidRDefault="008F27E3" w:rsidP="00AD21D3">
            <w:pPr>
              <w:pStyle w:val="TAC"/>
              <w:rPr>
                <w:ins w:id="7114" w:author="Suhwan Lim" w:date="2019-04-18T14:35:00Z"/>
                <w:rFonts w:eastAsia="맑은 고딕"/>
                <w:szCs w:val="18"/>
                <w:lang w:val="en-US" w:eastAsia="ko-KR"/>
              </w:rPr>
            </w:pPr>
            <w:ins w:id="7115" w:author="Suhwan Lim" w:date="2019-04-18T14:38:00Z">
              <w:r>
                <w:rPr>
                  <w:rFonts w:eastAsia="맑은 고딕" w:hint="eastAsia"/>
                  <w:szCs w:val="18"/>
                  <w:lang w:val="en-US" w:eastAsia="ko-KR"/>
                </w:rPr>
                <w:t>10</w:t>
              </w:r>
            </w:ins>
          </w:p>
        </w:tc>
        <w:tc>
          <w:tcPr>
            <w:tcW w:w="869" w:type="dxa"/>
            <w:shd w:val="clear" w:color="auto" w:fill="auto"/>
            <w:noWrap/>
            <w:vAlign w:val="center"/>
          </w:tcPr>
          <w:p w:rsidR="008F27E3" w:rsidRPr="00AE4694" w:rsidRDefault="008F27E3" w:rsidP="00AD21D3">
            <w:pPr>
              <w:pStyle w:val="TAC"/>
              <w:rPr>
                <w:ins w:id="7116" w:author="Suhwan Lim" w:date="2019-04-18T14:35:00Z"/>
                <w:rFonts w:eastAsia="맑은 고딕"/>
                <w:szCs w:val="18"/>
                <w:lang w:val="en-US" w:eastAsia="ko-KR"/>
              </w:rPr>
            </w:pPr>
            <w:ins w:id="7117" w:author="Suhwan Lim" w:date="2019-04-18T14:38:00Z">
              <w:r>
                <w:rPr>
                  <w:rFonts w:eastAsia="맑은 고딕" w:hint="eastAsia"/>
                  <w:szCs w:val="18"/>
                  <w:lang w:val="en-US" w:eastAsia="ko-KR"/>
                </w:rPr>
                <w:t>50</w:t>
              </w:r>
            </w:ins>
          </w:p>
        </w:tc>
        <w:tc>
          <w:tcPr>
            <w:tcW w:w="1287" w:type="dxa"/>
            <w:shd w:val="clear" w:color="auto" w:fill="auto"/>
            <w:noWrap/>
            <w:vAlign w:val="center"/>
          </w:tcPr>
          <w:p w:rsidR="008F27E3" w:rsidRPr="00AE4694" w:rsidRDefault="008F27E3" w:rsidP="00AD21D3">
            <w:pPr>
              <w:pStyle w:val="TAC"/>
              <w:rPr>
                <w:ins w:id="7118" w:author="Suhwan Lim" w:date="2019-04-18T14:35:00Z"/>
                <w:rFonts w:eastAsia="맑은 고딕"/>
                <w:szCs w:val="18"/>
                <w:lang w:val="en-US" w:eastAsia="ko-KR"/>
              </w:rPr>
            </w:pPr>
            <w:ins w:id="7119" w:author="Suhwan Lim" w:date="2019-04-18T14:38:00Z">
              <w:r>
                <w:rPr>
                  <w:rFonts w:eastAsia="맑은 고딕" w:hint="eastAsia"/>
                  <w:szCs w:val="18"/>
                  <w:lang w:val="en-US" w:eastAsia="ko-KR"/>
                </w:rPr>
                <w:t>3520</w:t>
              </w:r>
            </w:ins>
          </w:p>
        </w:tc>
        <w:tc>
          <w:tcPr>
            <w:tcW w:w="616" w:type="dxa"/>
            <w:shd w:val="clear" w:color="auto" w:fill="auto"/>
            <w:vAlign w:val="center"/>
          </w:tcPr>
          <w:p w:rsidR="008F27E3" w:rsidRPr="002F152E" w:rsidRDefault="008F27E3" w:rsidP="00AD21D3">
            <w:pPr>
              <w:pStyle w:val="TAC"/>
              <w:rPr>
                <w:ins w:id="7120" w:author="Suhwan Lim" w:date="2019-04-18T14:35:00Z"/>
                <w:lang w:eastAsia="ko-KR"/>
              </w:rPr>
            </w:pPr>
            <w:ins w:id="7121" w:author="Suhwan Lim" w:date="2019-04-18T14:39:00Z">
              <w:r>
                <w:rPr>
                  <w:rFonts w:hint="eastAsia"/>
                  <w:lang w:eastAsia="ko-KR"/>
                </w:rPr>
                <w:t>N/A</w:t>
              </w:r>
            </w:ins>
          </w:p>
        </w:tc>
        <w:tc>
          <w:tcPr>
            <w:tcW w:w="817" w:type="dxa"/>
            <w:shd w:val="clear" w:color="auto" w:fill="auto"/>
            <w:vAlign w:val="center"/>
          </w:tcPr>
          <w:p w:rsidR="008F27E3" w:rsidRPr="002F152E" w:rsidRDefault="008F27E3" w:rsidP="00AD21D3">
            <w:pPr>
              <w:pStyle w:val="TAC"/>
              <w:rPr>
                <w:ins w:id="7122" w:author="Suhwan Lim" w:date="2019-04-18T14:35:00Z"/>
                <w:lang w:eastAsia="ko-KR"/>
              </w:rPr>
            </w:pPr>
            <w:ins w:id="7123"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124" w:author="Suhwan Lim" w:date="2019-04-18T14:35:00Z"/>
                <w:lang w:eastAsia="ko-KR"/>
              </w:rPr>
            </w:pPr>
            <w:ins w:id="7125" w:author="Suhwan Lim" w:date="2019-04-18T14:39:00Z">
              <w:r>
                <w:rPr>
                  <w:rFonts w:hint="eastAsia"/>
                  <w:lang w:eastAsia="ko-KR"/>
                </w:rPr>
                <w:t>N/A</w:t>
              </w:r>
            </w:ins>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eastAsia="맑은 고딕"/>
                <w:szCs w:val="18"/>
                <w:lang w:val="en-US" w:eastAsia="ko-KR"/>
              </w:rPr>
              <w:t>DC_1A-41A_n77A</w:t>
            </w: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1970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vMerge w:val="restart"/>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n77</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3400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3400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vMerge/>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11.0</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1930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2120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vMerge w:val="restart"/>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n77</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4150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4150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vMerge/>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3.6</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IMD5</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5" w:type="dxa"/>
            <w:shd w:val="clear" w:color="auto" w:fill="auto"/>
            <w:vAlign w:val="center"/>
          </w:tcPr>
          <w:p w:rsidR="008F27E3" w:rsidRPr="00AE4694" w:rsidRDefault="008F27E3" w:rsidP="00AD21D3">
            <w:pPr>
              <w:pStyle w:val="TAC"/>
              <w:rPr>
                <w:lang w:eastAsia="ja-JP"/>
              </w:rPr>
            </w:pPr>
            <w:r w:rsidRPr="00AE4694">
              <w:rPr>
                <w:lang w:eastAsia="zh-CN"/>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lang w:eastAsia="zh-CN"/>
              </w:rPr>
              <w:t>1975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lang w:eastAsia="zh-CN"/>
              </w:rPr>
              <w:t>2165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tcPr>
          <w:p w:rsidR="008F27E3" w:rsidRPr="00AE4694" w:rsidRDefault="008F27E3" w:rsidP="00AD21D3">
            <w:pPr>
              <w:pStyle w:val="TAC"/>
              <w:rPr>
                <w:u w:val="single"/>
                <w:lang w:eastAsia="zh-CN"/>
              </w:rPr>
            </w:pPr>
            <w:r w:rsidRPr="00AE4694">
              <w:rPr>
                <w:lang w:eastAsia="zh-C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zh-CN"/>
              </w:rPr>
              <w:t>41</w:t>
            </w:r>
          </w:p>
        </w:tc>
        <w:tc>
          <w:tcPr>
            <w:tcW w:w="1149" w:type="dxa"/>
            <w:shd w:val="clear" w:color="auto" w:fill="auto"/>
            <w:noWrap/>
            <w:vAlign w:val="center"/>
          </w:tcPr>
          <w:p w:rsidR="008F27E3" w:rsidRPr="00AE4694" w:rsidRDefault="008F27E3" w:rsidP="00AD21D3">
            <w:pPr>
              <w:pStyle w:val="TAC"/>
              <w:rPr>
                <w:szCs w:val="18"/>
                <w:lang w:eastAsia="ko-KR"/>
              </w:rPr>
            </w:pP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lang w:eastAsia="zh-CN"/>
              </w:rPr>
              <w:t>2515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12</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tcPr>
          <w:p w:rsidR="008F27E3" w:rsidRPr="00AE4694" w:rsidRDefault="008F27E3" w:rsidP="00AD21D3">
            <w:pPr>
              <w:pStyle w:val="TAC"/>
              <w:rPr>
                <w:u w:val="single"/>
                <w:lang w:eastAsia="zh-CN"/>
              </w:rPr>
            </w:pPr>
            <w:r w:rsidRPr="00AE4694">
              <w:rPr>
                <w:lang w:eastAsia="zh-CN"/>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zh-CN"/>
              </w:rPr>
              <w:t>n78</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lang w:eastAsia="zh-CN"/>
              </w:rPr>
              <w:t>3410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10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50</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lang w:eastAsia="zh-CN"/>
              </w:rPr>
              <w:t>3410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tcPr>
          <w:p w:rsidR="008F27E3" w:rsidRPr="00AE4694" w:rsidRDefault="008F27E3" w:rsidP="00AD21D3">
            <w:pPr>
              <w:pStyle w:val="TAC"/>
              <w:rPr>
                <w:u w:val="single"/>
                <w:lang w:eastAsia="zh-CN"/>
              </w:rPr>
            </w:pPr>
            <w:r w:rsidRPr="00AE4694">
              <w:rPr>
                <w:lang w:eastAsia="zh-CN"/>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eastAsia="맑은 고딕"/>
                <w:szCs w:val="18"/>
                <w:lang w:val="en-US" w:eastAsia="ko-KR"/>
              </w:rPr>
              <w:t>DC_1A-41A_n79A</w:t>
            </w: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1970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vMerge w:val="restart"/>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4500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4500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vMerge/>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2530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2530</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29.4</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IMD2</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1922.5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2112.5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4980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4980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2687.5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2687.5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0.0</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IMD5</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eastAsia="맑은 고딕"/>
                <w:szCs w:val="18"/>
                <w:lang w:val="en-US" w:eastAsia="ko-KR"/>
              </w:rPr>
              <w:t>DC_1A-42A_n79A</w:t>
            </w: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77.5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2167.5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4420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4420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42</w:t>
            </w:r>
          </w:p>
        </w:tc>
        <w:tc>
          <w:tcPr>
            <w:tcW w:w="1149" w:type="dxa"/>
            <w:shd w:val="clear" w:color="auto" w:fill="auto"/>
            <w:noWrap/>
            <w:vAlign w:val="center"/>
          </w:tcPr>
          <w:p w:rsidR="008F27E3" w:rsidRPr="00AE4694" w:rsidRDefault="008F27E3" w:rsidP="00AD21D3">
            <w:pPr>
              <w:pStyle w:val="TAC"/>
              <w:rPr>
                <w:szCs w:val="18"/>
                <w:lang w:eastAsia="ko-KR"/>
              </w:rPr>
            </w:pPr>
            <w:r w:rsidRPr="00AE4694">
              <w:t>3490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3490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4.8</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42</w:t>
            </w:r>
          </w:p>
        </w:tc>
        <w:tc>
          <w:tcPr>
            <w:tcW w:w="1149" w:type="dxa"/>
            <w:shd w:val="clear" w:color="auto" w:fill="auto"/>
            <w:noWrap/>
            <w:vAlign w:val="center"/>
          </w:tcPr>
          <w:p w:rsidR="008F27E3" w:rsidRPr="00AE4694" w:rsidRDefault="008F27E3" w:rsidP="00AD21D3">
            <w:pPr>
              <w:pStyle w:val="TAC"/>
              <w:rPr>
                <w:szCs w:val="18"/>
                <w:lang w:eastAsia="ko-KR"/>
              </w:rPr>
            </w:pPr>
            <w:r w:rsidRPr="00AE4694">
              <w:t>3402.5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3402.5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4640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4640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2165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15.5</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42</w:t>
            </w:r>
          </w:p>
        </w:tc>
        <w:tc>
          <w:tcPr>
            <w:tcW w:w="1149" w:type="dxa"/>
            <w:shd w:val="clear" w:color="auto" w:fill="auto"/>
            <w:noWrap/>
            <w:vAlign w:val="center"/>
          </w:tcPr>
          <w:p w:rsidR="008F27E3" w:rsidRPr="00AE4694" w:rsidRDefault="008F27E3" w:rsidP="00AD21D3">
            <w:pPr>
              <w:pStyle w:val="TAC"/>
              <w:rPr>
                <w:szCs w:val="18"/>
                <w:lang w:eastAsia="ko-KR"/>
              </w:rPr>
            </w:pPr>
            <w:r w:rsidRPr="00AE4694">
              <w:t>3450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3450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4520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4520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50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2140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9.3</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IMD4</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hint="eastAsia"/>
                <w:lang w:val="en-US" w:eastAsia="ko-KR"/>
              </w:rPr>
              <w:t>DC_1A_n78A-n79A</w:t>
            </w:r>
          </w:p>
        </w:tc>
        <w:tc>
          <w:tcPr>
            <w:tcW w:w="1145" w:type="dxa"/>
            <w:shd w:val="clear" w:color="auto" w:fill="auto"/>
            <w:vAlign w:val="center"/>
          </w:tcPr>
          <w:p w:rsidR="008F27E3" w:rsidRPr="00AE4694" w:rsidRDefault="008F27E3" w:rsidP="00AD21D3">
            <w:pPr>
              <w:pStyle w:val="TAC"/>
              <w:rPr>
                <w:szCs w:val="18"/>
                <w:lang w:val="en-US" w:eastAsia="ko-KR"/>
              </w:rPr>
            </w:pPr>
            <w:r w:rsidRPr="00AE4694">
              <w:rPr>
                <w:rFonts w:hint="eastAsia"/>
                <w:lang w:val="en-US" w:eastAsia="ko-KR"/>
              </w:rPr>
              <w:t>1</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1950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5</w:t>
            </w:r>
          </w:p>
        </w:tc>
        <w:tc>
          <w:tcPr>
            <w:tcW w:w="869"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25</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2140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10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50</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3</w:t>
            </w:r>
            <w:r w:rsidRPr="00AE4694">
              <w:rPr>
                <w:lang w:val="en-US" w:eastAsia="ko-KR"/>
              </w:rPr>
              <w:t>410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4870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216</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4870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15.9</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rFonts w:hint="eastAsia"/>
                <w:lang w:val="en-US" w:eastAsia="ko-KR"/>
              </w:rPr>
              <w:t>1</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1950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5</w:t>
            </w:r>
          </w:p>
        </w:tc>
        <w:tc>
          <w:tcPr>
            <w:tcW w:w="869"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25</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2140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216</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10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50</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3</w:t>
            </w:r>
            <w:r w:rsidRPr="00AE4694">
              <w:rPr>
                <w:lang w:val="en-US" w:eastAsia="ko-KR"/>
              </w:rPr>
              <w:t>490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4.6</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IMD5</w:t>
            </w:r>
          </w:p>
        </w:tc>
      </w:tr>
      <w:tr w:rsidR="008F27E3" w:rsidRPr="00AE4694" w:rsidTr="00AD21D3">
        <w:trPr>
          <w:trHeight w:val="22"/>
          <w:jc w:val="center"/>
          <w:ins w:id="7126" w:author="Suhwan Lim" w:date="2019-04-18T13:57:00Z"/>
        </w:trPr>
        <w:tc>
          <w:tcPr>
            <w:tcW w:w="1926" w:type="dxa"/>
            <w:vMerge w:val="restart"/>
            <w:shd w:val="clear" w:color="auto" w:fill="auto"/>
            <w:vAlign w:val="center"/>
          </w:tcPr>
          <w:p w:rsidR="008F27E3" w:rsidRPr="00AE4694" w:rsidRDefault="008F27E3" w:rsidP="00AD21D3">
            <w:pPr>
              <w:pStyle w:val="TAC"/>
              <w:rPr>
                <w:ins w:id="7127" w:author="Suhwan Lim" w:date="2019-04-18T13:57:00Z"/>
                <w:lang w:eastAsia="zh-CN"/>
              </w:rPr>
            </w:pPr>
            <w:ins w:id="7128" w:author="Suhwan Lim" w:date="2019-04-18T13:57:00Z">
              <w:r w:rsidRPr="001B0F7A">
                <w:rPr>
                  <w:rFonts w:eastAsia="맑은 고딕"/>
                  <w:lang w:eastAsia="ko-KR"/>
                </w:rPr>
                <w:t>DC_3A_n1A-n77A</w:t>
              </w:r>
            </w:ins>
          </w:p>
        </w:tc>
        <w:tc>
          <w:tcPr>
            <w:tcW w:w="1145" w:type="dxa"/>
            <w:shd w:val="clear" w:color="auto" w:fill="auto"/>
            <w:vAlign w:val="center"/>
          </w:tcPr>
          <w:p w:rsidR="008F27E3" w:rsidRPr="00AE4694" w:rsidRDefault="008F27E3" w:rsidP="00AD21D3">
            <w:pPr>
              <w:pStyle w:val="TAC"/>
              <w:rPr>
                <w:ins w:id="7129" w:author="Suhwan Lim" w:date="2019-04-18T13:57:00Z"/>
                <w:lang w:val="en-US" w:eastAsia="ko-KR"/>
              </w:rPr>
            </w:pPr>
            <w:ins w:id="7130"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131" w:author="Suhwan Lim" w:date="2019-04-18T13:57:00Z"/>
                <w:lang w:val="en-US" w:eastAsia="ko-KR"/>
              </w:rPr>
            </w:pPr>
            <w:ins w:id="7132" w:author="Suhwan Lim" w:date="2019-04-18T13:57:00Z">
              <w:r w:rsidRPr="001B0F7A">
                <w:rPr>
                  <w:rFonts w:cs="Arial"/>
                  <w:lang w:eastAsia="zh-TW"/>
                </w:rPr>
                <w:t>1750</w:t>
              </w:r>
            </w:ins>
          </w:p>
        </w:tc>
        <w:tc>
          <w:tcPr>
            <w:tcW w:w="746" w:type="dxa"/>
            <w:shd w:val="clear" w:color="auto" w:fill="auto"/>
            <w:noWrap/>
            <w:vAlign w:val="center"/>
          </w:tcPr>
          <w:p w:rsidR="008F27E3" w:rsidRPr="00AE4694" w:rsidRDefault="008F27E3" w:rsidP="00AD21D3">
            <w:pPr>
              <w:pStyle w:val="TAC"/>
              <w:rPr>
                <w:ins w:id="7133" w:author="Suhwan Lim" w:date="2019-04-18T13:57:00Z"/>
                <w:lang w:val="en-US" w:eastAsia="ko-KR"/>
              </w:rPr>
            </w:pPr>
            <w:ins w:id="7134"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135" w:author="Suhwan Lim" w:date="2019-04-18T13:57:00Z"/>
                <w:lang w:val="en-US" w:eastAsia="ko-KR"/>
              </w:rPr>
            </w:pPr>
            <w:ins w:id="7136"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137" w:author="Suhwan Lim" w:date="2019-04-18T13:57:00Z"/>
                <w:lang w:val="en-US" w:eastAsia="ko-KR"/>
              </w:rPr>
            </w:pPr>
            <w:ins w:id="7138" w:author="Suhwan Lim" w:date="2019-04-18T13:57:00Z">
              <w:r w:rsidRPr="001B0F7A">
                <w:rPr>
                  <w:rFonts w:cs="Arial"/>
                  <w:lang w:eastAsia="zh-TW"/>
                </w:rPr>
                <w:t>1845</w:t>
              </w:r>
            </w:ins>
          </w:p>
        </w:tc>
        <w:tc>
          <w:tcPr>
            <w:tcW w:w="616" w:type="dxa"/>
            <w:shd w:val="clear" w:color="auto" w:fill="auto"/>
            <w:vAlign w:val="center"/>
          </w:tcPr>
          <w:p w:rsidR="008F27E3" w:rsidRPr="00AE4694" w:rsidRDefault="008F27E3" w:rsidP="00AD21D3">
            <w:pPr>
              <w:pStyle w:val="TAC"/>
              <w:rPr>
                <w:ins w:id="7139" w:author="Suhwan Lim" w:date="2019-04-18T13:57:00Z"/>
                <w:rFonts w:eastAsia="맑은 고딕"/>
                <w:lang w:eastAsia="ko-KR"/>
              </w:rPr>
            </w:pPr>
            <w:ins w:id="7140" w:author="Suhwan Lim" w:date="2019-04-18T13:57: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141" w:author="Suhwan Lim" w:date="2019-04-18T13:57:00Z"/>
                <w:rFonts w:eastAsia="맑은 고딕"/>
                <w:lang w:eastAsia="ko-KR"/>
              </w:rPr>
            </w:pPr>
            <w:ins w:id="7142"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143" w:author="Suhwan Lim" w:date="2019-04-18T13:57:00Z"/>
                <w:rFonts w:eastAsia="맑은 고딕"/>
                <w:lang w:eastAsia="ko-KR"/>
              </w:rPr>
            </w:pPr>
            <w:ins w:id="7144" w:author="Suhwan Lim" w:date="2019-04-18T13:57:00Z">
              <w:r w:rsidRPr="001B0F7A">
                <w:rPr>
                  <w:rFonts w:cs="Arial"/>
                  <w:lang w:eastAsia="zh-TW"/>
                </w:rPr>
                <w:t>N/A</w:t>
              </w:r>
            </w:ins>
          </w:p>
        </w:tc>
      </w:tr>
      <w:tr w:rsidR="008F27E3" w:rsidRPr="00AE4694" w:rsidTr="00AD21D3">
        <w:trPr>
          <w:trHeight w:val="22"/>
          <w:jc w:val="center"/>
          <w:ins w:id="7145" w:author="Suhwan Lim" w:date="2019-04-18T13:57:00Z"/>
        </w:trPr>
        <w:tc>
          <w:tcPr>
            <w:tcW w:w="1926" w:type="dxa"/>
            <w:vMerge/>
            <w:shd w:val="clear" w:color="auto" w:fill="auto"/>
            <w:vAlign w:val="center"/>
          </w:tcPr>
          <w:p w:rsidR="008F27E3" w:rsidRPr="00AE4694" w:rsidRDefault="008F27E3" w:rsidP="00AD21D3">
            <w:pPr>
              <w:pStyle w:val="TAC"/>
              <w:rPr>
                <w:ins w:id="7146" w:author="Suhwan Lim" w:date="2019-04-18T13:57:00Z"/>
                <w:lang w:eastAsia="zh-CN"/>
              </w:rPr>
            </w:pPr>
          </w:p>
        </w:tc>
        <w:tc>
          <w:tcPr>
            <w:tcW w:w="1145" w:type="dxa"/>
            <w:shd w:val="clear" w:color="auto" w:fill="auto"/>
            <w:vAlign w:val="center"/>
          </w:tcPr>
          <w:p w:rsidR="008F27E3" w:rsidRPr="00AE4694" w:rsidRDefault="008F27E3" w:rsidP="00AD21D3">
            <w:pPr>
              <w:pStyle w:val="TAC"/>
              <w:rPr>
                <w:ins w:id="7147" w:author="Suhwan Lim" w:date="2019-04-18T13:57:00Z"/>
                <w:lang w:val="en-US" w:eastAsia="ko-KR"/>
              </w:rPr>
            </w:pPr>
            <w:ins w:id="7148"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149" w:author="Suhwan Lim" w:date="2019-04-18T13:57:00Z"/>
                <w:lang w:val="en-US" w:eastAsia="ko-KR"/>
              </w:rPr>
            </w:pPr>
            <w:ins w:id="7150" w:author="Suhwan Lim" w:date="2019-04-18T13:57:00Z">
              <w:r w:rsidRPr="001B0F7A">
                <w:rPr>
                  <w:rFonts w:cs="Arial"/>
                  <w:lang w:eastAsia="zh-TW"/>
                </w:rPr>
                <w:t>1950</w:t>
              </w:r>
            </w:ins>
          </w:p>
        </w:tc>
        <w:tc>
          <w:tcPr>
            <w:tcW w:w="746" w:type="dxa"/>
            <w:shd w:val="clear" w:color="auto" w:fill="auto"/>
            <w:noWrap/>
            <w:vAlign w:val="center"/>
          </w:tcPr>
          <w:p w:rsidR="008F27E3" w:rsidRPr="00AE4694" w:rsidRDefault="008F27E3" w:rsidP="00AD21D3">
            <w:pPr>
              <w:pStyle w:val="TAC"/>
              <w:rPr>
                <w:ins w:id="7151" w:author="Suhwan Lim" w:date="2019-04-18T13:57:00Z"/>
                <w:lang w:val="en-US" w:eastAsia="ko-KR"/>
              </w:rPr>
            </w:pPr>
            <w:ins w:id="7152"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153" w:author="Suhwan Lim" w:date="2019-04-18T13:57:00Z"/>
                <w:lang w:val="en-US" w:eastAsia="ko-KR"/>
              </w:rPr>
            </w:pPr>
            <w:ins w:id="7154"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155" w:author="Suhwan Lim" w:date="2019-04-18T13:57:00Z"/>
                <w:lang w:val="en-US" w:eastAsia="ko-KR"/>
              </w:rPr>
            </w:pPr>
            <w:ins w:id="7156" w:author="Suhwan Lim" w:date="2019-04-18T13:57:00Z">
              <w:r w:rsidRPr="001B0F7A">
                <w:rPr>
                  <w:rFonts w:cs="Arial"/>
                  <w:lang w:eastAsia="zh-TW"/>
                </w:rPr>
                <w:t>2140</w:t>
              </w:r>
            </w:ins>
          </w:p>
        </w:tc>
        <w:tc>
          <w:tcPr>
            <w:tcW w:w="616" w:type="dxa"/>
            <w:shd w:val="clear" w:color="auto" w:fill="auto"/>
            <w:vAlign w:val="center"/>
          </w:tcPr>
          <w:p w:rsidR="008F27E3" w:rsidRPr="00AE4694" w:rsidRDefault="008F27E3" w:rsidP="00AD21D3">
            <w:pPr>
              <w:pStyle w:val="TAC"/>
              <w:rPr>
                <w:ins w:id="7157" w:author="Suhwan Lim" w:date="2019-04-18T13:57:00Z"/>
                <w:rFonts w:eastAsia="맑은 고딕"/>
                <w:lang w:eastAsia="ko-KR"/>
              </w:rPr>
            </w:pPr>
            <w:ins w:id="7158"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159" w:author="Suhwan Lim" w:date="2019-04-18T13:57:00Z"/>
                <w:rFonts w:eastAsia="맑은 고딕"/>
                <w:lang w:eastAsia="ko-KR"/>
              </w:rPr>
            </w:pPr>
            <w:ins w:id="7160"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161" w:author="Suhwan Lim" w:date="2019-04-18T13:57:00Z"/>
                <w:rFonts w:eastAsia="맑은 고딕"/>
                <w:lang w:eastAsia="ko-KR"/>
              </w:rPr>
            </w:pPr>
            <w:ins w:id="7162" w:author="Suhwan Lim" w:date="2019-04-18T13:57:00Z">
              <w:r w:rsidRPr="001B0F7A">
                <w:rPr>
                  <w:rFonts w:cs="Arial"/>
                  <w:lang w:eastAsia="zh-TW"/>
                </w:rPr>
                <w:t>N/A</w:t>
              </w:r>
            </w:ins>
          </w:p>
        </w:tc>
      </w:tr>
      <w:tr w:rsidR="008F27E3" w:rsidRPr="00AE4694" w:rsidTr="00AD21D3">
        <w:trPr>
          <w:trHeight w:val="22"/>
          <w:jc w:val="center"/>
          <w:ins w:id="7163" w:author="Suhwan Lim" w:date="2019-04-18T13:57:00Z"/>
        </w:trPr>
        <w:tc>
          <w:tcPr>
            <w:tcW w:w="1926" w:type="dxa"/>
            <w:vMerge/>
            <w:shd w:val="clear" w:color="auto" w:fill="auto"/>
            <w:vAlign w:val="center"/>
          </w:tcPr>
          <w:p w:rsidR="008F27E3" w:rsidRPr="00AE4694" w:rsidRDefault="008F27E3" w:rsidP="00AD21D3">
            <w:pPr>
              <w:pStyle w:val="TAC"/>
              <w:rPr>
                <w:ins w:id="7164" w:author="Suhwan Lim" w:date="2019-04-18T13:57:00Z"/>
                <w:lang w:eastAsia="zh-CN"/>
              </w:rPr>
            </w:pPr>
          </w:p>
        </w:tc>
        <w:tc>
          <w:tcPr>
            <w:tcW w:w="1145" w:type="dxa"/>
            <w:shd w:val="clear" w:color="auto" w:fill="auto"/>
            <w:vAlign w:val="center"/>
          </w:tcPr>
          <w:p w:rsidR="008F27E3" w:rsidRPr="00AE4694" w:rsidRDefault="008F27E3" w:rsidP="00AD21D3">
            <w:pPr>
              <w:pStyle w:val="TAC"/>
              <w:rPr>
                <w:ins w:id="7165" w:author="Suhwan Lim" w:date="2019-04-18T13:57:00Z"/>
                <w:lang w:val="en-US" w:eastAsia="ko-KR"/>
              </w:rPr>
            </w:pPr>
            <w:ins w:id="7166" w:author="Suhwan Lim" w:date="2019-04-18T13:57:00Z">
              <w:r w:rsidRPr="001B0F7A">
                <w:rPr>
                  <w:rFonts w:cs="Arial"/>
                  <w:lang w:eastAsia="ja-JP"/>
                </w:rPr>
                <w:t>n7</w:t>
              </w:r>
              <w:r w:rsidRPr="001B0F7A">
                <w:rPr>
                  <w:rFonts w:cs="Arial"/>
                  <w:lang w:eastAsia="zh-TW"/>
                </w:rPr>
                <w:t>7</w:t>
              </w:r>
            </w:ins>
          </w:p>
        </w:tc>
        <w:tc>
          <w:tcPr>
            <w:tcW w:w="1149" w:type="dxa"/>
            <w:shd w:val="clear" w:color="auto" w:fill="auto"/>
            <w:noWrap/>
            <w:vAlign w:val="center"/>
          </w:tcPr>
          <w:p w:rsidR="008F27E3" w:rsidRPr="00AE4694" w:rsidRDefault="008F27E3" w:rsidP="00AD21D3">
            <w:pPr>
              <w:pStyle w:val="TAC"/>
              <w:rPr>
                <w:ins w:id="7167" w:author="Suhwan Lim" w:date="2019-04-18T13:57:00Z"/>
                <w:lang w:val="en-US" w:eastAsia="ko-KR"/>
              </w:rPr>
            </w:pPr>
            <w:ins w:id="7168" w:author="Suhwan Lim" w:date="2019-04-18T13:57:00Z">
              <w:r w:rsidRPr="001B0F7A">
                <w:rPr>
                  <w:rFonts w:cs="Arial"/>
                  <w:lang w:eastAsia="zh-TW"/>
                </w:rPr>
                <w:t>3700</w:t>
              </w:r>
            </w:ins>
          </w:p>
        </w:tc>
        <w:tc>
          <w:tcPr>
            <w:tcW w:w="746" w:type="dxa"/>
            <w:shd w:val="clear" w:color="auto" w:fill="auto"/>
            <w:noWrap/>
            <w:vAlign w:val="center"/>
          </w:tcPr>
          <w:p w:rsidR="008F27E3" w:rsidRPr="00AE4694" w:rsidRDefault="008F27E3" w:rsidP="00AD21D3">
            <w:pPr>
              <w:pStyle w:val="TAC"/>
              <w:rPr>
                <w:ins w:id="7169" w:author="Suhwan Lim" w:date="2019-04-18T13:57:00Z"/>
                <w:lang w:val="en-US" w:eastAsia="ko-KR"/>
              </w:rPr>
            </w:pPr>
            <w:ins w:id="7170" w:author="Suhwan Lim" w:date="2019-04-18T13:57:00Z">
              <w:r w:rsidRPr="001B0F7A">
                <w:rPr>
                  <w:rFonts w:cs="Arial"/>
                  <w:lang w:eastAsia="zh-TW"/>
                </w:rPr>
                <w:t>10</w:t>
              </w:r>
            </w:ins>
          </w:p>
        </w:tc>
        <w:tc>
          <w:tcPr>
            <w:tcW w:w="869" w:type="dxa"/>
            <w:shd w:val="clear" w:color="auto" w:fill="auto"/>
            <w:noWrap/>
            <w:vAlign w:val="center"/>
          </w:tcPr>
          <w:p w:rsidR="008F27E3" w:rsidRPr="00AE4694" w:rsidRDefault="008F27E3" w:rsidP="00AD21D3">
            <w:pPr>
              <w:pStyle w:val="TAC"/>
              <w:rPr>
                <w:ins w:id="7171" w:author="Suhwan Lim" w:date="2019-04-18T13:57:00Z"/>
                <w:lang w:val="en-US" w:eastAsia="ko-KR"/>
              </w:rPr>
            </w:pPr>
            <w:ins w:id="7172" w:author="Suhwan Lim" w:date="2019-04-18T13:57:00Z">
              <w:r w:rsidRPr="001B0F7A">
                <w:rPr>
                  <w:rFonts w:cs="Arial"/>
                  <w:lang w:eastAsia="zh-TW"/>
                </w:rPr>
                <w:t>50</w:t>
              </w:r>
            </w:ins>
          </w:p>
        </w:tc>
        <w:tc>
          <w:tcPr>
            <w:tcW w:w="1287" w:type="dxa"/>
            <w:shd w:val="clear" w:color="auto" w:fill="auto"/>
            <w:noWrap/>
            <w:vAlign w:val="center"/>
          </w:tcPr>
          <w:p w:rsidR="008F27E3" w:rsidRPr="00AE4694" w:rsidRDefault="008F27E3" w:rsidP="00AD21D3">
            <w:pPr>
              <w:pStyle w:val="TAC"/>
              <w:rPr>
                <w:ins w:id="7173" w:author="Suhwan Lim" w:date="2019-04-18T13:57:00Z"/>
                <w:lang w:val="en-US" w:eastAsia="ko-KR"/>
              </w:rPr>
            </w:pPr>
            <w:ins w:id="7174" w:author="Suhwan Lim" w:date="2019-04-18T13:57:00Z">
              <w:r w:rsidRPr="001B0F7A">
                <w:rPr>
                  <w:rFonts w:cs="Arial"/>
                  <w:lang w:eastAsia="zh-TW"/>
                </w:rPr>
                <w:t>3700</w:t>
              </w:r>
            </w:ins>
          </w:p>
        </w:tc>
        <w:tc>
          <w:tcPr>
            <w:tcW w:w="616" w:type="dxa"/>
            <w:shd w:val="clear" w:color="auto" w:fill="auto"/>
            <w:vAlign w:val="center"/>
          </w:tcPr>
          <w:p w:rsidR="008F27E3" w:rsidRPr="00AE4694" w:rsidRDefault="008F27E3" w:rsidP="00AD21D3">
            <w:pPr>
              <w:pStyle w:val="TAC"/>
              <w:rPr>
                <w:ins w:id="7175" w:author="Suhwan Lim" w:date="2019-04-18T13:57:00Z"/>
                <w:rFonts w:eastAsia="맑은 고딕"/>
                <w:lang w:eastAsia="ko-KR"/>
              </w:rPr>
            </w:pPr>
            <w:ins w:id="7176" w:author="Suhwan Lim" w:date="2019-04-18T13:57: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177" w:author="Suhwan Lim" w:date="2019-04-18T13:57:00Z"/>
                <w:rFonts w:eastAsia="맑은 고딕"/>
                <w:lang w:eastAsia="ko-KR"/>
              </w:rPr>
            </w:pPr>
            <w:ins w:id="7178" w:author="Suhwan Lim" w:date="2019-04-18T13:57:00Z">
              <w:r w:rsidRPr="001B0F7A">
                <w:rPr>
                  <w:lang w:eastAsia="zh-CN"/>
                </w:rPr>
                <w:t>TDD</w:t>
              </w:r>
            </w:ins>
          </w:p>
        </w:tc>
        <w:tc>
          <w:tcPr>
            <w:tcW w:w="1073" w:type="dxa"/>
            <w:shd w:val="clear" w:color="auto" w:fill="auto"/>
            <w:vAlign w:val="center"/>
          </w:tcPr>
          <w:p w:rsidR="008F27E3" w:rsidRPr="001B0F7A" w:rsidRDefault="008F27E3" w:rsidP="00AD21D3">
            <w:pPr>
              <w:pStyle w:val="TAC"/>
              <w:rPr>
                <w:ins w:id="7179" w:author="Suhwan Lim" w:date="2019-04-18T13:57:00Z"/>
                <w:rFonts w:eastAsia="맑은 고딕"/>
                <w:lang w:eastAsia="ko-KR"/>
              </w:rPr>
            </w:pPr>
            <w:ins w:id="7180" w:author="Suhwan Lim" w:date="2019-04-18T13:57:00Z">
              <w:r w:rsidRPr="001B0F7A">
                <w:rPr>
                  <w:rFonts w:eastAsia="맑은 고딕"/>
                  <w:lang w:eastAsia="ko-KR"/>
                </w:rPr>
                <w:t>IMD2</w:t>
              </w:r>
            </w:ins>
          </w:p>
          <w:p w:rsidR="008F27E3" w:rsidRPr="00AE4694" w:rsidRDefault="008F27E3" w:rsidP="00AD21D3">
            <w:pPr>
              <w:pStyle w:val="TAC"/>
              <w:rPr>
                <w:ins w:id="7181" w:author="Suhwan Lim" w:date="2019-04-18T13:57:00Z"/>
                <w:rFonts w:eastAsia="맑은 고딕"/>
                <w:lang w:eastAsia="ko-KR"/>
              </w:rPr>
            </w:pPr>
            <w:ins w:id="7182" w:author="Suhwan Lim" w:date="2019-04-18T13:57:00Z">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ins>
          </w:p>
        </w:tc>
      </w:tr>
      <w:tr w:rsidR="008F27E3" w:rsidRPr="00AE4694" w:rsidTr="00AD21D3">
        <w:trPr>
          <w:trHeight w:val="22"/>
          <w:jc w:val="center"/>
          <w:ins w:id="7183" w:author="Suhwan Lim" w:date="2019-04-18T13:57:00Z"/>
        </w:trPr>
        <w:tc>
          <w:tcPr>
            <w:tcW w:w="1926" w:type="dxa"/>
            <w:vMerge/>
            <w:shd w:val="clear" w:color="auto" w:fill="auto"/>
            <w:vAlign w:val="center"/>
          </w:tcPr>
          <w:p w:rsidR="008F27E3" w:rsidRPr="00AE4694" w:rsidRDefault="008F27E3" w:rsidP="00AD21D3">
            <w:pPr>
              <w:pStyle w:val="TAC"/>
              <w:rPr>
                <w:ins w:id="7184" w:author="Suhwan Lim" w:date="2019-04-18T13:57:00Z"/>
                <w:lang w:eastAsia="zh-CN"/>
              </w:rPr>
            </w:pPr>
          </w:p>
        </w:tc>
        <w:tc>
          <w:tcPr>
            <w:tcW w:w="1145" w:type="dxa"/>
            <w:shd w:val="clear" w:color="auto" w:fill="auto"/>
            <w:vAlign w:val="center"/>
          </w:tcPr>
          <w:p w:rsidR="008F27E3" w:rsidRPr="00AE4694" w:rsidRDefault="008F27E3" w:rsidP="00AD21D3">
            <w:pPr>
              <w:pStyle w:val="TAC"/>
              <w:rPr>
                <w:ins w:id="7185" w:author="Suhwan Lim" w:date="2019-04-18T13:57:00Z"/>
                <w:lang w:val="en-US" w:eastAsia="ko-KR"/>
              </w:rPr>
            </w:pPr>
            <w:ins w:id="7186"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187" w:author="Suhwan Lim" w:date="2019-04-18T13:57:00Z"/>
                <w:lang w:val="en-US" w:eastAsia="ko-KR"/>
              </w:rPr>
            </w:pPr>
            <w:ins w:id="7188" w:author="Suhwan Lim" w:date="2019-04-18T13:57:00Z">
              <w:r w:rsidRPr="001B0F7A">
                <w:rPr>
                  <w:rFonts w:cs="Arial"/>
                  <w:lang w:eastAsia="zh-TW"/>
                </w:rPr>
                <w:t>1775</w:t>
              </w:r>
            </w:ins>
          </w:p>
        </w:tc>
        <w:tc>
          <w:tcPr>
            <w:tcW w:w="746" w:type="dxa"/>
            <w:shd w:val="clear" w:color="auto" w:fill="auto"/>
            <w:noWrap/>
            <w:vAlign w:val="center"/>
          </w:tcPr>
          <w:p w:rsidR="008F27E3" w:rsidRPr="00AE4694" w:rsidRDefault="008F27E3" w:rsidP="00AD21D3">
            <w:pPr>
              <w:pStyle w:val="TAC"/>
              <w:rPr>
                <w:ins w:id="7189" w:author="Suhwan Lim" w:date="2019-04-18T13:57:00Z"/>
                <w:lang w:val="en-US" w:eastAsia="ko-KR"/>
              </w:rPr>
            </w:pPr>
            <w:ins w:id="7190"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191" w:author="Suhwan Lim" w:date="2019-04-18T13:57:00Z"/>
                <w:lang w:val="en-US" w:eastAsia="ko-KR"/>
              </w:rPr>
            </w:pPr>
            <w:ins w:id="7192"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193" w:author="Suhwan Lim" w:date="2019-04-18T13:57:00Z"/>
                <w:lang w:val="en-US" w:eastAsia="ko-KR"/>
              </w:rPr>
            </w:pPr>
            <w:ins w:id="7194" w:author="Suhwan Lim" w:date="2019-04-18T13:57:00Z">
              <w:r w:rsidRPr="001B0F7A">
                <w:rPr>
                  <w:rFonts w:cs="Arial"/>
                  <w:lang w:eastAsia="zh-TW"/>
                </w:rPr>
                <w:t>1870</w:t>
              </w:r>
            </w:ins>
          </w:p>
        </w:tc>
        <w:tc>
          <w:tcPr>
            <w:tcW w:w="616" w:type="dxa"/>
            <w:shd w:val="clear" w:color="auto" w:fill="auto"/>
            <w:vAlign w:val="center"/>
          </w:tcPr>
          <w:p w:rsidR="008F27E3" w:rsidRPr="00AE4694" w:rsidRDefault="008F27E3" w:rsidP="00AD21D3">
            <w:pPr>
              <w:pStyle w:val="TAC"/>
              <w:rPr>
                <w:ins w:id="7195" w:author="Suhwan Lim" w:date="2019-04-18T13:57:00Z"/>
                <w:rFonts w:eastAsia="맑은 고딕"/>
                <w:lang w:eastAsia="ko-KR"/>
              </w:rPr>
            </w:pPr>
            <w:ins w:id="7196"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197" w:author="Suhwan Lim" w:date="2019-04-18T13:57:00Z"/>
                <w:rFonts w:eastAsia="맑은 고딕"/>
                <w:lang w:eastAsia="ko-KR"/>
              </w:rPr>
            </w:pPr>
            <w:ins w:id="7198"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199" w:author="Suhwan Lim" w:date="2019-04-18T13:57:00Z"/>
                <w:rFonts w:eastAsia="맑은 고딕"/>
                <w:lang w:eastAsia="ko-KR"/>
              </w:rPr>
            </w:pPr>
            <w:ins w:id="7200" w:author="Suhwan Lim" w:date="2019-04-18T13:57:00Z">
              <w:r w:rsidRPr="001B0F7A">
                <w:rPr>
                  <w:rFonts w:eastAsia="맑은 고딕"/>
                  <w:lang w:eastAsia="ko-KR"/>
                </w:rPr>
                <w:t>N/A</w:t>
              </w:r>
            </w:ins>
          </w:p>
        </w:tc>
      </w:tr>
      <w:tr w:rsidR="008F27E3" w:rsidRPr="00AE4694" w:rsidTr="00AD21D3">
        <w:trPr>
          <w:trHeight w:val="22"/>
          <w:jc w:val="center"/>
          <w:ins w:id="7201" w:author="Suhwan Lim" w:date="2019-04-18T13:57:00Z"/>
        </w:trPr>
        <w:tc>
          <w:tcPr>
            <w:tcW w:w="1926" w:type="dxa"/>
            <w:vMerge/>
            <w:shd w:val="clear" w:color="auto" w:fill="auto"/>
            <w:vAlign w:val="center"/>
          </w:tcPr>
          <w:p w:rsidR="008F27E3" w:rsidRPr="00AE4694" w:rsidRDefault="008F27E3" w:rsidP="00AD21D3">
            <w:pPr>
              <w:pStyle w:val="TAC"/>
              <w:rPr>
                <w:ins w:id="7202" w:author="Suhwan Lim" w:date="2019-04-18T13:57:00Z"/>
                <w:lang w:eastAsia="zh-CN"/>
              </w:rPr>
            </w:pPr>
          </w:p>
        </w:tc>
        <w:tc>
          <w:tcPr>
            <w:tcW w:w="1145" w:type="dxa"/>
            <w:shd w:val="clear" w:color="auto" w:fill="auto"/>
            <w:vAlign w:val="center"/>
          </w:tcPr>
          <w:p w:rsidR="008F27E3" w:rsidRPr="00AE4694" w:rsidRDefault="008F27E3" w:rsidP="00AD21D3">
            <w:pPr>
              <w:pStyle w:val="TAC"/>
              <w:rPr>
                <w:ins w:id="7203" w:author="Suhwan Lim" w:date="2019-04-18T13:57:00Z"/>
                <w:lang w:val="en-US" w:eastAsia="ko-KR"/>
              </w:rPr>
            </w:pPr>
            <w:ins w:id="7204"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205" w:author="Suhwan Lim" w:date="2019-04-18T13:57:00Z"/>
                <w:lang w:val="en-US" w:eastAsia="ko-KR"/>
              </w:rPr>
            </w:pPr>
            <w:ins w:id="7206" w:author="Suhwan Lim" w:date="2019-04-18T13:57:00Z">
              <w:r w:rsidRPr="001B0F7A">
                <w:rPr>
                  <w:rFonts w:cs="Arial"/>
                  <w:lang w:eastAsia="zh-TW"/>
                </w:rPr>
                <w:t>1950</w:t>
              </w:r>
            </w:ins>
          </w:p>
        </w:tc>
        <w:tc>
          <w:tcPr>
            <w:tcW w:w="746" w:type="dxa"/>
            <w:shd w:val="clear" w:color="auto" w:fill="auto"/>
            <w:noWrap/>
            <w:vAlign w:val="center"/>
          </w:tcPr>
          <w:p w:rsidR="008F27E3" w:rsidRPr="00AE4694" w:rsidRDefault="008F27E3" w:rsidP="00AD21D3">
            <w:pPr>
              <w:pStyle w:val="TAC"/>
              <w:rPr>
                <w:ins w:id="7207" w:author="Suhwan Lim" w:date="2019-04-18T13:57:00Z"/>
                <w:lang w:val="en-US" w:eastAsia="ko-KR"/>
              </w:rPr>
            </w:pPr>
            <w:ins w:id="7208"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209" w:author="Suhwan Lim" w:date="2019-04-18T13:57:00Z"/>
                <w:lang w:val="en-US" w:eastAsia="ko-KR"/>
              </w:rPr>
            </w:pPr>
            <w:ins w:id="7210"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211" w:author="Suhwan Lim" w:date="2019-04-18T13:57:00Z"/>
                <w:lang w:val="en-US" w:eastAsia="ko-KR"/>
              </w:rPr>
            </w:pPr>
            <w:ins w:id="7212" w:author="Suhwan Lim" w:date="2019-04-18T13:57:00Z">
              <w:r w:rsidRPr="001B0F7A">
                <w:rPr>
                  <w:rFonts w:cs="Arial"/>
                  <w:lang w:eastAsia="zh-TW"/>
                </w:rPr>
                <w:t>2140</w:t>
              </w:r>
            </w:ins>
          </w:p>
        </w:tc>
        <w:tc>
          <w:tcPr>
            <w:tcW w:w="616" w:type="dxa"/>
            <w:shd w:val="clear" w:color="auto" w:fill="auto"/>
            <w:vAlign w:val="center"/>
          </w:tcPr>
          <w:p w:rsidR="008F27E3" w:rsidRPr="00AE4694" w:rsidRDefault="008F27E3" w:rsidP="00AD21D3">
            <w:pPr>
              <w:pStyle w:val="TAC"/>
              <w:rPr>
                <w:ins w:id="7213" w:author="Suhwan Lim" w:date="2019-04-18T13:57:00Z"/>
                <w:rFonts w:eastAsia="맑은 고딕"/>
                <w:lang w:eastAsia="ko-KR"/>
              </w:rPr>
            </w:pPr>
            <w:ins w:id="7214" w:author="Suhwan Lim" w:date="2019-04-18T13:57:00Z">
              <w:r w:rsidRPr="001B0F7A">
                <w:rPr>
                  <w:rFonts w:eastAsia="맑은 고딕"/>
                  <w:lang w:eastAsia="ko-KR"/>
                </w:rPr>
                <w:t>31.0</w:t>
              </w:r>
            </w:ins>
          </w:p>
        </w:tc>
        <w:tc>
          <w:tcPr>
            <w:tcW w:w="817" w:type="dxa"/>
            <w:shd w:val="clear" w:color="auto" w:fill="auto"/>
            <w:vAlign w:val="center"/>
          </w:tcPr>
          <w:p w:rsidR="008F27E3" w:rsidRPr="00AE4694" w:rsidRDefault="008F27E3" w:rsidP="00AD21D3">
            <w:pPr>
              <w:pStyle w:val="TAC"/>
              <w:rPr>
                <w:ins w:id="7215" w:author="Suhwan Lim" w:date="2019-04-18T13:57:00Z"/>
                <w:rFonts w:eastAsia="맑은 고딕"/>
                <w:lang w:eastAsia="ko-KR"/>
              </w:rPr>
            </w:pPr>
            <w:ins w:id="7216" w:author="Suhwan Lim" w:date="2019-04-18T13:57:00Z">
              <w:r w:rsidRPr="001B0F7A">
                <w:rPr>
                  <w:lang w:eastAsia="zh-CN"/>
                </w:rPr>
                <w:t>FDD</w:t>
              </w:r>
            </w:ins>
          </w:p>
        </w:tc>
        <w:tc>
          <w:tcPr>
            <w:tcW w:w="1073" w:type="dxa"/>
            <w:shd w:val="clear" w:color="auto" w:fill="auto"/>
            <w:vAlign w:val="center"/>
          </w:tcPr>
          <w:p w:rsidR="008F27E3" w:rsidRPr="001B0F7A" w:rsidRDefault="008F27E3" w:rsidP="00AD21D3">
            <w:pPr>
              <w:pStyle w:val="TAC"/>
              <w:rPr>
                <w:ins w:id="7217" w:author="Suhwan Lim" w:date="2019-04-18T13:57:00Z"/>
                <w:rFonts w:eastAsia="맑은 고딕"/>
                <w:lang w:eastAsia="ko-KR"/>
              </w:rPr>
            </w:pPr>
            <w:ins w:id="7218" w:author="Suhwan Lim" w:date="2019-04-18T13:57:00Z">
              <w:r w:rsidRPr="001B0F7A">
                <w:rPr>
                  <w:rFonts w:eastAsia="맑은 고딕"/>
                  <w:lang w:eastAsia="ko-KR"/>
                </w:rPr>
                <w:t>IMD2</w:t>
              </w:r>
            </w:ins>
          </w:p>
          <w:p w:rsidR="008F27E3" w:rsidRPr="00AE4694" w:rsidRDefault="008F27E3" w:rsidP="00AD21D3">
            <w:pPr>
              <w:pStyle w:val="TAC"/>
              <w:rPr>
                <w:ins w:id="7219" w:author="Suhwan Lim" w:date="2019-04-18T13:57:00Z"/>
                <w:rFonts w:eastAsia="맑은 고딕"/>
                <w:lang w:eastAsia="ko-KR"/>
              </w:rPr>
            </w:pPr>
            <w:ins w:id="7220" w:author="Suhwan Lim" w:date="2019-04-18T13:57:00Z">
              <w:r w:rsidRPr="001B0F7A">
                <w:rPr>
                  <w:rFonts w:eastAsia="맑은 고딕"/>
                  <w:kern w:val="2"/>
                  <w:szCs w:val="24"/>
                  <w:lang w:val="en-US" w:eastAsia="ko-KR"/>
                </w:rPr>
                <w:t>|f</w:t>
              </w:r>
              <w:r w:rsidRPr="001B0F7A">
                <w:rPr>
                  <w:rFonts w:eastAsia="맑은 고딕"/>
                  <w:kern w:val="2"/>
                  <w:szCs w:val="24"/>
                  <w:vertAlign w:val="subscript"/>
                  <w:lang w:val="en-US" w:eastAsia="ko-KR"/>
                </w:rPr>
                <w:t>n77</w:t>
              </w:r>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ins>
          </w:p>
        </w:tc>
      </w:tr>
      <w:tr w:rsidR="008F27E3" w:rsidRPr="00AE4694" w:rsidTr="00AD21D3">
        <w:trPr>
          <w:trHeight w:val="22"/>
          <w:jc w:val="center"/>
          <w:ins w:id="7221" w:author="Suhwan Lim" w:date="2019-04-18T13:57:00Z"/>
        </w:trPr>
        <w:tc>
          <w:tcPr>
            <w:tcW w:w="1926" w:type="dxa"/>
            <w:vMerge/>
            <w:shd w:val="clear" w:color="auto" w:fill="auto"/>
            <w:vAlign w:val="center"/>
          </w:tcPr>
          <w:p w:rsidR="008F27E3" w:rsidRPr="00AE4694" w:rsidRDefault="008F27E3" w:rsidP="00AD21D3">
            <w:pPr>
              <w:pStyle w:val="TAC"/>
              <w:rPr>
                <w:ins w:id="7222" w:author="Suhwan Lim" w:date="2019-04-18T13:57:00Z"/>
                <w:lang w:eastAsia="zh-CN"/>
              </w:rPr>
            </w:pPr>
          </w:p>
        </w:tc>
        <w:tc>
          <w:tcPr>
            <w:tcW w:w="1145" w:type="dxa"/>
            <w:shd w:val="clear" w:color="auto" w:fill="auto"/>
            <w:vAlign w:val="center"/>
          </w:tcPr>
          <w:p w:rsidR="008F27E3" w:rsidRPr="00AE4694" w:rsidRDefault="008F27E3" w:rsidP="00AD21D3">
            <w:pPr>
              <w:pStyle w:val="TAC"/>
              <w:rPr>
                <w:ins w:id="7223" w:author="Suhwan Lim" w:date="2019-04-18T13:57:00Z"/>
                <w:lang w:val="en-US" w:eastAsia="ko-KR"/>
              </w:rPr>
            </w:pPr>
            <w:ins w:id="7224" w:author="Suhwan Lim" w:date="2019-04-18T13:57:00Z">
              <w:r w:rsidRPr="001B0F7A">
                <w:rPr>
                  <w:rFonts w:cs="Arial"/>
                  <w:lang w:eastAsia="zh-TW"/>
                </w:rPr>
                <w:t>n77</w:t>
              </w:r>
            </w:ins>
          </w:p>
        </w:tc>
        <w:tc>
          <w:tcPr>
            <w:tcW w:w="1149" w:type="dxa"/>
            <w:shd w:val="clear" w:color="auto" w:fill="auto"/>
            <w:noWrap/>
            <w:vAlign w:val="center"/>
          </w:tcPr>
          <w:p w:rsidR="008F27E3" w:rsidRPr="00AE4694" w:rsidRDefault="008F27E3" w:rsidP="00AD21D3">
            <w:pPr>
              <w:pStyle w:val="TAC"/>
              <w:rPr>
                <w:ins w:id="7225" w:author="Suhwan Lim" w:date="2019-04-18T13:57:00Z"/>
                <w:lang w:val="en-US" w:eastAsia="ko-KR"/>
              </w:rPr>
            </w:pPr>
            <w:ins w:id="7226" w:author="Suhwan Lim" w:date="2019-04-18T13:57:00Z">
              <w:r w:rsidRPr="001B0F7A">
                <w:rPr>
                  <w:rFonts w:cs="Arial"/>
                  <w:lang w:eastAsia="zh-TW"/>
                </w:rPr>
                <w:t>3915</w:t>
              </w:r>
            </w:ins>
          </w:p>
        </w:tc>
        <w:tc>
          <w:tcPr>
            <w:tcW w:w="746" w:type="dxa"/>
            <w:shd w:val="clear" w:color="auto" w:fill="auto"/>
            <w:noWrap/>
            <w:vAlign w:val="center"/>
          </w:tcPr>
          <w:p w:rsidR="008F27E3" w:rsidRPr="00AE4694" w:rsidRDefault="008F27E3" w:rsidP="00AD21D3">
            <w:pPr>
              <w:pStyle w:val="TAC"/>
              <w:rPr>
                <w:ins w:id="7227" w:author="Suhwan Lim" w:date="2019-04-18T13:57:00Z"/>
                <w:lang w:val="en-US" w:eastAsia="ko-KR"/>
              </w:rPr>
            </w:pPr>
            <w:ins w:id="7228" w:author="Suhwan Lim" w:date="2019-04-18T13:57:00Z">
              <w:r w:rsidRPr="001B0F7A">
                <w:rPr>
                  <w:rFonts w:cs="Arial"/>
                  <w:lang w:eastAsia="zh-TW"/>
                </w:rPr>
                <w:t>10</w:t>
              </w:r>
            </w:ins>
          </w:p>
        </w:tc>
        <w:tc>
          <w:tcPr>
            <w:tcW w:w="869" w:type="dxa"/>
            <w:shd w:val="clear" w:color="auto" w:fill="auto"/>
            <w:noWrap/>
            <w:vAlign w:val="center"/>
          </w:tcPr>
          <w:p w:rsidR="008F27E3" w:rsidRPr="00AE4694" w:rsidRDefault="008F27E3" w:rsidP="00AD21D3">
            <w:pPr>
              <w:pStyle w:val="TAC"/>
              <w:rPr>
                <w:ins w:id="7229" w:author="Suhwan Lim" w:date="2019-04-18T13:57:00Z"/>
                <w:lang w:val="en-US" w:eastAsia="ko-KR"/>
              </w:rPr>
            </w:pPr>
            <w:ins w:id="7230" w:author="Suhwan Lim" w:date="2019-04-18T13:57:00Z">
              <w:r w:rsidRPr="001B0F7A">
                <w:rPr>
                  <w:rFonts w:cs="Arial"/>
                  <w:lang w:eastAsia="zh-TW"/>
                </w:rPr>
                <w:t>50</w:t>
              </w:r>
            </w:ins>
          </w:p>
        </w:tc>
        <w:tc>
          <w:tcPr>
            <w:tcW w:w="1287" w:type="dxa"/>
            <w:shd w:val="clear" w:color="auto" w:fill="auto"/>
            <w:noWrap/>
            <w:vAlign w:val="center"/>
          </w:tcPr>
          <w:p w:rsidR="008F27E3" w:rsidRPr="00AE4694" w:rsidRDefault="008F27E3" w:rsidP="00AD21D3">
            <w:pPr>
              <w:pStyle w:val="TAC"/>
              <w:rPr>
                <w:ins w:id="7231" w:author="Suhwan Lim" w:date="2019-04-18T13:57:00Z"/>
                <w:lang w:val="en-US" w:eastAsia="ko-KR"/>
              </w:rPr>
            </w:pPr>
            <w:ins w:id="7232" w:author="Suhwan Lim" w:date="2019-04-18T13:57:00Z">
              <w:r w:rsidRPr="001B0F7A">
                <w:rPr>
                  <w:rFonts w:cs="Arial"/>
                  <w:lang w:eastAsia="zh-TW"/>
                </w:rPr>
                <w:t>3915</w:t>
              </w:r>
            </w:ins>
          </w:p>
        </w:tc>
        <w:tc>
          <w:tcPr>
            <w:tcW w:w="616" w:type="dxa"/>
            <w:shd w:val="clear" w:color="auto" w:fill="auto"/>
            <w:vAlign w:val="center"/>
          </w:tcPr>
          <w:p w:rsidR="008F27E3" w:rsidRPr="00AE4694" w:rsidRDefault="008F27E3" w:rsidP="00AD21D3">
            <w:pPr>
              <w:pStyle w:val="TAC"/>
              <w:rPr>
                <w:ins w:id="7233" w:author="Suhwan Lim" w:date="2019-04-18T13:57:00Z"/>
                <w:rFonts w:eastAsia="맑은 고딕"/>
                <w:lang w:eastAsia="ko-KR"/>
              </w:rPr>
            </w:pPr>
            <w:ins w:id="7234"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235" w:author="Suhwan Lim" w:date="2019-04-18T13:57:00Z"/>
                <w:rFonts w:eastAsia="맑은 고딕"/>
                <w:lang w:eastAsia="ko-KR"/>
              </w:rPr>
            </w:pPr>
            <w:ins w:id="7236" w:author="Suhwan Lim" w:date="2019-04-18T13:57:00Z">
              <w:r w:rsidRPr="001B0F7A">
                <w:rPr>
                  <w:lang w:eastAsia="zh-CN"/>
                </w:rPr>
                <w:t>TDD</w:t>
              </w:r>
            </w:ins>
          </w:p>
        </w:tc>
        <w:tc>
          <w:tcPr>
            <w:tcW w:w="1073" w:type="dxa"/>
            <w:shd w:val="clear" w:color="auto" w:fill="auto"/>
            <w:vAlign w:val="center"/>
          </w:tcPr>
          <w:p w:rsidR="008F27E3" w:rsidRPr="00AE4694" w:rsidRDefault="008F27E3" w:rsidP="00AD21D3">
            <w:pPr>
              <w:pStyle w:val="TAC"/>
              <w:rPr>
                <w:ins w:id="7237" w:author="Suhwan Lim" w:date="2019-04-18T13:57:00Z"/>
                <w:rFonts w:eastAsia="맑은 고딕"/>
                <w:lang w:eastAsia="ko-KR"/>
              </w:rPr>
            </w:pPr>
            <w:ins w:id="7238" w:author="Suhwan Lim" w:date="2019-04-18T13:57:00Z">
              <w:r w:rsidRPr="001B0F7A">
                <w:rPr>
                  <w:rFonts w:eastAsia="맑은 고딕"/>
                  <w:lang w:eastAsia="ko-KR"/>
                </w:rPr>
                <w:t>N/A</w:t>
              </w:r>
            </w:ins>
          </w:p>
        </w:tc>
      </w:tr>
      <w:tr w:rsidR="008F27E3" w:rsidRPr="00AE4694" w:rsidTr="00AD21D3">
        <w:trPr>
          <w:trHeight w:val="22"/>
          <w:jc w:val="center"/>
          <w:ins w:id="7239" w:author="Suhwan Lim" w:date="2019-04-18T13:57:00Z"/>
        </w:trPr>
        <w:tc>
          <w:tcPr>
            <w:tcW w:w="1926" w:type="dxa"/>
            <w:vMerge w:val="restart"/>
            <w:shd w:val="clear" w:color="auto" w:fill="auto"/>
            <w:vAlign w:val="center"/>
          </w:tcPr>
          <w:p w:rsidR="008F27E3" w:rsidRPr="00AE4694" w:rsidRDefault="008F27E3" w:rsidP="00AD21D3">
            <w:pPr>
              <w:pStyle w:val="TAC"/>
              <w:rPr>
                <w:ins w:id="7240" w:author="Suhwan Lim" w:date="2019-04-18T13:57:00Z"/>
                <w:lang w:eastAsia="zh-CN"/>
              </w:rPr>
            </w:pPr>
            <w:ins w:id="7241" w:author="Suhwan Lim" w:date="2019-04-18T13:57:00Z">
              <w:r w:rsidRPr="001B0F7A">
                <w:rPr>
                  <w:rFonts w:eastAsia="맑은 고딕"/>
                  <w:lang w:eastAsia="ko-KR"/>
                </w:rPr>
                <w:t>DC_3A_n1A-n78A</w:t>
              </w:r>
            </w:ins>
          </w:p>
        </w:tc>
        <w:tc>
          <w:tcPr>
            <w:tcW w:w="1145" w:type="dxa"/>
            <w:shd w:val="clear" w:color="auto" w:fill="auto"/>
            <w:vAlign w:val="center"/>
          </w:tcPr>
          <w:p w:rsidR="008F27E3" w:rsidRPr="00AE4694" w:rsidRDefault="008F27E3" w:rsidP="00AD21D3">
            <w:pPr>
              <w:pStyle w:val="TAC"/>
              <w:rPr>
                <w:ins w:id="7242" w:author="Suhwan Lim" w:date="2019-04-18T13:57:00Z"/>
                <w:lang w:val="en-US" w:eastAsia="ko-KR"/>
              </w:rPr>
            </w:pPr>
            <w:ins w:id="7243"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244" w:author="Suhwan Lim" w:date="2019-04-18T13:57:00Z"/>
                <w:lang w:val="en-US" w:eastAsia="ko-KR"/>
              </w:rPr>
            </w:pPr>
            <w:ins w:id="7245" w:author="Suhwan Lim" w:date="2019-04-18T13:57:00Z">
              <w:r w:rsidRPr="001B0F7A">
                <w:rPr>
                  <w:rFonts w:cs="Arial"/>
                  <w:lang w:eastAsia="zh-TW"/>
                </w:rPr>
                <w:t>1750</w:t>
              </w:r>
            </w:ins>
          </w:p>
        </w:tc>
        <w:tc>
          <w:tcPr>
            <w:tcW w:w="746" w:type="dxa"/>
            <w:shd w:val="clear" w:color="auto" w:fill="auto"/>
            <w:noWrap/>
            <w:vAlign w:val="center"/>
          </w:tcPr>
          <w:p w:rsidR="008F27E3" w:rsidRPr="00AE4694" w:rsidRDefault="008F27E3" w:rsidP="00AD21D3">
            <w:pPr>
              <w:pStyle w:val="TAC"/>
              <w:rPr>
                <w:ins w:id="7246" w:author="Suhwan Lim" w:date="2019-04-18T13:57:00Z"/>
                <w:lang w:val="en-US" w:eastAsia="ko-KR"/>
              </w:rPr>
            </w:pPr>
            <w:ins w:id="7247"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248" w:author="Suhwan Lim" w:date="2019-04-18T13:57:00Z"/>
                <w:lang w:val="en-US" w:eastAsia="ko-KR"/>
              </w:rPr>
            </w:pPr>
            <w:ins w:id="7249"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250" w:author="Suhwan Lim" w:date="2019-04-18T13:57:00Z"/>
                <w:lang w:val="en-US" w:eastAsia="ko-KR"/>
              </w:rPr>
            </w:pPr>
            <w:ins w:id="7251" w:author="Suhwan Lim" w:date="2019-04-18T13:57:00Z">
              <w:r w:rsidRPr="001B0F7A">
                <w:rPr>
                  <w:rFonts w:cs="Arial"/>
                  <w:lang w:eastAsia="zh-TW"/>
                </w:rPr>
                <w:t>1845</w:t>
              </w:r>
            </w:ins>
          </w:p>
        </w:tc>
        <w:tc>
          <w:tcPr>
            <w:tcW w:w="616" w:type="dxa"/>
            <w:shd w:val="clear" w:color="auto" w:fill="auto"/>
            <w:vAlign w:val="center"/>
          </w:tcPr>
          <w:p w:rsidR="008F27E3" w:rsidRPr="00AE4694" w:rsidRDefault="008F27E3" w:rsidP="00AD21D3">
            <w:pPr>
              <w:pStyle w:val="TAC"/>
              <w:rPr>
                <w:ins w:id="7252" w:author="Suhwan Lim" w:date="2019-04-18T13:57:00Z"/>
                <w:rFonts w:eastAsia="맑은 고딕"/>
                <w:lang w:eastAsia="ko-KR"/>
              </w:rPr>
            </w:pPr>
            <w:ins w:id="7253" w:author="Suhwan Lim" w:date="2019-04-18T13:57: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254" w:author="Suhwan Lim" w:date="2019-04-18T13:57:00Z"/>
                <w:rFonts w:eastAsia="맑은 고딕"/>
                <w:lang w:eastAsia="ko-KR"/>
              </w:rPr>
            </w:pPr>
            <w:ins w:id="7255"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256" w:author="Suhwan Lim" w:date="2019-04-18T13:57:00Z"/>
                <w:rFonts w:eastAsia="맑은 고딕"/>
                <w:lang w:eastAsia="ko-KR"/>
              </w:rPr>
            </w:pPr>
            <w:ins w:id="7257" w:author="Suhwan Lim" w:date="2019-04-18T13:57:00Z">
              <w:r w:rsidRPr="001B0F7A">
                <w:rPr>
                  <w:rFonts w:cs="Arial"/>
                  <w:lang w:eastAsia="zh-TW"/>
                </w:rPr>
                <w:t>N/A</w:t>
              </w:r>
            </w:ins>
          </w:p>
        </w:tc>
      </w:tr>
      <w:tr w:rsidR="008F27E3" w:rsidRPr="00AE4694" w:rsidTr="00AD21D3">
        <w:trPr>
          <w:trHeight w:val="22"/>
          <w:jc w:val="center"/>
          <w:ins w:id="7258" w:author="Suhwan Lim" w:date="2019-04-18T13:57:00Z"/>
        </w:trPr>
        <w:tc>
          <w:tcPr>
            <w:tcW w:w="1926" w:type="dxa"/>
            <w:vMerge/>
            <w:shd w:val="clear" w:color="auto" w:fill="auto"/>
            <w:vAlign w:val="center"/>
          </w:tcPr>
          <w:p w:rsidR="008F27E3" w:rsidRPr="00AE4694" w:rsidRDefault="008F27E3" w:rsidP="00AD21D3">
            <w:pPr>
              <w:pStyle w:val="TAC"/>
              <w:rPr>
                <w:ins w:id="7259" w:author="Suhwan Lim" w:date="2019-04-18T13:57:00Z"/>
                <w:lang w:eastAsia="zh-CN"/>
              </w:rPr>
            </w:pPr>
          </w:p>
        </w:tc>
        <w:tc>
          <w:tcPr>
            <w:tcW w:w="1145" w:type="dxa"/>
            <w:shd w:val="clear" w:color="auto" w:fill="auto"/>
            <w:vAlign w:val="center"/>
          </w:tcPr>
          <w:p w:rsidR="008F27E3" w:rsidRPr="00AE4694" w:rsidRDefault="008F27E3" w:rsidP="00AD21D3">
            <w:pPr>
              <w:pStyle w:val="TAC"/>
              <w:rPr>
                <w:ins w:id="7260" w:author="Suhwan Lim" w:date="2019-04-18T13:57:00Z"/>
                <w:lang w:val="en-US" w:eastAsia="ko-KR"/>
              </w:rPr>
            </w:pPr>
            <w:ins w:id="7261"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262" w:author="Suhwan Lim" w:date="2019-04-18T13:57:00Z"/>
                <w:lang w:val="en-US" w:eastAsia="ko-KR"/>
              </w:rPr>
            </w:pPr>
            <w:ins w:id="7263" w:author="Suhwan Lim" w:date="2019-04-18T13:57:00Z">
              <w:r w:rsidRPr="001B0F7A">
                <w:rPr>
                  <w:rFonts w:cs="Arial"/>
                  <w:lang w:eastAsia="zh-TW"/>
                </w:rPr>
                <w:t>1950</w:t>
              </w:r>
            </w:ins>
          </w:p>
        </w:tc>
        <w:tc>
          <w:tcPr>
            <w:tcW w:w="746" w:type="dxa"/>
            <w:shd w:val="clear" w:color="auto" w:fill="auto"/>
            <w:noWrap/>
            <w:vAlign w:val="center"/>
          </w:tcPr>
          <w:p w:rsidR="008F27E3" w:rsidRPr="00AE4694" w:rsidRDefault="008F27E3" w:rsidP="00AD21D3">
            <w:pPr>
              <w:pStyle w:val="TAC"/>
              <w:rPr>
                <w:ins w:id="7264" w:author="Suhwan Lim" w:date="2019-04-18T13:57:00Z"/>
                <w:lang w:val="en-US" w:eastAsia="ko-KR"/>
              </w:rPr>
            </w:pPr>
            <w:ins w:id="7265"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266" w:author="Suhwan Lim" w:date="2019-04-18T13:57:00Z"/>
                <w:lang w:val="en-US" w:eastAsia="ko-KR"/>
              </w:rPr>
            </w:pPr>
            <w:ins w:id="7267"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268" w:author="Suhwan Lim" w:date="2019-04-18T13:57:00Z"/>
                <w:lang w:val="en-US" w:eastAsia="ko-KR"/>
              </w:rPr>
            </w:pPr>
            <w:ins w:id="7269" w:author="Suhwan Lim" w:date="2019-04-18T13:57:00Z">
              <w:r w:rsidRPr="001B0F7A">
                <w:rPr>
                  <w:rFonts w:cs="Arial"/>
                  <w:lang w:eastAsia="zh-TW"/>
                </w:rPr>
                <w:t>2140</w:t>
              </w:r>
            </w:ins>
          </w:p>
        </w:tc>
        <w:tc>
          <w:tcPr>
            <w:tcW w:w="616" w:type="dxa"/>
            <w:shd w:val="clear" w:color="auto" w:fill="auto"/>
            <w:vAlign w:val="center"/>
          </w:tcPr>
          <w:p w:rsidR="008F27E3" w:rsidRPr="00AE4694" w:rsidRDefault="008F27E3" w:rsidP="00AD21D3">
            <w:pPr>
              <w:pStyle w:val="TAC"/>
              <w:rPr>
                <w:ins w:id="7270" w:author="Suhwan Lim" w:date="2019-04-18T13:57:00Z"/>
                <w:rFonts w:eastAsia="맑은 고딕"/>
                <w:lang w:eastAsia="ko-KR"/>
              </w:rPr>
            </w:pPr>
            <w:ins w:id="7271"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272" w:author="Suhwan Lim" w:date="2019-04-18T13:57:00Z"/>
                <w:rFonts w:eastAsia="맑은 고딕"/>
                <w:lang w:eastAsia="ko-KR"/>
              </w:rPr>
            </w:pPr>
            <w:ins w:id="7273"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274" w:author="Suhwan Lim" w:date="2019-04-18T13:57:00Z"/>
                <w:rFonts w:eastAsia="맑은 고딕"/>
                <w:lang w:eastAsia="ko-KR"/>
              </w:rPr>
            </w:pPr>
            <w:ins w:id="7275" w:author="Suhwan Lim" w:date="2019-04-18T13:57:00Z">
              <w:r w:rsidRPr="001B0F7A">
                <w:rPr>
                  <w:rFonts w:cs="Arial"/>
                  <w:lang w:eastAsia="zh-TW"/>
                </w:rPr>
                <w:t>N/A</w:t>
              </w:r>
            </w:ins>
          </w:p>
        </w:tc>
      </w:tr>
      <w:tr w:rsidR="008F27E3" w:rsidRPr="00AE4694" w:rsidTr="00AD21D3">
        <w:trPr>
          <w:trHeight w:val="22"/>
          <w:jc w:val="center"/>
          <w:ins w:id="7276" w:author="Suhwan Lim" w:date="2019-04-18T13:57:00Z"/>
        </w:trPr>
        <w:tc>
          <w:tcPr>
            <w:tcW w:w="1926" w:type="dxa"/>
            <w:vMerge/>
            <w:shd w:val="clear" w:color="auto" w:fill="auto"/>
            <w:vAlign w:val="center"/>
          </w:tcPr>
          <w:p w:rsidR="008F27E3" w:rsidRPr="00AE4694" w:rsidRDefault="008F27E3" w:rsidP="00AD21D3">
            <w:pPr>
              <w:pStyle w:val="TAC"/>
              <w:rPr>
                <w:ins w:id="7277" w:author="Suhwan Lim" w:date="2019-04-18T13:57:00Z"/>
                <w:lang w:eastAsia="zh-CN"/>
              </w:rPr>
            </w:pPr>
          </w:p>
        </w:tc>
        <w:tc>
          <w:tcPr>
            <w:tcW w:w="1145" w:type="dxa"/>
            <w:shd w:val="clear" w:color="auto" w:fill="auto"/>
            <w:vAlign w:val="center"/>
          </w:tcPr>
          <w:p w:rsidR="008F27E3" w:rsidRPr="00AE4694" w:rsidRDefault="008F27E3" w:rsidP="00AD21D3">
            <w:pPr>
              <w:pStyle w:val="TAC"/>
              <w:rPr>
                <w:ins w:id="7278" w:author="Suhwan Lim" w:date="2019-04-18T13:57:00Z"/>
                <w:lang w:val="en-US" w:eastAsia="ko-KR"/>
              </w:rPr>
            </w:pPr>
            <w:ins w:id="7279" w:author="Suhwan Lim" w:date="2019-04-18T13:57:00Z">
              <w:r w:rsidRPr="001B0F7A">
                <w:rPr>
                  <w:rFonts w:cs="Arial"/>
                  <w:lang w:eastAsia="ja-JP"/>
                </w:rPr>
                <w:t>n7</w:t>
              </w:r>
              <w:r w:rsidRPr="001B0F7A">
                <w:rPr>
                  <w:rFonts w:cs="Arial"/>
                  <w:lang w:eastAsia="zh-TW"/>
                </w:rPr>
                <w:t>8</w:t>
              </w:r>
            </w:ins>
          </w:p>
        </w:tc>
        <w:tc>
          <w:tcPr>
            <w:tcW w:w="1149" w:type="dxa"/>
            <w:shd w:val="clear" w:color="auto" w:fill="auto"/>
            <w:noWrap/>
            <w:vAlign w:val="center"/>
          </w:tcPr>
          <w:p w:rsidR="008F27E3" w:rsidRPr="00AE4694" w:rsidRDefault="008F27E3" w:rsidP="00AD21D3">
            <w:pPr>
              <w:pStyle w:val="TAC"/>
              <w:rPr>
                <w:ins w:id="7280" w:author="Suhwan Lim" w:date="2019-04-18T13:57:00Z"/>
                <w:lang w:val="en-US" w:eastAsia="ko-KR"/>
              </w:rPr>
            </w:pPr>
            <w:ins w:id="7281" w:author="Suhwan Lim" w:date="2019-04-18T13:57:00Z">
              <w:r w:rsidRPr="001B0F7A">
                <w:rPr>
                  <w:rFonts w:cs="Arial"/>
                  <w:lang w:eastAsia="zh-TW"/>
                </w:rPr>
                <w:t>3700</w:t>
              </w:r>
            </w:ins>
          </w:p>
        </w:tc>
        <w:tc>
          <w:tcPr>
            <w:tcW w:w="746" w:type="dxa"/>
            <w:shd w:val="clear" w:color="auto" w:fill="auto"/>
            <w:noWrap/>
            <w:vAlign w:val="center"/>
          </w:tcPr>
          <w:p w:rsidR="008F27E3" w:rsidRPr="00AE4694" w:rsidRDefault="008F27E3" w:rsidP="00AD21D3">
            <w:pPr>
              <w:pStyle w:val="TAC"/>
              <w:rPr>
                <w:ins w:id="7282" w:author="Suhwan Lim" w:date="2019-04-18T13:57:00Z"/>
                <w:lang w:val="en-US" w:eastAsia="ko-KR"/>
              </w:rPr>
            </w:pPr>
            <w:ins w:id="7283" w:author="Suhwan Lim" w:date="2019-04-18T13:57:00Z">
              <w:r w:rsidRPr="001B0F7A">
                <w:rPr>
                  <w:rFonts w:cs="Arial"/>
                  <w:lang w:eastAsia="zh-TW"/>
                </w:rPr>
                <w:t>10</w:t>
              </w:r>
            </w:ins>
          </w:p>
        </w:tc>
        <w:tc>
          <w:tcPr>
            <w:tcW w:w="869" w:type="dxa"/>
            <w:shd w:val="clear" w:color="auto" w:fill="auto"/>
            <w:noWrap/>
            <w:vAlign w:val="center"/>
          </w:tcPr>
          <w:p w:rsidR="008F27E3" w:rsidRPr="00AE4694" w:rsidRDefault="008F27E3" w:rsidP="00AD21D3">
            <w:pPr>
              <w:pStyle w:val="TAC"/>
              <w:rPr>
                <w:ins w:id="7284" w:author="Suhwan Lim" w:date="2019-04-18T13:57:00Z"/>
                <w:lang w:val="en-US" w:eastAsia="ko-KR"/>
              </w:rPr>
            </w:pPr>
            <w:ins w:id="7285" w:author="Suhwan Lim" w:date="2019-04-18T13:57:00Z">
              <w:r w:rsidRPr="001B0F7A">
                <w:rPr>
                  <w:rFonts w:cs="Arial"/>
                  <w:lang w:eastAsia="zh-TW"/>
                </w:rPr>
                <w:t>50</w:t>
              </w:r>
            </w:ins>
          </w:p>
        </w:tc>
        <w:tc>
          <w:tcPr>
            <w:tcW w:w="1287" w:type="dxa"/>
            <w:shd w:val="clear" w:color="auto" w:fill="auto"/>
            <w:noWrap/>
            <w:vAlign w:val="center"/>
          </w:tcPr>
          <w:p w:rsidR="008F27E3" w:rsidRPr="00AE4694" w:rsidRDefault="008F27E3" w:rsidP="00AD21D3">
            <w:pPr>
              <w:pStyle w:val="TAC"/>
              <w:rPr>
                <w:ins w:id="7286" w:author="Suhwan Lim" w:date="2019-04-18T13:57:00Z"/>
                <w:lang w:val="en-US" w:eastAsia="ko-KR"/>
              </w:rPr>
            </w:pPr>
            <w:ins w:id="7287" w:author="Suhwan Lim" w:date="2019-04-18T13:57:00Z">
              <w:r w:rsidRPr="001B0F7A">
                <w:rPr>
                  <w:rFonts w:cs="Arial"/>
                  <w:lang w:eastAsia="zh-TW"/>
                </w:rPr>
                <w:t>3700</w:t>
              </w:r>
            </w:ins>
          </w:p>
        </w:tc>
        <w:tc>
          <w:tcPr>
            <w:tcW w:w="616" w:type="dxa"/>
            <w:shd w:val="clear" w:color="auto" w:fill="auto"/>
            <w:vAlign w:val="center"/>
          </w:tcPr>
          <w:p w:rsidR="008F27E3" w:rsidRPr="00AE4694" w:rsidRDefault="008F27E3" w:rsidP="00AD21D3">
            <w:pPr>
              <w:pStyle w:val="TAC"/>
              <w:rPr>
                <w:ins w:id="7288" w:author="Suhwan Lim" w:date="2019-04-18T13:57:00Z"/>
                <w:rFonts w:eastAsia="맑은 고딕"/>
                <w:lang w:eastAsia="ko-KR"/>
              </w:rPr>
            </w:pPr>
            <w:ins w:id="7289" w:author="Suhwan Lim" w:date="2019-04-18T13:57: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290" w:author="Suhwan Lim" w:date="2019-04-18T13:57:00Z"/>
                <w:rFonts w:eastAsia="맑은 고딕"/>
                <w:lang w:eastAsia="ko-KR"/>
              </w:rPr>
            </w:pPr>
            <w:ins w:id="7291" w:author="Suhwan Lim" w:date="2019-04-18T13:57:00Z">
              <w:r w:rsidRPr="001B0F7A">
                <w:rPr>
                  <w:lang w:eastAsia="zh-CN"/>
                </w:rPr>
                <w:t>TDD</w:t>
              </w:r>
            </w:ins>
          </w:p>
        </w:tc>
        <w:tc>
          <w:tcPr>
            <w:tcW w:w="1073" w:type="dxa"/>
            <w:shd w:val="clear" w:color="auto" w:fill="auto"/>
            <w:vAlign w:val="center"/>
          </w:tcPr>
          <w:p w:rsidR="008F27E3" w:rsidRPr="001B0F7A" w:rsidRDefault="008F27E3" w:rsidP="00AD21D3">
            <w:pPr>
              <w:pStyle w:val="TAC"/>
              <w:rPr>
                <w:ins w:id="7292" w:author="Suhwan Lim" w:date="2019-04-18T13:57:00Z"/>
                <w:rFonts w:eastAsia="맑은 고딕"/>
                <w:lang w:eastAsia="ko-KR"/>
              </w:rPr>
            </w:pPr>
            <w:ins w:id="7293" w:author="Suhwan Lim" w:date="2019-04-18T13:57:00Z">
              <w:r w:rsidRPr="001B0F7A">
                <w:rPr>
                  <w:rFonts w:eastAsia="맑은 고딕"/>
                  <w:lang w:eastAsia="ko-KR"/>
                </w:rPr>
                <w:t>IMD2</w:t>
              </w:r>
            </w:ins>
          </w:p>
          <w:p w:rsidR="008F27E3" w:rsidRPr="00AE4694" w:rsidRDefault="008F27E3" w:rsidP="00AD21D3">
            <w:pPr>
              <w:pStyle w:val="TAC"/>
              <w:rPr>
                <w:ins w:id="7294" w:author="Suhwan Lim" w:date="2019-04-18T13:57:00Z"/>
                <w:rFonts w:eastAsia="맑은 고딕"/>
                <w:lang w:eastAsia="ko-KR"/>
              </w:rPr>
            </w:pPr>
            <w:ins w:id="7295" w:author="Suhwan Lim" w:date="2019-04-18T13:57:00Z">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ins>
          </w:p>
        </w:tc>
      </w:tr>
      <w:tr w:rsidR="008F27E3" w:rsidRPr="00AE4694" w:rsidTr="00AD21D3">
        <w:trPr>
          <w:trHeight w:val="22"/>
          <w:jc w:val="center"/>
          <w:ins w:id="7296" w:author="Suhwan Lim" w:date="2019-04-18T13:57:00Z"/>
        </w:trPr>
        <w:tc>
          <w:tcPr>
            <w:tcW w:w="1926" w:type="dxa"/>
            <w:vMerge/>
            <w:shd w:val="clear" w:color="auto" w:fill="auto"/>
            <w:vAlign w:val="center"/>
          </w:tcPr>
          <w:p w:rsidR="008F27E3" w:rsidRPr="00AE4694" w:rsidRDefault="008F27E3" w:rsidP="00AD21D3">
            <w:pPr>
              <w:pStyle w:val="TAC"/>
              <w:rPr>
                <w:ins w:id="7297" w:author="Suhwan Lim" w:date="2019-04-18T13:57:00Z"/>
                <w:lang w:eastAsia="zh-CN"/>
              </w:rPr>
            </w:pPr>
          </w:p>
        </w:tc>
        <w:tc>
          <w:tcPr>
            <w:tcW w:w="1145" w:type="dxa"/>
            <w:shd w:val="clear" w:color="auto" w:fill="auto"/>
            <w:vAlign w:val="center"/>
          </w:tcPr>
          <w:p w:rsidR="008F27E3" w:rsidRPr="00AE4694" w:rsidRDefault="008F27E3" w:rsidP="00AD21D3">
            <w:pPr>
              <w:pStyle w:val="TAC"/>
              <w:rPr>
                <w:ins w:id="7298" w:author="Suhwan Lim" w:date="2019-04-18T13:57:00Z"/>
                <w:lang w:val="en-US" w:eastAsia="ko-KR"/>
              </w:rPr>
            </w:pPr>
            <w:ins w:id="7299"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300" w:author="Suhwan Lim" w:date="2019-04-18T13:57:00Z"/>
                <w:lang w:val="en-US" w:eastAsia="ko-KR"/>
              </w:rPr>
            </w:pPr>
            <w:ins w:id="7301" w:author="Suhwan Lim" w:date="2019-04-18T13:57:00Z">
              <w:r w:rsidRPr="001B0F7A">
                <w:rPr>
                  <w:rFonts w:eastAsia="MS Mincho" w:cs="Arial"/>
                  <w:bCs/>
                  <w:lang w:val="en-US"/>
                </w:rPr>
                <w:t>1770</w:t>
              </w:r>
            </w:ins>
          </w:p>
        </w:tc>
        <w:tc>
          <w:tcPr>
            <w:tcW w:w="746" w:type="dxa"/>
            <w:shd w:val="clear" w:color="auto" w:fill="auto"/>
            <w:noWrap/>
            <w:vAlign w:val="center"/>
          </w:tcPr>
          <w:p w:rsidR="008F27E3" w:rsidRPr="00AE4694" w:rsidRDefault="008F27E3" w:rsidP="00AD21D3">
            <w:pPr>
              <w:pStyle w:val="TAC"/>
              <w:rPr>
                <w:ins w:id="7302" w:author="Suhwan Lim" w:date="2019-04-18T13:57:00Z"/>
                <w:lang w:val="en-US" w:eastAsia="ko-KR"/>
              </w:rPr>
            </w:pPr>
            <w:ins w:id="7303" w:author="Suhwan Lim" w:date="2019-04-18T13:57:00Z">
              <w:r w:rsidRPr="001B0F7A">
                <w:rPr>
                  <w:rFonts w:eastAsia="MS Mincho" w:cs="Arial"/>
                  <w:bCs/>
                  <w:lang w:val="en-US"/>
                </w:rPr>
                <w:t>5</w:t>
              </w:r>
            </w:ins>
          </w:p>
        </w:tc>
        <w:tc>
          <w:tcPr>
            <w:tcW w:w="869" w:type="dxa"/>
            <w:shd w:val="clear" w:color="auto" w:fill="auto"/>
            <w:noWrap/>
            <w:vAlign w:val="center"/>
          </w:tcPr>
          <w:p w:rsidR="008F27E3" w:rsidRPr="00AE4694" w:rsidRDefault="008F27E3" w:rsidP="00AD21D3">
            <w:pPr>
              <w:pStyle w:val="TAC"/>
              <w:rPr>
                <w:ins w:id="7304" w:author="Suhwan Lim" w:date="2019-04-18T13:57:00Z"/>
                <w:lang w:val="en-US" w:eastAsia="ko-KR"/>
              </w:rPr>
            </w:pPr>
            <w:ins w:id="7305" w:author="Suhwan Lim" w:date="2019-04-18T13:57:00Z">
              <w:r w:rsidRPr="001B0F7A">
                <w:rPr>
                  <w:rFonts w:eastAsia="MS Mincho" w:cs="Arial"/>
                  <w:bCs/>
                  <w:lang w:val="en-US"/>
                </w:rPr>
                <w:t>25</w:t>
              </w:r>
            </w:ins>
          </w:p>
        </w:tc>
        <w:tc>
          <w:tcPr>
            <w:tcW w:w="1287" w:type="dxa"/>
            <w:shd w:val="clear" w:color="auto" w:fill="auto"/>
            <w:noWrap/>
            <w:vAlign w:val="center"/>
          </w:tcPr>
          <w:p w:rsidR="008F27E3" w:rsidRPr="00AE4694" w:rsidRDefault="008F27E3" w:rsidP="00AD21D3">
            <w:pPr>
              <w:pStyle w:val="TAC"/>
              <w:rPr>
                <w:ins w:id="7306" w:author="Suhwan Lim" w:date="2019-04-18T13:57:00Z"/>
                <w:lang w:val="en-US" w:eastAsia="ko-KR"/>
              </w:rPr>
            </w:pPr>
            <w:ins w:id="7307" w:author="Suhwan Lim" w:date="2019-04-18T13:57:00Z">
              <w:r w:rsidRPr="001B0F7A">
                <w:rPr>
                  <w:rFonts w:eastAsia="MS Mincho" w:cs="Arial"/>
                  <w:bCs/>
                  <w:lang w:val="en-US"/>
                </w:rPr>
                <w:t>1865</w:t>
              </w:r>
            </w:ins>
          </w:p>
        </w:tc>
        <w:tc>
          <w:tcPr>
            <w:tcW w:w="616" w:type="dxa"/>
            <w:shd w:val="clear" w:color="auto" w:fill="auto"/>
            <w:vAlign w:val="center"/>
          </w:tcPr>
          <w:p w:rsidR="008F27E3" w:rsidRPr="00AE4694" w:rsidRDefault="008F27E3" w:rsidP="00AD21D3">
            <w:pPr>
              <w:pStyle w:val="TAC"/>
              <w:rPr>
                <w:ins w:id="7308" w:author="Suhwan Lim" w:date="2019-04-18T13:57:00Z"/>
                <w:rFonts w:eastAsia="맑은 고딕"/>
                <w:lang w:eastAsia="ko-KR"/>
              </w:rPr>
            </w:pPr>
            <w:ins w:id="7309" w:author="Suhwan Lim" w:date="2019-04-18T13:57:00Z">
              <w:r w:rsidRPr="001B0F7A">
                <w:rPr>
                  <w:rFonts w:eastAsia="MS Mincho" w:cs="Arial"/>
                  <w:bCs/>
                  <w:lang w:val="en-US"/>
                </w:rPr>
                <w:t>N/A</w:t>
              </w:r>
            </w:ins>
          </w:p>
        </w:tc>
        <w:tc>
          <w:tcPr>
            <w:tcW w:w="817" w:type="dxa"/>
            <w:shd w:val="clear" w:color="auto" w:fill="auto"/>
            <w:vAlign w:val="center"/>
          </w:tcPr>
          <w:p w:rsidR="008F27E3" w:rsidRPr="00AE4694" w:rsidRDefault="008F27E3" w:rsidP="00AD21D3">
            <w:pPr>
              <w:pStyle w:val="TAC"/>
              <w:rPr>
                <w:ins w:id="7310" w:author="Suhwan Lim" w:date="2019-04-18T13:57:00Z"/>
                <w:rFonts w:eastAsia="맑은 고딕"/>
                <w:lang w:eastAsia="ko-KR"/>
              </w:rPr>
            </w:pPr>
            <w:ins w:id="7311"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312" w:author="Suhwan Lim" w:date="2019-04-18T13:57:00Z"/>
                <w:rFonts w:eastAsia="맑은 고딕"/>
                <w:lang w:eastAsia="ko-KR"/>
              </w:rPr>
            </w:pPr>
            <w:ins w:id="7313" w:author="Suhwan Lim" w:date="2019-04-18T13:57:00Z">
              <w:r w:rsidRPr="001B0F7A">
                <w:rPr>
                  <w:rFonts w:eastAsia="맑은 고딕"/>
                  <w:lang w:eastAsia="ko-KR"/>
                </w:rPr>
                <w:t>N/A</w:t>
              </w:r>
            </w:ins>
          </w:p>
        </w:tc>
      </w:tr>
      <w:tr w:rsidR="008F27E3" w:rsidRPr="00AE4694" w:rsidTr="00AD21D3">
        <w:trPr>
          <w:trHeight w:val="22"/>
          <w:jc w:val="center"/>
          <w:ins w:id="7314" w:author="Suhwan Lim" w:date="2019-04-18T13:57:00Z"/>
        </w:trPr>
        <w:tc>
          <w:tcPr>
            <w:tcW w:w="1926" w:type="dxa"/>
            <w:vMerge/>
            <w:shd w:val="clear" w:color="auto" w:fill="auto"/>
            <w:vAlign w:val="center"/>
          </w:tcPr>
          <w:p w:rsidR="008F27E3" w:rsidRPr="00AE4694" w:rsidRDefault="008F27E3" w:rsidP="00AD21D3">
            <w:pPr>
              <w:pStyle w:val="TAC"/>
              <w:rPr>
                <w:ins w:id="7315" w:author="Suhwan Lim" w:date="2019-04-18T13:57:00Z"/>
                <w:lang w:eastAsia="zh-CN"/>
              </w:rPr>
            </w:pPr>
          </w:p>
        </w:tc>
        <w:tc>
          <w:tcPr>
            <w:tcW w:w="1145" w:type="dxa"/>
            <w:shd w:val="clear" w:color="auto" w:fill="auto"/>
            <w:vAlign w:val="center"/>
          </w:tcPr>
          <w:p w:rsidR="008F27E3" w:rsidRPr="00AE4694" w:rsidRDefault="008F27E3" w:rsidP="00AD21D3">
            <w:pPr>
              <w:pStyle w:val="TAC"/>
              <w:rPr>
                <w:ins w:id="7316" w:author="Suhwan Lim" w:date="2019-04-18T13:57:00Z"/>
                <w:lang w:val="en-US" w:eastAsia="ko-KR"/>
              </w:rPr>
            </w:pPr>
            <w:ins w:id="7317"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318" w:author="Suhwan Lim" w:date="2019-04-18T13:57:00Z"/>
                <w:lang w:val="en-US" w:eastAsia="ko-KR"/>
              </w:rPr>
            </w:pPr>
            <w:ins w:id="7319" w:author="Suhwan Lim" w:date="2019-04-18T13:57:00Z">
              <w:r w:rsidRPr="001B0F7A">
                <w:rPr>
                  <w:rFonts w:eastAsia="MS Mincho" w:cs="Arial"/>
                  <w:bCs/>
                  <w:lang w:val="en-US"/>
                </w:rPr>
                <w:t>1940</w:t>
              </w:r>
            </w:ins>
          </w:p>
        </w:tc>
        <w:tc>
          <w:tcPr>
            <w:tcW w:w="746" w:type="dxa"/>
            <w:shd w:val="clear" w:color="auto" w:fill="auto"/>
            <w:noWrap/>
            <w:vAlign w:val="center"/>
          </w:tcPr>
          <w:p w:rsidR="008F27E3" w:rsidRPr="00AE4694" w:rsidRDefault="008F27E3" w:rsidP="00AD21D3">
            <w:pPr>
              <w:pStyle w:val="TAC"/>
              <w:rPr>
                <w:ins w:id="7320" w:author="Suhwan Lim" w:date="2019-04-18T13:57:00Z"/>
                <w:lang w:val="en-US" w:eastAsia="ko-KR"/>
              </w:rPr>
            </w:pPr>
            <w:ins w:id="7321" w:author="Suhwan Lim" w:date="2019-04-18T13:57:00Z">
              <w:r w:rsidRPr="001B0F7A">
                <w:rPr>
                  <w:rFonts w:eastAsia="MS Mincho" w:cs="Arial"/>
                  <w:bCs/>
                  <w:lang w:val="en-US"/>
                </w:rPr>
                <w:t>5</w:t>
              </w:r>
            </w:ins>
          </w:p>
        </w:tc>
        <w:tc>
          <w:tcPr>
            <w:tcW w:w="869" w:type="dxa"/>
            <w:shd w:val="clear" w:color="auto" w:fill="auto"/>
            <w:noWrap/>
            <w:vAlign w:val="center"/>
          </w:tcPr>
          <w:p w:rsidR="008F27E3" w:rsidRPr="00AE4694" w:rsidRDefault="008F27E3" w:rsidP="00AD21D3">
            <w:pPr>
              <w:pStyle w:val="TAC"/>
              <w:rPr>
                <w:ins w:id="7322" w:author="Suhwan Lim" w:date="2019-04-18T13:57:00Z"/>
                <w:lang w:val="en-US" w:eastAsia="ko-KR"/>
              </w:rPr>
            </w:pPr>
            <w:ins w:id="7323" w:author="Suhwan Lim" w:date="2019-04-18T13:57:00Z">
              <w:r w:rsidRPr="001B0F7A">
                <w:rPr>
                  <w:rFonts w:eastAsia="MS Mincho" w:cs="Arial"/>
                  <w:bCs/>
                  <w:lang w:val="en-US"/>
                </w:rPr>
                <w:t>25</w:t>
              </w:r>
            </w:ins>
          </w:p>
        </w:tc>
        <w:tc>
          <w:tcPr>
            <w:tcW w:w="1287" w:type="dxa"/>
            <w:shd w:val="clear" w:color="auto" w:fill="auto"/>
            <w:noWrap/>
            <w:vAlign w:val="center"/>
          </w:tcPr>
          <w:p w:rsidR="008F27E3" w:rsidRPr="00AE4694" w:rsidRDefault="008F27E3" w:rsidP="00AD21D3">
            <w:pPr>
              <w:pStyle w:val="TAC"/>
              <w:rPr>
                <w:ins w:id="7324" w:author="Suhwan Lim" w:date="2019-04-18T13:57:00Z"/>
                <w:lang w:val="en-US" w:eastAsia="ko-KR"/>
              </w:rPr>
            </w:pPr>
            <w:ins w:id="7325" w:author="Suhwan Lim" w:date="2019-04-18T13:57:00Z">
              <w:r w:rsidRPr="001B0F7A">
                <w:rPr>
                  <w:rFonts w:eastAsia="MS Mincho" w:cs="Arial"/>
                  <w:bCs/>
                  <w:lang w:val="en-US"/>
                </w:rPr>
                <w:t>2130</w:t>
              </w:r>
            </w:ins>
          </w:p>
        </w:tc>
        <w:tc>
          <w:tcPr>
            <w:tcW w:w="616" w:type="dxa"/>
            <w:shd w:val="clear" w:color="auto" w:fill="auto"/>
            <w:vAlign w:val="center"/>
          </w:tcPr>
          <w:p w:rsidR="008F27E3" w:rsidRPr="00AE4694" w:rsidRDefault="008F27E3" w:rsidP="00AD21D3">
            <w:pPr>
              <w:pStyle w:val="TAC"/>
              <w:rPr>
                <w:ins w:id="7326" w:author="Suhwan Lim" w:date="2019-04-18T13:57:00Z"/>
                <w:rFonts w:eastAsia="맑은 고딕"/>
                <w:lang w:eastAsia="ko-KR"/>
              </w:rPr>
            </w:pPr>
            <w:ins w:id="7327" w:author="Suhwan Lim" w:date="2019-04-18T13:57:00Z">
              <w:r w:rsidRPr="001B0F7A">
                <w:rPr>
                  <w:rFonts w:eastAsia="맑은 고딕"/>
                  <w:lang w:eastAsia="ko-KR"/>
                </w:rPr>
                <w:t>3.5</w:t>
              </w:r>
            </w:ins>
          </w:p>
        </w:tc>
        <w:tc>
          <w:tcPr>
            <w:tcW w:w="817" w:type="dxa"/>
            <w:shd w:val="clear" w:color="auto" w:fill="auto"/>
            <w:vAlign w:val="center"/>
          </w:tcPr>
          <w:p w:rsidR="008F27E3" w:rsidRPr="00AE4694" w:rsidRDefault="008F27E3" w:rsidP="00AD21D3">
            <w:pPr>
              <w:pStyle w:val="TAC"/>
              <w:rPr>
                <w:ins w:id="7328" w:author="Suhwan Lim" w:date="2019-04-18T13:57:00Z"/>
                <w:rFonts w:eastAsia="맑은 고딕"/>
                <w:lang w:eastAsia="ko-KR"/>
              </w:rPr>
            </w:pPr>
            <w:ins w:id="7329" w:author="Suhwan Lim" w:date="2019-04-18T13:57:00Z">
              <w:r w:rsidRPr="001B0F7A">
                <w:rPr>
                  <w:lang w:eastAsia="zh-CN"/>
                </w:rPr>
                <w:t>FDD</w:t>
              </w:r>
            </w:ins>
          </w:p>
        </w:tc>
        <w:tc>
          <w:tcPr>
            <w:tcW w:w="1073" w:type="dxa"/>
            <w:shd w:val="clear" w:color="auto" w:fill="auto"/>
            <w:vAlign w:val="center"/>
          </w:tcPr>
          <w:p w:rsidR="008F27E3" w:rsidRPr="001B0F7A" w:rsidRDefault="008F27E3" w:rsidP="00AD21D3">
            <w:pPr>
              <w:pStyle w:val="TAC"/>
              <w:rPr>
                <w:ins w:id="7330" w:author="Suhwan Lim" w:date="2019-04-18T13:57:00Z"/>
                <w:rFonts w:eastAsia="맑은 고딕"/>
                <w:lang w:eastAsia="ko-KR"/>
              </w:rPr>
            </w:pPr>
            <w:ins w:id="7331" w:author="Suhwan Lim" w:date="2019-04-18T13:57:00Z">
              <w:r w:rsidRPr="001B0F7A">
                <w:rPr>
                  <w:rFonts w:eastAsia="맑은 고딕"/>
                  <w:lang w:eastAsia="ko-KR"/>
                </w:rPr>
                <w:t>IMD5</w:t>
              </w:r>
            </w:ins>
          </w:p>
          <w:p w:rsidR="008F27E3" w:rsidRPr="00AE4694" w:rsidRDefault="008F27E3" w:rsidP="00AD21D3">
            <w:pPr>
              <w:pStyle w:val="TAC"/>
              <w:rPr>
                <w:ins w:id="7332" w:author="Suhwan Lim" w:date="2019-04-18T13:57:00Z"/>
                <w:rFonts w:eastAsia="맑은 고딕"/>
                <w:lang w:eastAsia="ko-KR"/>
              </w:rPr>
            </w:pPr>
            <w:ins w:id="7333" w:author="Suhwan Lim" w:date="2019-04-18T13:57:00Z">
              <w:r w:rsidRPr="001B0F7A">
                <w:rPr>
                  <w:rFonts w:eastAsia="맑은 고딕"/>
                  <w:kern w:val="2"/>
                  <w:szCs w:val="24"/>
                  <w:lang w:val="en-US" w:eastAsia="ko-KR"/>
                </w:rPr>
                <w:t>|2*f</w:t>
              </w:r>
              <w:r w:rsidRPr="001B0F7A">
                <w:rPr>
                  <w:rFonts w:eastAsia="맑은 고딕"/>
                  <w:kern w:val="2"/>
                  <w:szCs w:val="24"/>
                  <w:vertAlign w:val="subscript"/>
                  <w:lang w:val="en-US" w:eastAsia="ko-KR"/>
                </w:rPr>
                <w:t>n78</w:t>
              </w:r>
              <w:r w:rsidRPr="001B0F7A">
                <w:rPr>
                  <w:rFonts w:eastAsia="맑은 고딕"/>
                  <w:kern w:val="2"/>
                  <w:szCs w:val="24"/>
                  <w:lang w:val="en-US" w:eastAsia="ko-KR"/>
                </w:rPr>
                <w:t>-3*f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ins>
          </w:p>
        </w:tc>
      </w:tr>
      <w:tr w:rsidR="008F27E3" w:rsidRPr="00AE4694" w:rsidTr="00AD21D3">
        <w:trPr>
          <w:trHeight w:val="22"/>
          <w:jc w:val="center"/>
          <w:ins w:id="7334" w:author="Suhwan Lim" w:date="2019-04-18T13:57:00Z"/>
        </w:trPr>
        <w:tc>
          <w:tcPr>
            <w:tcW w:w="1926" w:type="dxa"/>
            <w:vMerge/>
            <w:shd w:val="clear" w:color="auto" w:fill="auto"/>
            <w:vAlign w:val="center"/>
          </w:tcPr>
          <w:p w:rsidR="008F27E3" w:rsidRPr="00AE4694" w:rsidRDefault="008F27E3" w:rsidP="00AD21D3">
            <w:pPr>
              <w:pStyle w:val="TAC"/>
              <w:rPr>
                <w:ins w:id="7335" w:author="Suhwan Lim" w:date="2019-04-18T13:57:00Z"/>
                <w:lang w:eastAsia="zh-CN"/>
              </w:rPr>
            </w:pPr>
          </w:p>
        </w:tc>
        <w:tc>
          <w:tcPr>
            <w:tcW w:w="1145" w:type="dxa"/>
            <w:shd w:val="clear" w:color="auto" w:fill="auto"/>
            <w:vAlign w:val="center"/>
          </w:tcPr>
          <w:p w:rsidR="008F27E3" w:rsidRPr="00AE4694" w:rsidRDefault="008F27E3" w:rsidP="00AD21D3">
            <w:pPr>
              <w:pStyle w:val="TAC"/>
              <w:rPr>
                <w:ins w:id="7336" w:author="Suhwan Lim" w:date="2019-04-18T13:57:00Z"/>
                <w:lang w:val="en-US" w:eastAsia="ko-KR"/>
              </w:rPr>
            </w:pPr>
            <w:ins w:id="7337" w:author="Suhwan Lim" w:date="2019-04-18T13:57:00Z">
              <w:r w:rsidRPr="001B0F7A">
                <w:rPr>
                  <w:rFonts w:cs="Arial"/>
                  <w:lang w:eastAsia="zh-TW"/>
                </w:rPr>
                <w:t>n78</w:t>
              </w:r>
            </w:ins>
          </w:p>
        </w:tc>
        <w:tc>
          <w:tcPr>
            <w:tcW w:w="1149" w:type="dxa"/>
            <w:shd w:val="clear" w:color="auto" w:fill="auto"/>
            <w:noWrap/>
            <w:vAlign w:val="center"/>
          </w:tcPr>
          <w:p w:rsidR="008F27E3" w:rsidRPr="00AE4694" w:rsidRDefault="008F27E3" w:rsidP="00AD21D3">
            <w:pPr>
              <w:pStyle w:val="TAC"/>
              <w:rPr>
                <w:ins w:id="7338" w:author="Suhwan Lim" w:date="2019-04-18T13:57:00Z"/>
                <w:lang w:val="en-US" w:eastAsia="ko-KR"/>
              </w:rPr>
            </w:pPr>
            <w:ins w:id="7339" w:author="Suhwan Lim" w:date="2019-04-18T13:57:00Z">
              <w:r w:rsidRPr="001B0F7A">
                <w:rPr>
                  <w:rFonts w:eastAsia="MS Mincho" w:cs="Arial"/>
                  <w:bCs/>
                  <w:lang w:val="en-US"/>
                </w:rPr>
                <w:t>3720</w:t>
              </w:r>
            </w:ins>
          </w:p>
        </w:tc>
        <w:tc>
          <w:tcPr>
            <w:tcW w:w="746" w:type="dxa"/>
            <w:shd w:val="clear" w:color="auto" w:fill="auto"/>
            <w:noWrap/>
            <w:vAlign w:val="center"/>
          </w:tcPr>
          <w:p w:rsidR="008F27E3" w:rsidRPr="00AE4694" w:rsidRDefault="008F27E3" w:rsidP="00AD21D3">
            <w:pPr>
              <w:pStyle w:val="TAC"/>
              <w:rPr>
                <w:ins w:id="7340" w:author="Suhwan Lim" w:date="2019-04-18T13:57:00Z"/>
                <w:lang w:val="en-US" w:eastAsia="ko-KR"/>
              </w:rPr>
            </w:pPr>
            <w:ins w:id="7341" w:author="Suhwan Lim" w:date="2019-04-18T13:57:00Z">
              <w:r w:rsidRPr="001B0F7A">
                <w:rPr>
                  <w:rFonts w:eastAsia="MS Mincho" w:cs="Arial"/>
                  <w:bCs/>
                  <w:lang w:val="en-US"/>
                </w:rPr>
                <w:t>10</w:t>
              </w:r>
            </w:ins>
          </w:p>
        </w:tc>
        <w:tc>
          <w:tcPr>
            <w:tcW w:w="869" w:type="dxa"/>
            <w:shd w:val="clear" w:color="auto" w:fill="auto"/>
            <w:noWrap/>
            <w:vAlign w:val="center"/>
          </w:tcPr>
          <w:p w:rsidR="008F27E3" w:rsidRPr="00AE4694" w:rsidRDefault="008F27E3" w:rsidP="00AD21D3">
            <w:pPr>
              <w:pStyle w:val="TAC"/>
              <w:rPr>
                <w:ins w:id="7342" w:author="Suhwan Lim" w:date="2019-04-18T13:57:00Z"/>
                <w:lang w:val="en-US" w:eastAsia="ko-KR"/>
              </w:rPr>
            </w:pPr>
            <w:ins w:id="7343" w:author="Suhwan Lim" w:date="2019-04-18T13:57:00Z">
              <w:r w:rsidRPr="001B0F7A">
                <w:rPr>
                  <w:rFonts w:eastAsia="MS Mincho" w:cs="Arial"/>
                  <w:bCs/>
                  <w:lang w:val="en-US"/>
                </w:rPr>
                <w:t>50</w:t>
              </w:r>
            </w:ins>
          </w:p>
        </w:tc>
        <w:tc>
          <w:tcPr>
            <w:tcW w:w="1287" w:type="dxa"/>
            <w:shd w:val="clear" w:color="auto" w:fill="auto"/>
            <w:noWrap/>
            <w:vAlign w:val="center"/>
          </w:tcPr>
          <w:p w:rsidR="008F27E3" w:rsidRPr="00AE4694" w:rsidRDefault="008F27E3" w:rsidP="00AD21D3">
            <w:pPr>
              <w:pStyle w:val="TAC"/>
              <w:rPr>
                <w:ins w:id="7344" w:author="Suhwan Lim" w:date="2019-04-18T13:57:00Z"/>
                <w:lang w:val="en-US" w:eastAsia="ko-KR"/>
              </w:rPr>
            </w:pPr>
            <w:ins w:id="7345" w:author="Suhwan Lim" w:date="2019-04-18T13:57:00Z">
              <w:r w:rsidRPr="001B0F7A">
                <w:rPr>
                  <w:rFonts w:eastAsia="MS Mincho" w:cs="Arial"/>
                  <w:bCs/>
                  <w:lang w:val="en-US"/>
                </w:rPr>
                <w:t>3720</w:t>
              </w:r>
            </w:ins>
          </w:p>
        </w:tc>
        <w:tc>
          <w:tcPr>
            <w:tcW w:w="616" w:type="dxa"/>
            <w:shd w:val="clear" w:color="auto" w:fill="auto"/>
            <w:vAlign w:val="center"/>
          </w:tcPr>
          <w:p w:rsidR="008F27E3" w:rsidRPr="00AE4694" w:rsidRDefault="008F27E3" w:rsidP="00AD21D3">
            <w:pPr>
              <w:pStyle w:val="TAC"/>
              <w:rPr>
                <w:ins w:id="7346" w:author="Suhwan Lim" w:date="2019-04-18T13:57:00Z"/>
                <w:rFonts w:eastAsia="맑은 고딕"/>
                <w:lang w:eastAsia="ko-KR"/>
              </w:rPr>
            </w:pPr>
            <w:ins w:id="7347"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348" w:author="Suhwan Lim" w:date="2019-04-18T13:57:00Z"/>
                <w:rFonts w:eastAsia="맑은 고딕"/>
                <w:lang w:eastAsia="ko-KR"/>
              </w:rPr>
            </w:pPr>
            <w:ins w:id="7349" w:author="Suhwan Lim" w:date="2019-04-18T13:57:00Z">
              <w:r w:rsidRPr="001B0F7A">
                <w:rPr>
                  <w:lang w:eastAsia="zh-CN"/>
                </w:rPr>
                <w:t>TDD</w:t>
              </w:r>
            </w:ins>
          </w:p>
        </w:tc>
        <w:tc>
          <w:tcPr>
            <w:tcW w:w="1073" w:type="dxa"/>
            <w:shd w:val="clear" w:color="auto" w:fill="auto"/>
            <w:vAlign w:val="center"/>
          </w:tcPr>
          <w:p w:rsidR="008F27E3" w:rsidRPr="00AE4694" w:rsidRDefault="008F27E3" w:rsidP="00AD21D3">
            <w:pPr>
              <w:pStyle w:val="TAC"/>
              <w:rPr>
                <w:ins w:id="7350" w:author="Suhwan Lim" w:date="2019-04-18T13:57:00Z"/>
                <w:rFonts w:eastAsia="맑은 고딕"/>
                <w:lang w:eastAsia="ko-KR"/>
              </w:rPr>
            </w:pPr>
            <w:ins w:id="7351" w:author="Suhwan Lim" w:date="2019-04-18T13:57:00Z">
              <w:r w:rsidRPr="001B0F7A">
                <w:rPr>
                  <w:rFonts w:eastAsia="맑은 고딕"/>
                  <w:lang w:eastAsia="ko-KR"/>
                </w:rPr>
                <w:t>N/A</w:t>
              </w:r>
            </w:ins>
          </w:p>
        </w:tc>
      </w:tr>
      <w:tr w:rsidR="008F27E3" w:rsidRPr="00AE4694" w:rsidTr="00AD21D3">
        <w:trPr>
          <w:trHeight w:val="22"/>
          <w:jc w:val="center"/>
          <w:ins w:id="7352" w:author="Suhwan Lim" w:date="2019-04-18T14:41:00Z"/>
        </w:trPr>
        <w:tc>
          <w:tcPr>
            <w:tcW w:w="1926" w:type="dxa"/>
            <w:vMerge w:val="restart"/>
            <w:shd w:val="clear" w:color="auto" w:fill="auto"/>
            <w:vAlign w:val="center"/>
          </w:tcPr>
          <w:p w:rsidR="008F27E3" w:rsidRPr="00AE4694" w:rsidRDefault="008F27E3" w:rsidP="00AD21D3">
            <w:pPr>
              <w:pStyle w:val="TAC"/>
              <w:rPr>
                <w:ins w:id="7353" w:author="Suhwan Lim" w:date="2019-04-18T14:41:00Z"/>
                <w:lang w:eastAsia="zh-CN"/>
              </w:rPr>
            </w:pPr>
            <w:ins w:id="7354" w:author="Suhwan Lim" w:date="2019-04-18T14:41:00Z">
              <w:r>
                <w:rPr>
                  <w:rFonts w:eastAsia="맑은 고딕"/>
                  <w:lang w:eastAsia="ko-KR"/>
                </w:rPr>
                <w:t>DC_3A_n1A-n79</w:t>
              </w:r>
              <w:r w:rsidRPr="001B0F7A">
                <w:rPr>
                  <w:rFonts w:eastAsia="맑은 고딕"/>
                  <w:lang w:eastAsia="ko-KR"/>
                </w:rPr>
                <w:t>A</w:t>
              </w:r>
            </w:ins>
          </w:p>
        </w:tc>
        <w:tc>
          <w:tcPr>
            <w:tcW w:w="1145" w:type="dxa"/>
            <w:shd w:val="clear" w:color="auto" w:fill="auto"/>
            <w:vAlign w:val="center"/>
          </w:tcPr>
          <w:p w:rsidR="008F27E3" w:rsidRPr="002F152E" w:rsidRDefault="008F27E3" w:rsidP="00AD21D3">
            <w:pPr>
              <w:pStyle w:val="TAC"/>
              <w:rPr>
                <w:ins w:id="7355" w:author="Suhwan Lim" w:date="2019-04-18T14:41:00Z"/>
                <w:rFonts w:cs="Arial"/>
                <w:lang w:eastAsia="ko-KR"/>
              </w:rPr>
            </w:pPr>
            <w:ins w:id="7356" w:author="Suhwan Lim" w:date="2019-04-18T14:41:00Z">
              <w:r>
                <w:rPr>
                  <w:rFonts w:cs="Arial" w:hint="eastAsia"/>
                  <w:lang w:eastAsia="ko-KR"/>
                </w:rPr>
                <w:t>3</w:t>
              </w:r>
            </w:ins>
          </w:p>
        </w:tc>
        <w:tc>
          <w:tcPr>
            <w:tcW w:w="1149" w:type="dxa"/>
            <w:shd w:val="clear" w:color="auto" w:fill="auto"/>
            <w:noWrap/>
            <w:vAlign w:val="center"/>
          </w:tcPr>
          <w:p w:rsidR="008F27E3" w:rsidRPr="002F152E" w:rsidRDefault="008F27E3" w:rsidP="00AD21D3">
            <w:pPr>
              <w:pStyle w:val="TAC"/>
              <w:rPr>
                <w:ins w:id="7357" w:author="Suhwan Lim" w:date="2019-04-18T14:41:00Z"/>
                <w:rFonts w:cs="Arial"/>
                <w:bCs/>
                <w:lang w:val="en-US" w:eastAsia="ko-KR"/>
              </w:rPr>
            </w:pPr>
            <w:ins w:id="7358" w:author="Suhwan Lim" w:date="2019-04-18T14:42:00Z">
              <w:r>
                <w:rPr>
                  <w:rFonts w:cs="Arial" w:hint="eastAsia"/>
                  <w:bCs/>
                  <w:lang w:val="en-US" w:eastAsia="ko-KR"/>
                </w:rPr>
                <w:t>1720</w:t>
              </w:r>
            </w:ins>
          </w:p>
        </w:tc>
        <w:tc>
          <w:tcPr>
            <w:tcW w:w="746" w:type="dxa"/>
            <w:shd w:val="clear" w:color="auto" w:fill="auto"/>
            <w:noWrap/>
            <w:vAlign w:val="center"/>
          </w:tcPr>
          <w:p w:rsidR="008F27E3" w:rsidRPr="002F152E" w:rsidRDefault="008F27E3" w:rsidP="00AD21D3">
            <w:pPr>
              <w:pStyle w:val="TAC"/>
              <w:rPr>
                <w:ins w:id="7359" w:author="Suhwan Lim" w:date="2019-04-18T14:41:00Z"/>
                <w:rFonts w:cs="Arial"/>
                <w:bCs/>
                <w:lang w:val="en-US" w:eastAsia="ko-KR"/>
              </w:rPr>
            </w:pPr>
            <w:ins w:id="7360" w:author="Suhwan Lim" w:date="2019-04-18T14:42: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361" w:author="Suhwan Lim" w:date="2019-04-18T14:41:00Z"/>
                <w:rFonts w:cs="Arial"/>
                <w:bCs/>
                <w:lang w:val="en-US" w:eastAsia="ko-KR"/>
              </w:rPr>
            </w:pPr>
            <w:ins w:id="7362" w:author="Suhwan Lim" w:date="2019-04-18T14:43: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363" w:author="Suhwan Lim" w:date="2019-04-18T14:41:00Z"/>
                <w:rFonts w:cs="Arial"/>
                <w:bCs/>
                <w:lang w:val="en-US" w:eastAsia="ko-KR"/>
              </w:rPr>
            </w:pPr>
            <w:ins w:id="7364" w:author="Suhwan Lim" w:date="2019-04-18T14:43:00Z">
              <w:r>
                <w:rPr>
                  <w:rFonts w:cs="Arial" w:hint="eastAsia"/>
                  <w:bCs/>
                  <w:lang w:val="en-US" w:eastAsia="ko-KR"/>
                </w:rPr>
                <w:t>1815</w:t>
              </w:r>
            </w:ins>
          </w:p>
        </w:tc>
        <w:tc>
          <w:tcPr>
            <w:tcW w:w="616" w:type="dxa"/>
            <w:shd w:val="clear" w:color="auto" w:fill="auto"/>
            <w:vAlign w:val="center"/>
          </w:tcPr>
          <w:p w:rsidR="008F27E3" w:rsidRPr="002F152E" w:rsidRDefault="008F27E3" w:rsidP="00AD21D3">
            <w:pPr>
              <w:pStyle w:val="TAC"/>
              <w:rPr>
                <w:ins w:id="7365" w:author="Suhwan Lim" w:date="2019-04-18T14:41:00Z"/>
                <w:lang w:eastAsia="ko-KR"/>
              </w:rPr>
            </w:pPr>
            <w:ins w:id="7366" w:author="Suhwan Lim" w:date="2019-04-18T14:43:00Z">
              <w:r>
                <w:rPr>
                  <w:rFonts w:hint="eastAsia"/>
                  <w:lang w:eastAsia="ko-KR"/>
                </w:rPr>
                <w:t>N/A</w:t>
              </w:r>
            </w:ins>
          </w:p>
        </w:tc>
        <w:tc>
          <w:tcPr>
            <w:tcW w:w="817" w:type="dxa"/>
            <w:shd w:val="clear" w:color="auto" w:fill="auto"/>
            <w:vAlign w:val="center"/>
          </w:tcPr>
          <w:p w:rsidR="008F27E3" w:rsidRPr="002F152E" w:rsidRDefault="008F27E3" w:rsidP="00AD21D3">
            <w:pPr>
              <w:pStyle w:val="TAC"/>
              <w:rPr>
                <w:ins w:id="7367" w:author="Suhwan Lim" w:date="2019-04-18T14:41:00Z"/>
                <w:lang w:eastAsia="ko-KR"/>
              </w:rPr>
            </w:pPr>
            <w:ins w:id="7368" w:author="Suhwan Lim" w:date="2019-04-18T14:43:00Z">
              <w:r>
                <w:rPr>
                  <w:rFonts w:hint="eastAsia"/>
                  <w:lang w:eastAsia="ko-KR"/>
                </w:rPr>
                <w:t>FDD</w:t>
              </w:r>
            </w:ins>
          </w:p>
        </w:tc>
        <w:tc>
          <w:tcPr>
            <w:tcW w:w="1073" w:type="dxa"/>
            <w:shd w:val="clear" w:color="auto" w:fill="auto"/>
            <w:vAlign w:val="center"/>
          </w:tcPr>
          <w:p w:rsidR="008F27E3" w:rsidRPr="001B0F7A" w:rsidRDefault="008F27E3" w:rsidP="00AD21D3">
            <w:pPr>
              <w:pStyle w:val="TAC"/>
              <w:rPr>
                <w:ins w:id="7369" w:author="Suhwan Lim" w:date="2019-04-18T14:41:00Z"/>
                <w:rFonts w:eastAsia="맑은 고딕"/>
                <w:lang w:eastAsia="ko-KR"/>
              </w:rPr>
            </w:pPr>
            <w:ins w:id="7370" w:author="Suhwan Lim" w:date="2019-04-18T14:45:00Z">
              <w:r>
                <w:rPr>
                  <w:rFonts w:eastAsia="맑은 고딕" w:hint="eastAsia"/>
                  <w:lang w:eastAsia="ko-KR"/>
                </w:rPr>
                <w:t>N/A</w:t>
              </w:r>
            </w:ins>
          </w:p>
        </w:tc>
      </w:tr>
      <w:tr w:rsidR="008F27E3" w:rsidRPr="00AE4694" w:rsidTr="00AD21D3">
        <w:trPr>
          <w:trHeight w:val="22"/>
          <w:jc w:val="center"/>
          <w:ins w:id="7371" w:author="Suhwan Lim" w:date="2019-04-18T14:41:00Z"/>
        </w:trPr>
        <w:tc>
          <w:tcPr>
            <w:tcW w:w="1926" w:type="dxa"/>
            <w:vMerge/>
            <w:shd w:val="clear" w:color="auto" w:fill="auto"/>
            <w:vAlign w:val="center"/>
          </w:tcPr>
          <w:p w:rsidR="008F27E3" w:rsidRPr="00AE4694" w:rsidRDefault="008F27E3" w:rsidP="00AD21D3">
            <w:pPr>
              <w:pStyle w:val="TAC"/>
              <w:rPr>
                <w:ins w:id="7372" w:author="Suhwan Lim" w:date="2019-04-18T14:41:00Z"/>
                <w:lang w:eastAsia="zh-CN"/>
              </w:rPr>
            </w:pPr>
          </w:p>
        </w:tc>
        <w:tc>
          <w:tcPr>
            <w:tcW w:w="1145" w:type="dxa"/>
            <w:shd w:val="clear" w:color="auto" w:fill="auto"/>
            <w:vAlign w:val="center"/>
          </w:tcPr>
          <w:p w:rsidR="008F27E3" w:rsidRPr="002F152E" w:rsidRDefault="008F27E3" w:rsidP="00AD21D3">
            <w:pPr>
              <w:pStyle w:val="TAC"/>
              <w:rPr>
                <w:ins w:id="7373" w:author="Suhwan Lim" w:date="2019-04-18T14:41:00Z"/>
                <w:rFonts w:cs="Arial"/>
                <w:lang w:eastAsia="ko-KR"/>
              </w:rPr>
            </w:pPr>
            <w:ins w:id="7374" w:author="Suhwan Lim" w:date="2019-04-18T14:41:00Z">
              <w:r>
                <w:rPr>
                  <w:rFonts w:cs="Arial"/>
                  <w:lang w:eastAsia="ko-KR"/>
                </w:rPr>
                <w:t>n</w:t>
              </w:r>
              <w:r>
                <w:rPr>
                  <w:rFonts w:cs="Arial" w:hint="eastAsia"/>
                  <w:lang w:eastAsia="ko-KR"/>
                </w:rPr>
                <w:t>1</w:t>
              </w:r>
            </w:ins>
          </w:p>
        </w:tc>
        <w:tc>
          <w:tcPr>
            <w:tcW w:w="1149" w:type="dxa"/>
            <w:shd w:val="clear" w:color="auto" w:fill="auto"/>
            <w:noWrap/>
            <w:vAlign w:val="center"/>
          </w:tcPr>
          <w:p w:rsidR="008F27E3" w:rsidRPr="002F152E" w:rsidRDefault="008F27E3" w:rsidP="00AD21D3">
            <w:pPr>
              <w:pStyle w:val="TAC"/>
              <w:rPr>
                <w:ins w:id="7375" w:author="Suhwan Lim" w:date="2019-04-18T14:41:00Z"/>
                <w:rFonts w:cs="Arial"/>
                <w:bCs/>
                <w:lang w:val="en-US" w:eastAsia="ko-KR"/>
              </w:rPr>
            </w:pPr>
            <w:ins w:id="7376" w:author="Suhwan Lim" w:date="2019-04-18T14:42:00Z">
              <w:r>
                <w:rPr>
                  <w:rFonts w:cs="Arial" w:hint="eastAsia"/>
                  <w:bCs/>
                  <w:lang w:val="en-US" w:eastAsia="ko-KR"/>
                </w:rPr>
                <w:t>1930</w:t>
              </w:r>
            </w:ins>
          </w:p>
        </w:tc>
        <w:tc>
          <w:tcPr>
            <w:tcW w:w="746" w:type="dxa"/>
            <w:shd w:val="clear" w:color="auto" w:fill="auto"/>
            <w:noWrap/>
            <w:vAlign w:val="center"/>
          </w:tcPr>
          <w:p w:rsidR="008F27E3" w:rsidRPr="002F152E" w:rsidRDefault="008F27E3" w:rsidP="00AD21D3">
            <w:pPr>
              <w:pStyle w:val="TAC"/>
              <w:rPr>
                <w:ins w:id="7377" w:author="Suhwan Lim" w:date="2019-04-18T14:41:00Z"/>
                <w:rFonts w:cs="Arial"/>
                <w:bCs/>
                <w:lang w:val="en-US" w:eastAsia="ko-KR"/>
              </w:rPr>
            </w:pPr>
            <w:ins w:id="7378" w:author="Suhwan Lim" w:date="2019-04-18T14:42: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379" w:author="Suhwan Lim" w:date="2019-04-18T14:41:00Z"/>
                <w:rFonts w:cs="Arial"/>
                <w:bCs/>
                <w:lang w:val="en-US" w:eastAsia="ko-KR"/>
              </w:rPr>
            </w:pPr>
            <w:ins w:id="7380" w:author="Suhwan Lim" w:date="2019-04-18T14:43: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381" w:author="Suhwan Lim" w:date="2019-04-18T14:41:00Z"/>
                <w:rFonts w:cs="Arial"/>
                <w:bCs/>
                <w:lang w:val="en-US" w:eastAsia="ko-KR"/>
              </w:rPr>
            </w:pPr>
            <w:ins w:id="7382" w:author="Suhwan Lim" w:date="2019-04-18T14:43:00Z">
              <w:r>
                <w:rPr>
                  <w:rFonts w:cs="Arial" w:hint="eastAsia"/>
                  <w:bCs/>
                  <w:lang w:val="en-US" w:eastAsia="ko-KR"/>
                </w:rPr>
                <w:t>2120</w:t>
              </w:r>
            </w:ins>
          </w:p>
        </w:tc>
        <w:tc>
          <w:tcPr>
            <w:tcW w:w="616" w:type="dxa"/>
            <w:shd w:val="clear" w:color="auto" w:fill="auto"/>
            <w:vAlign w:val="center"/>
          </w:tcPr>
          <w:p w:rsidR="008F27E3" w:rsidRPr="002F152E" w:rsidRDefault="008F27E3" w:rsidP="00AD21D3">
            <w:pPr>
              <w:pStyle w:val="TAC"/>
              <w:rPr>
                <w:ins w:id="7383" w:author="Suhwan Lim" w:date="2019-04-18T14:41:00Z"/>
                <w:lang w:eastAsia="ko-KR"/>
              </w:rPr>
            </w:pPr>
            <w:ins w:id="7384" w:author="Suhwan Lim" w:date="2019-04-18T14:43:00Z">
              <w:r>
                <w:rPr>
                  <w:rFonts w:hint="eastAsia"/>
                  <w:lang w:eastAsia="ko-KR"/>
                </w:rPr>
                <w:t>N/A</w:t>
              </w:r>
            </w:ins>
          </w:p>
        </w:tc>
        <w:tc>
          <w:tcPr>
            <w:tcW w:w="817" w:type="dxa"/>
            <w:shd w:val="clear" w:color="auto" w:fill="auto"/>
            <w:vAlign w:val="center"/>
          </w:tcPr>
          <w:p w:rsidR="008F27E3" w:rsidRPr="002F152E" w:rsidRDefault="008F27E3" w:rsidP="00AD21D3">
            <w:pPr>
              <w:pStyle w:val="TAC"/>
              <w:rPr>
                <w:ins w:id="7385" w:author="Suhwan Lim" w:date="2019-04-18T14:41:00Z"/>
                <w:lang w:eastAsia="ko-KR"/>
              </w:rPr>
            </w:pPr>
            <w:ins w:id="7386" w:author="Suhwan Lim" w:date="2019-04-18T14:43:00Z">
              <w:r>
                <w:rPr>
                  <w:rFonts w:hint="eastAsia"/>
                  <w:lang w:eastAsia="ko-KR"/>
                </w:rPr>
                <w:t>FDD</w:t>
              </w:r>
            </w:ins>
          </w:p>
        </w:tc>
        <w:tc>
          <w:tcPr>
            <w:tcW w:w="1073" w:type="dxa"/>
            <w:shd w:val="clear" w:color="auto" w:fill="auto"/>
            <w:vAlign w:val="center"/>
          </w:tcPr>
          <w:p w:rsidR="008F27E3" w:rsidRPr="001B0F7A" w:rsidRDefault="008F27E3" w:rsidP="00AD21D3">
            <w:pPr>
              <w:pStyle w:val="TAC"/>
              <w:rPr>
                <w:ins w:id="7387" w:author="Suhwan Lim" w:date="2019-04-18T14:41:00Z"/>
                <w:rFonts w:eastAsia="맑은 고딕"/>
                <w:lang w:eastAsia="ko-KR"/>
              </w:rPr>
            </w:pPr>
            <w:ins w:id="7388" w:author="Suhwan Lim" w:date="2019-04-18T14:45:00Z">
              <w:r>
                <w:rPr>
                  <w:rFonts w:eastAsia="맑은 고딕" w:hint="eastAsia"/>
                  <w:lang w:eastAsia="ko-KR"/>
                </w:rPr>
                <w:t>N/A</w:t>
              </w:r>
            </w:ins>
          </w:p>
        </w:tc>
      </w:tr>
      <w:tr w:rsidR="008F27E3" w:rsidRPr="00AE4694" w:rsidTr="00AD21D3">
        <w:trPr>
          <w:trHeight w:val="22"/>
          <w:jc w:val="center"/>
          <w:ins w:id="7389" w:author="Suhwan Lim" w:date="2019-04-18T14:41:00Z"/>
        </w:trPr>
        <w:tc>
          <w:tcPr>
            <w:tcW w:w="1926" w:type="dxa"/>
            <w:vMerge/>
            <w:shd w:val="clear" w:color="auto" w:fill="auto"/>
            <w:vAlign w:val="center"/>
          </w:tcPr>
          <w:p w:rsidR="008F27E3" w:rsidRPr="00AE4694" w:rsidRDefault="008F27E3" w:rsidP="00AD21D3">
            <w:pPr>
              <w:pStyle w:val="TAC"/>
              <w:rPr>
                <w:ins w:id="7390" w:author="Suhwan Lim" w:date="2019-04-18T14:41:00Z"/>
                <w:lang w:eastAsia="zh-CN"/>
              </w:rPr>
            </w:pPr>
          </w:p>
        </w:tc>
        <w:tc>
          <w:tcPr>
            <w:tcW w:w="1145" w:type="dxa"/>
            <w:shd w:val="clear" w:color="auto" w:fill="auto"/>
            <w:vAlign w:val="center"/>
          </w:tcPr>
          <w:p w:rsidR="008F27E3" w:rsidRPr="002F152E" w:rsidRDefault="008F27E3" w:rsidP="00AD21D3">
            <w:pPr>
              <w:pStyle w:val="TAC"/>
              <w:rPr>
                <w:ins w:id="7391" w:author="Suhwan Lim" w:date="2019-04-18T14:41:00Z"/>
                <w:rFonts w:cs="Arial"/>
                <w:lang w:eastAsia="ko-KR"/>
              </w:rPr>
            </w:pPr>
            <w:ins w:id="7392" w:author="Suhwan Lim" w:date="2019-04-18T14:41:00Z">
              <w:r>
                <w:rPr>
                  <w:rFonts w:cs="Arial"/>
                  <w:lang w:eastAsia="ko-KR"/>
                </w:rPr>
                <w:t>n</w:t>
              </w:r>
              <w:r>
                <w:rPr>
                  <w:rFonts w:cs="Arial" w:hint="eastAsia"/>
                  <w:lang w:eastAsia="ko-KR"/>
                </w:rPr>
                <w:t>7</w:t>
              </w:r>
              <w:r>
                <w:rPr>
                  <w:rFonts w:cs="Arial"/>
                  <w:lang w:eastAsia="ko-KR"/>
                </w:rPr>
                <w:t>9</w:t>
              </w:r>
            </w:ins>
          </w:p>
        </w:tc>
        <w:tc>
          <w:tcPr>
            <w:tcW w:w="1149" w:type="dxa"/>
            <w:shd w:val="clear" w:color="auto" w:fill="auto"/>
            <w:noWrap/>
            <w:vAlign w:val="center"/>
          </w:tcPr>
          <w:p w:rsidR="008F27E3" w:rsidRPr="002F152E" w:rsidRDefault="008F27E3" w:rsidP="00AD21D3">
            <w:pPr>
              <w:pStyle w:val="TAC"/>
              <w:rPr>
                <w:ins w:id="7393" w:author="Suhwan Lim" w:date="2019-04-18T14:41:00Z"/>
                <w:rFonts w:cs="Arial"/>
                <w:bCs/>
                <w:lang w:val="en-US" w:eastAsia="ko-KR"/>
              </w:rPr>
            </w:pPr>
            <w:ins w:id="7394" w:author="Suhwan Lim" w:date="2019-04-18T14:42:00Z">
              <w:r>
                <w:rPr>
                  <w:rFonts w:cs="Arial" w:hint="eastAsia"/>
                  <w:bCs/>
                  <w:lang w:val="en-US" w:eastAsia="ko-KR"/>
                </w:rPr>
                <w:t>4950</w:t>
              </w:r>
            </w:ins>
          </w:p>
        </w:tc>
        <w:tc>
          <w:tcPr>
            <w:tcW w:w="746" w:type="dxa"/>
            <w:shd w:val="clear" w:color="auto" w:fill="auto"/>
            <w:noWrap/>
            <w:vAlign w:val="center"/>
          </w:tcPr>
          <w:p w:rsidR="008F27E3" w:rsidRPr="002F152E" w:rsidRDefault="008F27E3" w:rsidP="00AD21D3">
            <w:pPr>
              <w:pStyle w:val="TAC"/>
              <w:rPr>
                <w:ins w:id="7395" w:author="Suhwan Lim" w:date="2019-04-18T14:41:00Z"/>
                <w:rFonts w:cs="Arial"/>
                <w:bCs/>
                <w:lang w:val="en-US" w:eastAsia="ko-KR"/>
              </w:rPr>
            </w:pPr>
            <w:ins w:id="7396" w:author="Suhwan Lim" w:date="2019-04-18T14:43:00Z">
              <w:r>
                <w:rPr>
                  <w:rFonts w:cs="Arial" w:hint="eastAsia"/>
                  <w:bCs/>
                  <w:lang w:val="en-US" w:eastAsia="ko-KR"/>
                </w:rPr>
                <w:t>40</w:t>
              </w:r>
            </w:ins>
          </w:p>
        </w:tc>
        <w:tc>
          <w:tcPr>
            <w:tcW w:w="869" w:type="dxa"/>
            <w:shd w:val="clear" w:color="auto" w:fill="auto"/>
            <w:noWrap/>
            <w:vAlign w:val="center"/>
          </w:tcPr>
          <w:p w:rsidR="008F27E3" w:rsidRPr="002F152E" w:rsidRDefault="008F27E3" w:rsidP="00AD21D3">
            <w:pPr>
              <w:pStyle w:val="TAC"/>
              <w:rPr>
                <w:ins w:id="7397" w:author="Suhwan Lim" w:date="2019-04-18T14:41:00Z"/>
                <w:rFonts w:cs="Arial"/>
                <w:bCs/>
                <w:lang w:val="en-US" w:eastAsia="ko-KR"/>
              </w:rPr>
            </w:pPr>
            <w:ins w:id="7398" w:author="Suhwan Lim" w:date="2019-04-18T14:43:00Z">
              <w:r>
                <w:rPr>
                  <w:rFonts w:cs="Arial" w:hint="eastAsia"/>
                  <w:bCs/>
                  <w:lang w:val="en-US" w:eastAsia="ko-KR"/>
                </w:rPr>
                <w:t>216</w:t>
              </w:r>
            </w:ins>
          </w:p>
        </w:tc>
        <w:tc>
          <w:tcPr>
            <w:tcW w:w="1287" w:type="dxa"/>
            <w:shd w:val="clear" w:color="auto" w:fill="auto"/>
            <w:noWrap/>
            <w:vAlign w:val="center"/>
          </w:tcPr>
          <w:p w:rsidR="008F27E3" w:rsidRPr="002F152E" w:rsidRDefault="008F27E3" w:rsidP="00AD21D3">
            <w:pPr>
              <w:pStyle w:val="TAC"/>
              <w:rPr>
                <w:ins w:id="7399" w:author="Suhwan Lim" w:date="2019-04-18T14:41:00Z"/>
                <w:rFonts w:cs="Arial"/>
                <w:bCs/>
                <w:lang w:val="en-US" w:eastAsia="ko-KR"/>
              </w:rPr>
            </w:pPr>
            <w:ins w:id="7400" w:author="Suhwan Lim" w:date="2019-04-18T14:43:00Z">
              <w:r>
                <w:rPr>
                  <w:rFonts w:cs="Arial" w:hint="eastAsia"/>
                  <w:bCs/>
                  <w:lang w:val="en-US" w:eastAsia="ko-KR"/>
                </w:rPr>
                <w:t>4950</w:t>
              </w:r>
            </w:ins>
          </w:p>
        </w:tc>
        <w:tc>
          <w:tcPr>
            <w:tcW w:w="616" w:type="dxa"/>
            <w:shd w:val="clear" w:color="auto" w:fill="auto"/>
            <w:vAlign w:val="center"/>
          </w:tcPr>
          <w:p w:rsidR="008F27E3" w:rsidRPr="002F152E" w:rsidRDefault="008F27E3" w:rsidP="00AD21D3">
            <w:pPr>
              <w:pStyle w:val="TAC"/>
              <w:rPr>
                <w:ins w:id="7401" w:author="Suhwan Lim" w:date="2019-04-18T14:41:00Z"/>
                <w:lang w:eastAsia="ko-KR"/>
              </w:rPr>
            </w:pPr>
            <w:ins w:id="7402" w:author="Suhwan Lim" w:date="2019-04-18T14:43:00Z">
              <w:r>
                <w:rPr>
                  <w:rFonts w:hint="eastAsia"/>
                  <w:lang w:eastAsia="ko-KR"/>
                </w:rPr>
                <w:t>4.7</w:t>
              </w:r>
            </w:ins>
          </w:p>
        </w:tc>
        <w:tc>
          <w:tcPr>
            <w:tcW w:w="817" w:type="dxa"/>
            <w:shd w:val="clear" w:color="auto" w:fill="auto"/>
            <w:vAlign w:val="center"/>
          </w:tcPr>
          <w:p w:rsidR="008F27E3" w:rsidRPr="002F152E" w:rsidRDefault="008F27E3" w:rsidP="00AD21D3">
            <w:pPr>
              <w:pStyle w:val="TAC"/>
              <w:rPr>
                <w:ins w:id="7403" w:author="Suhwan Lim" w:date="2019-04-18T14:41:00Z"/>
                <w:lang w:eastAsia="ko-KR"/>
              </w:rPr>
            </w:pPr>
            <w:ins w:id="7404" w:author="Suhwan Lim" w:date="2019-04-18T14:43:00Z">
              <w:r>
                <w:rPr>
                  <w:rFonts w:hint="eastAsia"/>
                  <w:lang w:eastAsia="ko-KR"/>
                </w:rPr>
                <w:t>TDD</w:t>
              </w:r>
            </w:ins>
          </w:p>
        </w:tc>
        <w:tc>
          <w:tcPr>
            <w:tcW w:w="1073" w:type="dxa"/>
            <w:shd w:val="clear" w:color="auto" w:fill="auto"/>
            <w:vAlign w:val="center"/>
          </w:tcPr>
          <w:p w:rsidR="008F27E3" w:rsidRDefault="008F27E3" w:rsidP="00AD21D3">
            <w:pPr>
              <w:pStyle w:val="TAC"/>
              <w:rPr>
                <w:ins w:id="7405" w:author="Suhwan Lim" w:date="2019-04-18T14:45:00Z"/>
                <w:rFonts w:eastAsia="맑은 고딕"/>
                <w:lang w:eastAsia="ko-KR"/>
              </w:rPr>
            </w:pPr>
            <w:ins w:id="7406" w:author="Suhwan Lim" w:date="2019-04-18T14:45:00Z">
              <w:r>
                <w:rPr>
                  <w:rFonts w:eastAsia="맑은 고딕" w:hint="eastAsia"/>
                  <w:lang w:eastAsia="ko-KR"/>
                </w:rPr>
                <w:t xml:space="preserve">IMD5 </w:t>
              </w:r>
            </w:ins>
          </w:p>
          <w:p w:rsidR="008F27E3" w:rsidRPr="001B0F7A" w:rsidRDefault="008F27E3" w:rsidP="00AD21D3">
            <w:pPr>
              <w:pStyle w:val="TAC"/>
              <w:rPr>
                <w:ins w:id="7407" w:author="Suhwan Lim" w:date="2019-04-18T14:41:00Z"/>
                <w:rFonts w:eastAsia="맑은 고딕"/>
                <w:lang w:eastAsia="ko-KR"/>
              </w:rPr>
            </w:pPr>
            <w:ins w:id="7408" w:author="Suhwan Lim" w:date="2019-04-18T14:45:00Z">
              <w:r w:rsidRPr="00E32FD0">
                <w:rPr>
                  <w:rFonts w:ascii="Calibri" w:eastAsia="Times New Roman" w:hAnsi="Calibri"/>
                  <w:lang w:val="en-US" w:eastAsia="zh-CN"/>
                </w:rPr>
                <w:t>|4*f</w:t>
              </w:r>
              <w:r w:rsidRPr="00E32FD0">
                <w:rPr>
                  <w:rFonts w:ascii="Calibri" w:eastAsia="Times New Roman" w:hAnsi="Calibri"/>
                  <w:vertAlign w:val="subscript"/>
                  <w:lang w:val="en-US" w:eastAsia="zh-CN"/>
                </w:rPr>
                <w:t>B3</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n1</w:t>
              </w:r>
              <w:r w:rsidRPr="00E32FD0">
                <w:rPr>
                  <w:rFonts w:ascii="Calibri" w:hAnsi="Calibri"/>
                  <w:lang w:val="en-US" w:eastAsia="ko-KR"/>
                </w:rPr>
                <w:t>|</w:t>
              </w:r>
            </w:ins>
          </w:p>
        </w:tc>
      </w:tr>
      <w:tr w:rsidR="008F27E3" w:rsidRPr="00AE4694" w:rsidTr="00AD21D3">
        <w:trPr>
          <w:trHeight w:val="22"/>
          <w:jc w:val="center"/>
          <w:ins w:id="7409" w:author="Suhwan Lim" w:date="2019-04-18T14:41:00Z"/>
        </w:trPr>
        <w:tc>
          <w:tcPr>
            <w:tcW w:w="1926" w:type="dxa"/>
            <w:vMerge/>
            <w:shd w:val="clear" w:color="auto" w:fill="auto"/>
            <w:vAlign w:val="center"/>
          </w:tcPr>
          <w:p w:rsidR="008F27E3" w:rsidRPr="00AE4694" w:rsidRDefault="008F27E3" w:rsidP="00AD21D3">
            <w:pPr>
              <w:pStyle w:val="TAC"/>
              <w:rPr>
                <w:ins w:id="7410" w:author="Suhwan Lim" w:date="2019-04-18T14:41:00Z"/>
                <w:lang w:eastAsia="zh-CN"/>
              </w:rPr>
            </w:pPr>
          </w:p>
        </w:tc>
        <w:tc>
          <w:tcPr>
            <w:tcW w:w="1145" w:type="dxa"/>
            <w:shd w:val="clear" w:color="auto" w:fill="auto"/>
            <w:vAlign w:val="center"/>
          </w:tcPr>
          <w:p w:rsidR="008F27E3" w:rsidRPr="002F152E" w:rsidRDefault="008F27E3" w:rsidP="00AD21D3">
            <w:pPr>
              <w:pStyle w:val="TAC"/>
              <w:rPr>
                <w:ins w:id="7411" w:author="Suhwan Lim" w:date="2019-04-18T14:41:00Z"/>
                <w:rFonts w:cs="Arial"/>
                <w:lang w:eastAsia="ko-KR"/>
              </w:rPr>
            </w:pPr>
            <w:ins w:id="7412" w:author="Suhwan Lim" w:date="2019-04-18T14:41:00Z">
              <w:r>
                <w:rPr>
                  <w:rFonts w:cs="Arial" w:hint="eastAsia"/>
                  <w:lang w:eastAsia="ko-KR"/>
                </w:rPr>
                <w:t>3</w:t>
              </w:r>
            </w:ins>
          </w:p>
        </w:tc>
        <w:tc>
          <w:tcPr>
            <w:tcW w:w="1149" w:type="dxa"/>
            <w:shd w:val="clear" w:color="auto" w:fill="auto"/>
            <w:noWrap/>
            <w:vAlign w:val="center"/>
          </w:tcPr>
          <w:p w:rsidR="008F27E3" w:rsidRPr="002F152E" w:rsidRDefault="008F27E3" w:rsidP="00AD21D3">
            <w:pPr>
              <w:pStyle w:val="TAC"/>
              <w:rPr>
                <w:ins w:id="7413" w:author="Suhwan Lim" w:date="2019-04-18T14:41:00Z"/>
                <w:rFonts w:cs="Arial"/>
                <w:bCs/>
                <w:lang w:val="en-US" w:eastAsia="ko-KR"/>
              </w:rPr>
            </w:pPr>
            <w:ins w:id="7414" w:author="Suhwan Lim" w:date="2019-04-18T14:44:00Z">
              <w:r>
                <w:rPr>
                  <w:rFonts w:cs="Arial" w:hint="eastAsia"/>
                  <w:bCs/>
                  <w:lang w:val="en-US" w:eastAsia="ko-KR"/>
                </w:rPr>
                <w:t>1750</w:t>
              </w:r>
            </w:ins>
          </w:p>
        </w:tc>
        <w:tc>
          <w:tcPr>
            <w:tcW w:w="746" w:type="dxa"/>
            <w:shd w:val="clear" w:color="auto" w:fill="auto"/>
            <w:noWrap/>
            <w:vAlign w:val="center"/>
          </w:tcPr>
          <w:p w:rsidR="008F27E3" w:rsidRPr="002F152E" w:rsidRDefault="008F27E3" w:rsidP="00AD21D3">
            <w:pPr>
              <w:pStyle w:val="TAC"/>
              <w:rPr>
                <w:ins w:id="7415" w:author="Suhwan Lim" w:date="2019-04-18T14:41:00Z"/>
                <w:rFonts w:cs="Arial"/>
                <w:bCs/>
                <w:lang w:val="en-US" w:eastAsia="ko-KR"/>
              </w:rPr>
            </w:pPr>
            <w:ins w:id="7416" w:author="Suhwan Lim" w:date="2019-04-18T14:44: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417" w:author="Suhwan Lim" w:date="2019-04-18T14:41:00Z"/>
                <w:rFonts w:cs="Arial"/>
                <w:bCs/>
                <w:lang w:val="en-US" w:eastAsia="ko-KR"/>
              </w:rPr>
            </w:pPr>
            <w:ins w:id="7418" w:author="Suhwan Lim" w:date="2019-04-18T14:44: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419" w:author="Suhwan Lim" w:date="2019-04-18T14:41:00Z"/>
                <w:rFonts w:cs="Arial"/>
                <w:bCs/>
                <w:lang w:val="en-US" w:eastAsia="ko-KR"/>
              </w:rPr>
            </w:pPr>
            <w:ins w:id="7420" w:author="Suhwan Lim" w:date="2019-04-18T14:44:00Z">
              <w:r>
                <w:rPr>
                  <w:rFonts w:cs="Arial" w:hint="eastAsia"/>
                  <w:bCs/>
                  <w:lang w:val="en-US" w:eastAsia="ko-KR"/>
                </w:rPr>
                <w:t>1845</w:t>
              </w:r>
            </w:ins>
          </w:p>
        </w:tc>
        <w:tc>
          <w:tcPr>
            <w:tcW w:w="616" w:type="dxa"/>
            <w:shd w:val="clear" w:color="auto" w:fill="auto"/>
            <w:vAlign w:val="center"/>
          </w:tcPr>
          <w:p w:rsidR="008F27E3" w:rsidRPr="002F152E" w:rsidRDefault="008F27E3" w:rsidP="00AD21D3">
            <w:pPr>
              <w:pStyle w:val="TAC"/>
              <w:rPr>
                <w:ins w:id="7421" w:author="Suhwan Lim" w:date="2019-04-18T14:41:00Z"/>
                <w:lang w:eastAsia="ko-KR"/>
              </w:rPr>
            </w:pPr>
            <w:ins w:id="7422" w:author="Suhwan Lim" w:date="2019-04-18T14:43:00Z">
              <w:r>
                <w:rPr>
                  <w:rFonts w:hint="eastAsia"/>
                  <w:lang w:eastAsia="ko-KR"/>
                </w:rPr>
                <w:t>N/A</w:t>
              </w:r>
            </w:ins>
          </w:p>
        </w:tc>
        <w:tc>
          <w:tcPr>
            <w:tcW w:w="817" w:type="dxa"/>
            <w:shd w:val="clear" w:color="auto" w:fill="auto"/>
            <w:vAlign w:val="center"/>
          </w:tcPr>
          <w:p w:rsidR="008F27E3" w:rsidRPr="002F152E" w:rsidRDefault="008F27E3" w:rsidP="00AD21D3">
            <w:pPr>
              <w:pStyle w:val="TAC"/>
              <w:rPr>
                <w:ins w:id="7423" w:author="Suhwan Lim" w:date="2019-04-18T14:41:00Z"/>
                <w:lang w:eastAsia="ko-KR"/>
              </w:rPr>
            </w:pPr>
            <w:ins w:id="7424" w:author="Suhwan Lim" w:date="2019-04-18T14:44:00Z">
              <w:r>
                <w:rPr>
                  <w:rFonts w:hint="eastAsia"/>
                  <w:lang w:eastAsia="ko-KR"/>
                </w:rPr>
                <w:t>FDD</w:t>
              </w:r>
            </w:ins>
          </w:p>
        </w:tc>
        <w:tc>
          <w:tcPr>
            <w:tcW w:w="1073" w:type="dxa"/>
            <w:shd w:val="clear" w:color="auto" w:fill="auto"/>
            <w:vAlign w:val="center"/>
          </w:tcPr>
          <w:p w:rsidR="008F27E3" w:rsidRPr="001B0F7A" w:rsidRDefault="008F27E3" w:rsidP="00AD21D3">
            <w:pPr>
              <w:pStyle w:val="TAC"/>
              <w:rPr>
                <w:ins w:id="7425" w:author="Suhwan Lim" w:date="2019-04-18T14:41:00Z"/>
                <w:rFonts w:eastAsia="맑은 고딕"/>
                <w:lang w:eastAsia="ko-KR"/>
              </w:rPr>
            </w:pPr>
            <w:ins w:id="7426" w:author="Suhwan Lim" w:date="2019-04-18T14:45:00Z">
              <w:r>
                <w:rPr>
                  <w:rFonts w:eastAsia="맑은 고딕" w:hint="eastAsia"/>
                  <w:lang w:eastAsia="ko-KR"/>
                </w:rPr>
                <w:t>N/A</w:t>
              </w:r>
            </w:ins>
          </w:p>
        </w:tc>
      </w:tr>
      <w:tr w:rsidR="008F27E3" w:rsidRPr="00AE4694" w:rsidTr="00AD21D3">
        <w:trPr>
          <w:trHeight w:val="22"/>
          <w:jc w:val="center"/>
          <w:ins w:id="7427" w:author="Suhwan Lim" w:date="2019-04-18T14:41:00Z"/>
        </w:trPr>
        <w:tc>
          <w:tcPr>
            <w:tcW w:w="1926" w:type="dxa"/>
            <w:vMerge/>
            <w:shd w:val="clear" w:color="auto" w:fill="auto"/>
            <w:vAlign w:val="center"/>
          </w:tcPr>
          <w:p w:rsidR="008F27E3" w:rsidRPr="00AE4694" w:rsidRDefault="008F27E3" w:rsidP="00AD21D3">
            <w:pPr>
              <w:pStyle w:val="TAC"/>
              <w:rPr>
                <w:ins w:id="7428" w:author="Suhwan Lim" w:date="2019-04-18T14:41:00Z"/>
                <w:lang w:eastAsia="zh-CN"/>
              </w:rPr>
            </w:pPr>
          </w:p>
        </w:tc>
        <w:tc>
          <w:tcPr>
            <w:tcW w:w="1145" w:type="dxa"/>
            <w:shd w:val="clear" w:color="auto" w:fill="auto"/>
            <w:vAlign w:val="center"/>
          </w:tcPr>
          <w:p w:rsidR="008F27E3" w:rsidRPr="002F152E" w:rsidRDefault="008F27E3" w:rsidP="00AD21D3">
            <w:pPr>
              <w:pStyle w:val="TAC"/>
              <w:rPr>
                <w:ins w:id="7429" w:author="Suhwan Lim" w:date="2019-04-18T14:41:00Z"/>
                <w:rFonts w:cs="Arial"/>
                <w:lang w:eastAsia="ko-KR"/>
              </w:rPr>
            </w:pPr>
            <w:ins w:id="7430" w:author="Suhwan Lim" w:date="2019-04-18T14:41:00Z">
              <w:r>
                <w:rPr>
                  <w:rFonts w:cs="Arial"/>
                  <w:lang w:eastAsia="ko-KR"/>
                </w:rPr>
                <w:t>n</w:t>
              </w:r>
              <w:r>
                <w:rPr>
                  <w:rFonts w:cs="Arial" w:hint="eastAsia"/>
                  <w:lang w:eastAsia="ko-KR"/>
                </w:rPr>
                <w:t>1</w:t>
              </w:r>
            </w:ins>
          </w:p>
        </w:tc>
        <w:tc>
          <w:tcPr>
            <w:tcW w:w="1149" w:type="dxa"/>
            <w:shd w:val="clear" w:color="auto" w:fill="auto"/>
            <w:noWrap/>
            <w:vAlign w:val="center"/>
          </w:tcPr>
          <w:p w:rsidR="008F27E3" w:rsidRPr="002F152E" w:rsidRDefault="008F27E3" w:rsidP="00AD21D3">
            <w:pPr>
              <w:pStyle w:val="TAC"/>
              <w:rPr>
                <w:ins w:id="7431" w:author="Suhwan Lim" w:date="2019-04-18T14:41:00Z"/>
                <w:rFonts w:cs="Arial"/>
                <w:bCs/>
                <w:lang w:val="en-US" w:eastAsia="ko-KR"/>
              </w:rPr>
            </w:pPr>
            <w:ins w:id="7432" w:author="Suhwan Lim" w:date="2019-04-18T14:44:00Z">
              <w:r>
                <w:rPr>
                  <w:rFonts w:cs="Arial" w:hint="eastAsia"/>
                  <w:bCs/>
                  <w:lang w:val="en-US" w:eastAsia="ko-KR"/>
                </w:rPr>
                <w:t>1950</w:t>
              </w:r>
            </w:ins>
          </w:p>
        </w:tc>
        <w:tc>
          <w:tcPr>
            <w:tcW w:w="746" w:type="dxa"/>
            <w:shd w:val="clear" w:color="auto" w:fill="auto"/>
            <w:noWrap/>
            <w:vAlign w:val="center"/>
          </w:tcPr>
          <w:p w:rsidR="008F27E3" w:rsidRPr="002F152E" w:rsidRDefault="008F27E3" w:rsidP="00AD21D3">
            <w:pPr>
              <w:pStyle w:val="TAC"/>
              <w:rPr>
                <w:ins w:id="7433" w:author="Suhwan Lim" w:date="2019-04-18T14:41:00Z"/>
                <w:rFonts w:cs="Arial"/>
                <w:bCs/>
                <w:lang w:val="en-US" w:eastAsia="ko-KR"/>
              </w:rPr>
            </w:pPr>
            <w:ins w:id="7434" w:author="Suhwan Lim" w:date="2019-04-18T14:44:00Z">
              <w:r>
                <w:rPr>
                  <w:rFonts w:cs="Arial" w:hint="eastAsia"/>
                  <w:bCs/>
                  <w:lang w:val="en-US" w:eastAsia="ko-KR"/>
                </w:rPr>
                <w:t>40</w:t>
              </w:r>
            </w:ins>
          </w:p>
        </w:tc>
        <w:tc>
          <w:tcPr>
            <w:tcW w:w="869" w:type="dxa"/>
            <w:shd w:val="clear" w:color="auto" w:fill="auto"/>
            <w:noWrap/>
            <w:vAlign w:val="center"/>
          </w:tcPr>
          <w:p w:rsidR="008F27E3" w:rsidRPr="002F152E" w:rsidRDefault="008F27E3" w:rsidP="00AD21D3">
            <w:pPr>
              <w:pStyle w:val="TAC"/>
              <w:rPr>
                <w:ins w:id="7435" w:author="Suhwan Lim" w:date="2019-04-18T14:41:00Z"/>
                <w:rFonts w:cs="Arial"/>
                <w:bCs/>
                <w:lang w:val="en-US" w:eastAsia="ko-KR"/>
              </w:rPr>
            </w:pPr>
            <w:ins w:id="7436" w:author="Suhwan Lim" w:date="2019-04-18T14:44:00Z">
              <w:r>
                <w:rPr>
                  <w:rFonts w:cs="Arial" w:hint="eastAsia"/>
                  <w:bCs/>
                  <w:lang w:val="en-US" w:eastAsia="ko-KR"/>
                </w:rPr>
                <w:t>216</w:t>
              </w:r>
            </w:ins>
          </w:p>
        </w:tc>
        <w:tc>
          <w:tcPr>
            <w:tcW w:w="1287" w:type="dxa"/>
            <w:shd w:val="clear" w:color="auto" w:fill="auto"/>
            <w:noWrap/>
            <w:vAlign w:val="center"/>
          </w:tcPr>
          <w:p w:rsidR="008F27E3" w:rsidRPr="002F152E" w:rsidRDefault="008F27E3" w:rsidP="00AD21D3">
            <w:pPr>
              <w:pStyle w:val="TAC"/>
              <w:rPr>
                <w:ins w:id="7437" w:author="Suhwan Lim" w:date="2019-04-18T14:41:00Z"/>
                <w:rFonts w:cs="Arial"/>
                <w:bCs/>
                <w:lang w:val="en-US" w:eastAsia="ko-KR"/>
              </w:rPr>
            </w:pPr>
            <w:ins w:id="7438" w:author="Suhwan Lim" w:date="2019-04-18T14:44:00Z">
              <w:r>
                <w:rPr>
                  <w:rFonts w:cs="Arial" w:hint="eastAsia"/>
                  <w:bCs/>
                  <w:lang w:val="en-US" w:eastAsia="ko-KR"/>
                </w:rPr>
                <w:t>2140</w:t>
              </w:r>
            </w:ins>
          </w:p>
        </w:tc>
        <w:tc>
          <w:tcPr>
            <w:tcW w:w="616" w:type="dxa"/>
            <w:shd w:val="clear" w:color="auto" w:fill="auto"/>
            <w:vAlign w:val="center"/>
          </w:tcPr>
          <w:p w:rsidR="008F27E3" w:rsidRPr="002F152E" w:rsidRDefault="008F27E3" w:rsidP="00AD21D3">
            <w:pPr>
              <w:pStyle w:val="TAC"/>
              <w:rPr>
                <w:ins w:id="7439" w:author="Suhwan Lim" w:date="2019-04-18T14:41:00Z"/>
                <w:lang w:eastAsia="ko-KR"/>
              </w:rPr>
            </w:pPr>
            <w:ins w:id="7440" w:author="Suhwan Lim" w:date="2019-04-18T14:44:00Z">
              <w:r>
                <w:rPr>
                  <w:rFonts w:hint="eastAsia"/>
                  <w:lang w:eastAsia="ko-KR"/>
                </w:rPr>
                <w:t>3.6</w:t>
              </w:r>
            </w:ins>
          </w:p>
        </w:tc>
        <w:tc>
          <w:tcPr>
            <w:tcW w:w="817" w:type="dxa"/>
            <w:shd w:val="clear" w:color="auto" w:fill="auto"/>
            <w:vAlign w:val="center"/>
          </w:tcPr>
          <w:p w:rsidR="008F27E3" w:rsidRPr="002F152E" w:rsidRDefault="008F27E3" w:rsidP="00AD21D3">
            <w:pPr>
              <w:pStyle w:val="TAC"/>
              <w:rPr>
                <w:ins w:id="7441" w:author="Suhwan Lim" w:date="2019-04-18T14:41:00Z"/>
                <w:lang w:eastAsia="ko-KR"/>
              </w:rPr>
            </w:pPr>
            <w:ins w:id="7442" w:author="Suhwan Lim" w:date="2019-04-18T14:44:00Z">
              <w:r>
                <w:rPr>
                  <w:rFonts w:hint="eastAsia"/>
                  <w:lang w:eastAsia="ko-KR"/>
                </w:rPr>
                <w:t>FDD</w:t>
              </w:r>
            </w:ins>
          </w:p>
        </w:tc>
        <w:tc>
          <w:tcPr>
            <w:tcW w:w="1073" w:type="dxa"/>
            <w:shd w:val="clear" w:color="auto" w:fill="auto"/>
            <w:vAlign w:val="center"/>
          </w:tcPr>
          <w:p w:rsidR="008F27E3" w:rsidRDefault="008F27E3" w:rsidP="00AD21D3">
            <w:pPr>
              <w:pStyle w:val="TAC"/>
              <w:rPr>
                <w:ins w:id="7443" w:author="Suhwan Lim" w:date="2019-04-18T14:45:00Z"/>
                <w:rFonts w:eastAsia="맑은 고딕"/>
                <w:lang w:eastAsia="ko-KR"/>
              </w:rPr>
            </w:pPr>
            <w:ins w:id="7444" w:author="Suhwan Lim" w:date="2019-04-18T14:45:00Z">
              <w:r>
                <w:rPr>
                  <w:rFonts w:eastAsia="맑은 고딕" w:hint="eastAsia"/>
                  <w:lang w:eastAsia="ko-KR"/>
                </w:rPr>
                <w:t>IMD5</w:t>
              </w:r>
            </w:ins>
          </w:p>
          <w:p w:rsidR="008F27E3" w:rsidRPr="001B0F7A" w:rsidRDefault="008F27E3" w:rsidP="00AD21D3">
            <w:pPr>
              <w:pStyle w:val="TAC"/>
              <w:rPr>
                <w:ins w:id="7445" w:author="Suhwan Lim" w:date="2019-04-18T14:41:00Z"/>
                <w:rFonts w:eastAsia="맑은 고딕"/>
                <w:lang w:eastAsia="ko-KR"/>
              </w:rPr>
            </w:pPr>
            <w:ins w:id="7446" w:author="Suhwan Lim" w:date="2019-04-18T14:45:00Z">
              <w:r w:rsidRPr="00E32FD0">
                <w:rPr>
                  <w:rFonts w:ascii="Calibri" w:eastAsia="Times New Roman" w:hAnsi="Calibri"/>
                  <w:lang w:val="en-US" w:eastAsia="zh-CN"/>
                </w:rPr>
                <w:t>|4*f</w:t>
              </w:r>
              <w:r w:rsidRPr="00E32FD0">
                <w:rPr>
                  <w:rFonts w:ascii="Calibri" w:eastAsia="Times New Roman" w:hAnsi="Calibri"/>
                  <w:vertAlign w:val="subscript"/>
                  <w:lang w:val="en-US" w:eastAsia="zh-CN"/>
                </w:rPr>
                <w:t>B3</w:t>
              </w:r>
              <w:r w:rsidRPr="00E32FD0">
                <w:rPr>
                  <w:rFonts w:ascii="Calibri" w:hAnsi="Calibri"/>
                  <w:vertAlign w:val="subscript"/>
                  <w:lang w:val="en-US" w:eastAsia="ko-KR"/>
                </w:rPr>
                <w:t xml:space="preserve"> </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n79</w:t>
              </w:r>
              <w:r w:rsidRPr="00E32FD0">
                <w:rPr>
                  <w:rFonts w:ascii="Calibri" w:hAnsi="Calibri"/>
                  <w:lang w:val="en-US" w:eastAsia="ko-KR"/>
                </w:rPr>
                <w:t>|</w:t>
              </w:r>
            </w:ins>
          </w:p>
        </w:tc>
      </w:tr>
      <w:tr w:rsidR="008F27E3" w:rsidRPr="00AE4694" w:rsidTr="00AD21D3">
        <w:trPr>
          <w:trHeight w:val="22"/>
          <w:jc w:val="center"/>
          <w:ins w:id="7447" w:author="Suhwan Lim" w:date="2019-04-18T14:41:00Z"/>
        </w:trPr>
        <w:tc>
          <w:tcPr>
            <w:tcW w:w="1926" w:type="dxa"/>
            <w:vMerge/>
            <w:shd w:val="clear" w:color="auto" w:fill="auto"/>
            <w:vAlign w:val="center"/>
          </w:tcPr>
          <w:p w:rsidR="008F27E3" w:rsidRPr="00AE4694" w:rsidRDefault="008F27E3" w:rsidP="00AD21D3">
            <w:pPr>
              <w:pStyle w:val="TAC"/>
              <w:rPr>
                <w:ins w:id="7448" w:author="Suhwan Lim" w:date="2019-04-18T14:41:00Z"/>
                <w:lang w:eastAsia="zh-CN"/>
              </w:rPr>
            </w:pPr>
          </w:p>
        </w:tc>
        <w:tc>
          <w:tcPr>
            <w:tcW w:w="1145" w:type="dxa"/>
            <w:shd w:val="clear" w:color="auto" w:fill="auto"/>
            <w:vAlign w:val="center"/>
          </w:tcPr>
          <w:p w:rsidR="008F27E3" w:rsidRPr="002F152E" w:rsidRDefault="008F27E3" w:rsidP="00AD21D3">
            <w:pPr>
              <w:pStyle w:val="TAC"/>
              <w:rPr>
                <w:ins w:id="7449" w:author="Suhwan Lim" w:date="2019-04-18T14:41:00Z"/>
                <w:rFonts w:cs="Arial"/>
                <w:lang w:eastAsia="ko-KR"/>
              </w:rPr>
            </w:pPr>
            <w:ins w:id="7450" w:author="Suhwan Lim" w:date="2019-04-18T14:42:00Z">
              <w:r>
                <w:rPr>
                  <w:rFonts w:cs="Arial"/>
                  <w:lang w:eastAsia="ko-KR"/>
                </w:rPr>
                <w:t>n</w:t>
              </w:r>
              <w:r>
                <w:rPr>
                  <w:rFonts w:cs="Arial" w:hint="eastAsia"/>
                  <w:lang w:eastAsia="ko-KR"/>
                </w:rPr>
                <w:t>7</w:t>
              </w:r>
              <w:r>
                <w:rPr>
                  <w:rFonts w:cs="Arial"/>
                  <w:lang w:eastAsia="ko-KR"/>
                </w:rPr>
                <w:t>9</w:t>
              </w:r>
            </w:ins>
          </w:p>
        </w:tc>
        <w:tc>
          <w:tcPr>
            <w:tcW w:w="1149" w:type="dxa"/>
            <w:shd w:val="clear" w:color="auto" w:fill="auto"/>
            <w:noWrap/>
            <w:vAlign w:val="center"/>
          </w:tcPr>
          <w:p w:rsidR="008F27E3" w:rsidRPr="002F152E" w:rsidRDefault="008F27E3" w:rsidP="00AD21D3">
            <w:pPr>
              <w:pStyle w:val="TAC"/>
              <w:rPr>
                <w:ins w:id="7451" w:author="Suhwan Lim" w:date="2019-04-18T14:41:00Z"/>
                <w:rFonts w:cs="Arial"/>
                <w:bCs/>
                <w:lang w:val="en-US" w:eastAsia="ko-KR"/>
              </w:rPr>
            </w:pPr>
            <w:ins w:id="7452" w:author="Suhwan Lim" w:date="2019-04-18T14:44:00Z">
              <w:r>
                <w:rPr>
                  <w:rFonts w:cs="Arial" w:hint="eastAsia"/>
                  <w:bCs/>
                  <w:lang w:val="en-US" w:eastAsia="ko-KR"/>
                </w:rPr>
                <w:t>4860</w:t>
              </w:r>
            </w:ins>
          </w:p>
        </w:tc>
        <w:tc>
          <w:tcPr>
            <w:tcW w:w="746" w:type="dxa"/>
            <w:shd w:val="clear" w:color="auto" w:fill="auto"/>
            <w:noWrap/>
            <w:vAlign w:val="center"/>
          </w:tcPr>
          <w:p w:rsidR="008F27E3" w:rsidRPr="002F152E" w:rsidRDefault="008F27E3" w:rsidP="00AD21D3">
            <w:pPr>
              <w:pStyle w:val="TAC"/>
              <w:rPr>
                <w:ins w:id="7453" w:author="Suhwan Lim" w:date="2019-04-18T14:41:00Z"/>
                <w:rFonts w:cs="Arial"/>
                <w:bCs/>
                <w:lang w:val="en-US" w:eastAsia="ko-KR"/>
              </w:rPr>
            </w:pPr>
            <w:ins w:id="7454" w:author="Suhwan Lim" w:date="2019-04-18T14:44: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455" w:author="Suhwan Lim" w:date="2019-04-18T14:41:00Z"/>
                <w:rFonts w:cs="Arial"/>
                <w:bCs/>
                <w:lang w:val="en-US" w:eastAsia="ko-KR"/>
              </w:rPr>
            </w:pPr>
            <w:ins w:id="7456" w:author="Suhwan Lim" w:date="2019-04-18T14:44: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457" w:author="Suhwan Lim" w:date="2019-04-18T14:41:00Z"/>
                <w:rFonts w:cs="Arial"/>
                <w:bCs/>
                <w:lang w:val="en-US" w:eastAsia="ko-KR"/>
              </w:rPr>
            </w:pPr>
            <w:ins w:id="7458" w:author="Suhwan Lim" w:date="2019-04-18T14:44:00Z">
              <w:r>
                <w:rPr>
                  <w:rFonts w:cs="Arial" w:hint="eastAsia"/>
                  <w:bCs/>
                  <w:lang w:val="en-US" w:eastAsia="ko-KR"/>
                </w:rPr>
                <w:t>4860</w:t>
              </w:r>
            </w:ins>
          </w:p>
        </w:tc>
        <w:tc>
          <w:tcPr>
            <w:tcW w:w="616" w:type="dxa"/>
            <w:shd w:val="clear" w:color="auto" w:fill="auto"/>
            <w:vAlign w:val="center"/>
          </w:tcPr>
          <w:p w:rsidR="008F27E3" w:rsidRPr="002F152E" w:rsidRDefault="008F27E3" w:rsidP="00AD21D3">
            <w:pPr>
              <w:pStyle w:val="TAC"/>
              <w:rPr>
                <w:ins w:id="7459" w:author="Suhwan Lim" w:date="2019-04-18T14:41:00Z"/>
                <w:lang w:eastAsia="ko-KR"/>
              </w:rPr>
            </w:pPr>
            <w:ins w:id="7460" w:author="Suhwan Lim" w:date="2019-04-18T14:44:00Z">
              <w:r>
                <w:rPr>
                  <w:rFonts w:hint="eastAsia"/>
                  <w:lang w:eastAsia="ko-KR"/>
                </w:rPr>
                <w:t>N/A</w:t>
              </w:r>
            </w:ins>
          </w:p>
        </w:tc>
        <w:tc>
          <w:tcPr>
            <w:tcW w:w="817" w:type="dxa"/>
            <w:shd w:val="clear" w:color="auto" w:fill="auto"/>
            <w:vAlign w:val="center"/>
          </w:tcPr>
          <w:p w:rsidR="008F27E3" w:rsidRPr="002F152E" w:rsidRDefault="008F27E3" w:rsidP="00AD21D3">
            <w:pPr>
              <w:pStyle w:val="TAC"/>
              <w:rPr>
                <w:ins w:id="7461" w:author="Suhwan Lim" w:date="2019-04-18T14:41:00Z"/>
                <w:lang w:eastAsia="ko-KR"/>
              </w:rPr>
            </w:pPr>
            <w:ins w:id="7462" w:author="Suhwan Lim" w:date="2019-04-18T14:45:00Z">
              <w:r>
                <w:rPr>
                  <w:rFonts w:hint="eastAsia"/>
                  <w:lang w:eastAsia="ko-KR"/>
                </w:rPr>
                <w:t>TDD</w:t>
              </w:r>
            </w:ins>
          </w:p>
        </w:tc>
        <w:tc>
          <w:tcPr>
            <w:tcW w:w="1073" w:type="dxa"/>
            <w:shd w:val="clear" w:color="auto" w:fill="auto"/>
            <w:vAlign w:val="center"/>
          </w:tcPr>
          <w:p w:rsidR="008F27E3" w:rsidRPr="001B0F7A" w:rsidRDefault="008F27E3" w:rsidP="00AD21D3">
            <w:pPr>
              <w:pStyle w:val="TAC"/>
              <w:rPr>
                <w:ins w:id="7463" w:author="Suhwan Lim" w:date="2019-04-18T14:41:00Z"/>
                <w:rFonts w:eastAsia="맑은 고딕"/>
                <w:lang w:eastAsia="ko-KR"/>
              </w:rPr>
            </w:pPr>
            <w:ins w:id="7464" w:author="Suhwan Lim" w:date="2019-04-18T14:45:00Z">
              <w:r>
                <w:rPr>
                  <w:rFonts w:eastAsia="맑은 고딕" w:hint="eastAsia"/>
                  <w:lang w:eastAsia="ko-KR"/>
                </w:rPr>
                <w:t>N/A</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szCs w:val="18"/>
                <w:lang w:val="en-US" w:eastAsia="ko-KR"/>
              </w:rPr>
              <w:t>DC_3A-7A_n28A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1712.5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1807.5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hint="eastAsia"/>
                <w:lang w:eastAsia="zh-CN"/>
              </w:rPr>
              <w:t>N/A</w:t>
            </w:r>
          </w:p>
        </w:tc>
        <w:tc>
          <w:tcPr>
            <w:tcW w:w="817" w:type="dxa"/>
            <w:shd w:val="clear" w:color="auto" w:fill="auto"/>
            <w:vAlign w:val="center"/>
          </w:tcPr>
          <w:p w:rsidR="008F27E3" w:rsidRPr="00AE4694" w:rsidRDefault="008F27E3" w:rsidP="00AD21D3">
            <w:pPr>
              <w:pStyle w:val="TAC"/>
            </w:pPr>
            <w:r w:rsidRPr="00AE4694">
              <w:rPr>
                <w:rFonts w:hint="eastAsia"/>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743</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798</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2562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2682</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16.9</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zh-CN"/>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2543</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2663</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710.5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765.5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1737.5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1832.5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26.0</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zh-CN"/>
              </w:rPr>
              <w:t>IMD2</w:t>
            </w:r>
          </w:p>
        </w:tc>
      </w:tr>
      <w:tr w:rsidR="008F27E3" w:rsidRPr="00AE4694" w:rsidTr="00AD21D3">
        <w:trPr>
          <w:trHeight w:val="54"/>
          <w:jc w:val="center"/>
        </w:trPr>
        <w:tc>
          <w:tcPr>
            <w:tcW w:w="1926" w:type="dxa"/>
            <w:vMerge w:val="restart"/>
            <w:shd w:val="clear" w:color="auto" w:fill="auto"/>
            <w:vAlign w:val="center"/>
          </w:tcPr>
          <w:p w:rsidR="008F27E3" w:rsidRPr="001B0F7A" w:rsidRDefault="008F27E3" w:rsidP="00AD21D3">
            <w:pPr>
              <w:keepNext/>
              <w:keepLines/>
              <w:spacing w:after="0"/>
              <w:jc w:val="center"/>
              <w:rPr>
                <w:ins w:id="7465" w:author="Suhwan Lim" w:date="2019-04-18T13:58:00Z"/>
                <w:rFonts w:ascii="Arial" w:eastAsia="Yu Mincho" w:hAnsi="Arial" w:cs="Arial"/>
                <w:sz w:val="18"/>
              </w:rPr>
            </w:pPr>
            <w:r w:rsidRPr="00AE4694">
              <w:t>DC_3C-7C_n78A</w:t>
            </w:r>
            <w:ins w:id="7466" w:author="Suhwan Lim" w:date="2019-04-18T13:58:00Z">
              <w:r>
                <w:t xml:space="preserve">, </w:t>
              </w:r>
              <w:r w:rsidRPr="001B0F7A">
                <w:rPr>
                  <w:rFonts w:ascii="Arial" w:hAnsi="Arial" w:cs="Arial"/>
                  <w:sz w:val="18"/>
                </w:rPr>
                <w:t>DC_3A-3A-7A_n78A</w:t>
              </w:r>
            </w:ins>
          </w:p>
          <w:p w:rsidR="008F27E3" w:rsidRPr="00AE4694" w:rsidRDefault="008F27E3" w:rsidP="00AD21D3">
            <w:pPr>
              <w:pStyle w:val="TAC"/>
              <w:rPr>
                <w:rFonts w:eastAsia="맑은 고딕"/>
                <w:szCs w:val="18"/>
                <w:lang w:val="en-US" w:eastAsia="ko-KR"/>
              </w:rPr>
            </w:pPr>
            <w:ins w:id="7467" w:author="Suhwan Lim" w:date="2019-04-18T13:58:00Z">
              <w:r w:rsidRPr="001B0F7A">
                <w:rPr>
                  <w:rFonts w:cs="Arial"/>
                </w:rPr>
                <w:t>DC_3A-3A-7A-7A_n78A</w:t>
              </w:r>
            </w:ins>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hint="eastAsia"/>
                <w:lang w:eastAsia="zh-CN"/>
              </w:rPr>
              <w:t>3</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1820</w:t>
            </w:r>
          </w:p>
        </w:tc>
        <w:tc>
          <w:tcPr>
            <w:tcW w:w="616" w:type="dxa"/>
            <w:shd w:val="clear" w:color="auto" w:fill="auto"/>
            <w:vAlign w:val="center"/>
          </w:tcPr>
          <w:p w:rsidR="008F27E3" w:rsidRPr="00AE4694" w:rsidRDefault="008F27E3" w:rsidP="00AD21D3">
            <w:pPr>
              <w:pStyle w:val="TAC"/>
              <w:rPr>
                <w:lang w:eastAsia="zh-CN"/>
              </w:rPr>
            </w:pPr>
            <w:r w:rsidRPr="00AE4694">
              <w:rPr>
                <w:rFonts w:hint="eastAsia"/>
                <w:kern w:val="2"/>
                <w:szCs w:val="24"/>
                <w:lang w:val="en-US" w:eastAsia="zh-CN"/>
              </w:rPr>
              <w:t>17.6</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8F27E3" w:rsidRPr="00AE4694" w:rsidRDefault="008F27E3" w:rsidP="00AD21D3">
            <w:pPr>
              <w:pStyle w:val="TAC"/>
              <w:rPr>
                <w:lang w:eastAsia="ja-JP"/>
              </w:rPr>
            </w:pPr>
            <w:r w:rsidRPr="00AE4694">
              <w:rPr>
                <w:rFonts w:eastAsia="맑은 고딕"/>
                <w:kern w:val="2"/>
                <w:szCs w:val="24"/>
                <w:lang w:val="en-US" w:eastAsia="ko-KR"/>
              </w:rPr>
              <w:t>|f</w:t>
            </w:r>
            <w:ins w:id="7468" w:author="Suhwan Lim" w:date="2019-04-18T13:57:00Z">
              <w:r>
                <w:rPr>
                  <w:rFonts w:eastAsia="맑은 고딕"/>
                  <w:kern w:val="2"/>
                  <w:szCs w:val="24"/>
                  <w:vertAlign w:val="subscript"/>
                  <w:lang w:val="en-US" w:eastAsia="ko-KR"/>
                </w:rPr>
                <w:t>n</w:t>
              </w:r>
            </w:ins>
            <w:del w:id="7469" w:author="Suhwan Lim" w:date="2019-04-18T13:57:00Z">
              <w:r w:rsidRPr="00AE4694" w:rsidDel="00022735">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rFonts w:hint="eastAsia"/>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rFonts w:hint="eastAsia"/>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7</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r w:rsidRPr="00AE4694">
              <w:rPr>
                <w:rFonts w:hint="eastAsia"/>
                <w:lang w:eastAsia="zh-CN"/>
              </w:rPr>
              <w:t>65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lang w:eastAsia="zh-CN"/>
              </w:rPr>
              <w:t>2685</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3310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hint="eastAsia"/>
                <w:lang w:eastAsia="zh-CN"/>
              </w:rPr>
              <w:t>3</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1820</w:t>
            </w:r>
          </w:p>
        </w:tc>
        <w:tc>
          <w:tcPr>
            <w:tcW w:w="616" w:type="dxa"/>
            <w:shd w:val="clear" w:color="auto" w:fill="auto"/>
            <w:vAlign w:val="center"/>
          </w:tcPr>
          <w:p w:rsidR="008F27E3" w:rsidRPr="00AE4694" w:rsidRDefault="008F27E3" w:rsidP="00AD21D3">
            <w:pPr>
              <w:pStyle w:val="TAC"/>
              <w:rPr>
                <w:lang w:eastAsia="zh-CN"/>
              </w:rPr>
            </w:pPr>
            <w:r w:rsidRPr="00AE4694">
              <w:rPr>
                <w:rFonts w:hint="eastAsia"/>
                <w:kern w:val="2"/>
                <w:szCs w:val="24"/>
                <w:lang w:val="en-US" w:eastAsia="zh-CN"/>
              </w:rPr>
              <w:t>8.6</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8F27E3" w:rsidRPr="00AE4694" w:rsidRDefault="008F27E3" w:rsidP="00AD21D3">
            <w:pPr>
              <w:pStyle w:val="TAC"/>
              <w:rPr>
                <w:lang w:eastAsia="ja-JP"/>
              </w:rPr>
            </w:pPr>
            <w:r w:rsidRPr="00AE4694">
              <w:rPr>
                <w:rFonts w:eastAsia="맑은 고딕"/>
                <w:kern w:val="2"/>
                <w:szCs w:val="24"/>
                <w:lang w:val="en-US" w:eastAsia="ko-KR"/>
              </w:rPr>
              <w:t>|</w:t>
            </w:r>
            <w:r w:rsidRPr="00AE4694">
              <w:rPr>
                <w:rFonts w:hint="eastAsia"/>
                <w:kern w:val="2"/>
                <w:szCs w:val="24"/>
                <w:lang w:val="en-US" w:eastAsia="zh-CN"/>
              </w:rPr>
              <w:t>2*</w:t>
            </w:r>
            <w:r w:rsidRPr="00AE4694">
              <w:rPr>
                <w:rFonts w:eastAsia="맑은 고딕"/>
                <w:kern w:val="2"/>
                <w:szCs w:val="24"/>
                <w:lang w:val="en-US" w:eastAsia="ko-KR"/>
              </w:rPr>
              <w:t>f</w:t>
            </w:r>
            <w:del w:id="7470" w:author="Suhwan Lim" w:date="2019-04-18T13:57:00Z">
              <w:r w:rsidRPr="00AE4694" w:rsidDel="00022735">
                <w:rPr>
                  <w:rFonts w:eastAsia="맑은 고딕"/>
                  <w:kern w:val="2"/>
                  <w:szCs w:val="24"/>
                  <w:vertAlign w:val="subscript"/>
                  <w:lang w:val="en-US" w:eastAsia="ko-KR"/>
                </w:rPr>
                <w:delText>B</w:delText>
              </w:r>
            </w:del>
            <w:ins w:id="7471" w:author="Suhwan Lim" w:date="2019-04-18T13:58: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7</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r w:rsidRPr="00AE4694">
              <w:rPr>
                <w:rFonts w:hint="eastAsia"/>
                <w:lang w:eastAsia="zh-CN"/>
              </w:rPr>
              <w:t>65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26</w:t>
            </w:r>
            <w:r w:rsidRPr="00AE4694">
              <w:rPr>
                <w:rFonts w:hint="eastAsia"/>
                <w:lang w:eastAsia="zh-CN"/>
              </w:rPr>
              <w:t>85</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34</w:t>
            </w:r>
            <w:r w:rsidRPr="00AE4694">
              <w:rPr>
                <w:rFonts w:hint="eastAsia"/>
                <w:kern w:val="2"/>
                <w:szCs w:val="24"/>
                <w:lang w:val="en-US" w:eastAsia="zh-CN"/>
              </w:rPr>
              <w:t>75</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ins w:id="7472" w:author="Suhwan Lim" w:date="2019-04-18T13:58:00Z"/>
        </w:trPr>
        <w:tc>
          <w:tcPr>
            <w:tcW w:w="1926" w:type="dxa"/>
            <w:vMerge w:val="restart"/>
            <w:shd w:val="clear" w:color="auto" w:fill="auto"/>
            <w:vAlign w:val="center"/>
          </w:tcPr>
          <w:p w:rsidR="008F27E3" w:rsidRDefault="008F27E3" w:rsidP="00AD21D3">
            <w:pPr>
              <w:pStyle w:val="TAC"/>
              <w:rPr>
                <w:ins w:id="7473" w:author="Suhwan Lim" w:date="2019-04-18T13:59:00Z"/>
                <w:rFonts w:eastAsia="맑은 고딕"/>
                <w:szCs w:val="18"/>
                <w:lang w:val="en-US" w:eastAsia="ko-KR"/>
              </w:rPr>
            </w:pPr>
            <w:ins w:id="7474" w:author="Suhwan Lim" w:date="2019-04-18T13:59:00Z">
              <w:r>
                <w:rPr>
                  <w:rFonts w:eastAsia="맑은 고딕" w:hint="eastAsia"/>
                  <w:szCs w:val="18"/>
                  <w:lang w:val="en-US" w:eastAsia="ko-KR"/>
                </w:rPr>
                <w:t>DC_3A_n7A-n78A</w:t>
              </w:r>
            </w:ins>
          </w:p>
          <w:p w:rsidR="008F27E3" w:rsidRPr="00AE4694" w:rsidRDefault="008F27E3" w:rsidP="00AD21D3">
            <w:pPr>
              <w:pStyle w:val="TAC"/>
              <w:rPr>
                <w:ins w:id="7475" w:author="Suhwan Lim" w:date="2019-04-18T13:58:00Z"/>
                <w:rFonts w:eastAsia="맑은 고딕"/>
                <w:szCs w:val="18"/>
                <w:lang w:val="en-US" w:eastAsia="ko-KR"/>
              </w:rPr>
            </w:pPr>
            <w:ins w:id="7476" w:author="Suhwan Lim" w:date="2019-04-18T13:59:00Z">
              <w:r>
                <w:rPr>
                  <w:rFonts w:eastAsia="맑은 고딕"/>
                  <w:szCs w:val="18"/>
                  <w:lang w:val="en-US" w:eastAsia="ko-KR"/>
                </w:rPr>
                <w:t>DC_3C_n7A-n78A</w:t>
              </w:r>
            </w:ins>
          </w:p>
        </w:tc>
        <w:tc>
          <w:tcPr>
            <w:tcW w:w="1145" w:type="dxa"/>
            <w:shd w:val="clear" w:color="auto" w:fill="auto"/>
            <w:vAlign w:val="center"/>
          </w:tcPr>
          <w:p w:rsidR="008F27E3" w:rsidRPr="00AE4694" w:rsidRDefault="008F27E3" w:rsidP="00AD21D3">
            <w:pPr>
              <w:pStyle w:val="TAC"/>
              <w:rPr>
                <w:ins w:id="7477" w:author="Suhwan Lim" w:date="2019-04-18T13:58:00Z"/>
                <w:rFonts w:eastAsia="맑은 고딕"/>
                <w:lang w:eastAsia="ko-KR"/>
              </w:rPr>
            </w:pPr>
            <w:ins w:id="7478" w:author="Suhwan Lim" w:date="2019-04-18T13:59:00Z">
              <w:r>
                <w:rPr>
                  <w:rFonts w:eastAsia="맑은 고딕" w:hint="eastAsia"/>
                  <w:lang w:val="en-US" w:eastAsia="ko-KR"/>
                </w:rPr>
                <w:t>3</w:t>
              </w:r>
            </w:ins>
          </w:p>
        </w:tc>
        <w:tc>
          <w:tcPr>
            <w:tcW w:w="1149" w:type="dxa"/>
            <w:shd w:val="clear" w:color="auto" w:fill="auto"/>
            <w:noWrap/>
            <w:vAlign w:val="center"/>
          </w:tcPr>
          <w:p w:rsidR="008F27E3" w:rsidRPr="00D80F48" w:rsidRDefault="008F27E3" w:rsidP="00AD21D3">
            <w:pPr>
              <w:pStyle w:val="TAC"/>
              <w:rPr>
                <w:ins w:id="7479" w:author="Suhwan Lim" w:date="2019-04-18T13:58:00Z"/>
                <w:rFonts w:eastAsia="맑은 고딕"/>
                <w:kern w:val="2"/>
                <w:sz w:val="20"/>
                <w:szCs w:val="24"/>
                <w:lang w:val="en-US" w:eastAsia="ko-KR"/>
              </w:rPr>
            </w:pPr>
            <w:ins w:id="7480" w:author="Suhwan Lim" w:date="2019-04-18T13:59:00Z">
              <w:r w:rsidRPr="00D80F48">
                <w:rPr>
                  <w:rFonts w:ascii="Calibri" w:eastAsia="맑은 고딕" w:hAnsi="Calibri" w:hint="eastAsia"/>
                  <w:sz w:val="20"/>
                  <w:lang w:val="en-US" w:eastAsia="ko-KR"/>
                </w:rPr>
                <w:t>17</w:t>
              </w:r>
              <w:r w:rsidRPr="00D80F48">
                <w:rPr>
                  <w:rFonts w:ascii="Calibri" w:eastAsia="맑은 고딕" w:hAnsi="Calibri"/>
                  <w:sz w:val="20"/>
                  <w:lang w:val="en-US" w:eastAsia="ko-KR"/>
                </w:rPr>
                <w:t>3</w:t>
              </w:r>
              <w:r w:rsidRPr="00D80F48">
                <w:rPr>
                  <w:rFonts w:ascii="Calibri" w:eastAsia="맑은 고딕" w:hAnsi="Calibri" w:hint="eastAsia"/>
                  <w:sz w:val="20"/>
                  <w:lang w:val="en-US" w:eastAsia="ko-KR"/>
                </w:rPr>
                <w:t>0</w:t>
              </w:r>
            </w:ins>
          </w:p>
        </w:tc>
        <w:tc>
          <w:tcPr>
            <w:tcW w:w="746" w:type="dxa"/>
            <w:shd w:val="clear" w:color="auto" w:fill="auto"/>
            <w:noWrap/>
            <w:vAlign w:val="center"/>
          </w:tcPr>
          <w:p w:rsidR="008F27E3" w:rsidRPr="00D80F48" w:rsidRDefault="008F27E3" w:rsidP="00AD21D3">
            <w:pPr>
              <w:pStyle w:val="TAC"/>
              <w:rPr>
                <w:ins w:id="7481" w:author="Suhwan Lim" w:date="2019-04-18T13:58:00Z"/>
                <w:rFonts w:eastAsia="맑은 고딕"/>
                <w:kern w:val="2"/>
                <w:sz w:val="20"/>
                <w:szCs w:val="24"/>
                <w:lang w:val="en-US" w:eastAsia="ko-KR"/>
              </w:rPr>
            </w:pPr>
            <w:ins w:id="7482" w:author="Suhwan Lim" w:date="2019-04-18T13:59:00Z">
              <w:r w:rsidRPr="00D80F48">
                <w:rPr>
                  <w:rFonts w:ascii="Calibri" w:eastAsia="맑은 고딕" w:hAnsi="Calibri" w:hint="eastAsia"/>
                  <w:sz w:val="20"/>
                  <w:lang w:val="en-US" w:eastAsia="ko-KR"/>
                </w:rPr>
                <w:t>5</w:t>
              </w:r>
            </w:ins>
          </w:p>
        </w:tc>
        <w:tc>
          <w:tcPr>
            <w:tcW w:w="869" w:type="dxa"/>
            <w:shd w:val="clear" w:color="auto" w:fill="auto"/>
            <w:noWrap/>
            <w:vAlign w:val="center"/>
          </w:tcPr>
          <w:p w:rsidR="008F27E3" w:rsidRPr="00D80F48" w:rsidRDefault="008F27E3" w:rsidP="00AD21D3">
            <w:pPr>
              <w:pStyle w:val="TAC"/>
              <w:rPr>
                <w:ins w:id="7483" w:author="Suhwan Lim" w:date="2019-04-18T13:58:00Z"/>
                <w:rFonts w:eastAsia="맑은 고딕"/>
                <w:kern w:val="2"/>
                <w:sz w:val="20"/>
                <w:szCs w:val="24"/>
                <w:lang w:val="en-US" w:eastAsia="ko-KR"/>
              </w:rPr>
            </w:pPr>
            <w:ins w:id="7484" w:author="Suhwan Lim" w:date="2019-04-18T13:59:00Z">
              <w:r w:rsidRPr="00D80F48">
                <w:rPr>
                  <w:rFonts w:ascii="Calibri" w:eastAsia="맑은 고딕" w:hAnsi="Calibri" w:hint="eastAsia"/>
                  <w:sz w:val="20"/>
                  <w:lang w:val="en-US" w:eastAsia="ko-KR"/>
                </w:rPr>
                <w:t>25</w:t>
              </w:r>
            </w:ins>
          </w:p>
        </w:tc>
        <w:tc>
          <w:tcPr>
            <w:tcW w:w="1287" w:type="dxa"/>
            <w:shd w:val="clear" w:color="auto" w:fill="auto"/>
            <w:noWrap/>
            <w:vAlign w:val="center"/>
          </w:tcPr>
          <w:p w:rsidR="008F27E3" w:rsidRPr="00D80F48" w:rsidRDefault="008F27E3" w:rsidP="00AD21D3">
            <w:pPr>
              <w:pStyle w:val="TAC"/>
              <w:rPr>
                <w:ins w:id="7485" w:author="Suhwan Lim" w:date="2019-04-18T13:58:00Z"/>
                <w:rFonts w:eastAsia="맑은 고딕"/>
                <w:kern w:val="2"/>
                <w:sz w:val="20"/>
                <w:szCs w:val="24"/>
                <w:lang w:val="en-US" w:eastAsia="ko-KR"/>
              </w:rPr>
            </w:pPr>
            <w:ins w:id="7486" w:author="Suhwan Lim" w:date="2019-04-18T13:59:00Z">
              <w:r w:rsidRPr="00D80F48">
                <w:rPr>
                  <w:rFonts w:ascii="Calibri" w:eastAsia="맑은 고딕" w:hAnsi="Calibri" w:hint="eastAsia"/>
                  <w:sz w:val="20"/>
                  <w:lang w:val="en-US" w:eastAsia="ko-KR"/>
                </w:rPr>
                <w:t>18</w:t>
              </w:r>
              <w:r w:rsidRPr="00D80F48">
                <w:rPr>
                  <w:rFonts w:ascii="Calibri" w:eastAsia="맑은 고딕" w:hAnsi="Calibri"/>
                  <w:sz w:val="20"/>
                  <w:lang w:val="en-US" w:eastAsia="ko-KR"/>
                </w:rPr>
                <w:t>2</w:t>
              </w:r>
              <w:r w:rsidRPr="00D80F48">
                <w:rPr>
                  <w:rFonts w:ascii="Calibri" w:eastAsia="맑은 고딕" w:hAnsi="Calibri" w:hint="eastAsia"/>
                  <w:sz w:val="20"/>
                  <w:lang w:val="en-US" w:eastAsia="ko-KR"/>
                </w:rPr>
                <w:t>5</w:t>
              </w:r>
            </w:ins>
          </w:p>
        </w:tc>
        <w:tc>
          <w:tcPr>
            <w:tcW w:w="616" w:type="dxa"/>
            <w:shd w:val="clear" w:color="auto" w:fill="auto"/>
            <w:vAlign w:val="center"/>
          </w:tcPr>
          <w:p w:rsidR="008F27E3" w:rsidRPr="00AE4694" w:rsidRDefault="008F27E3" w:rsidP="00AD21D3">
            <w:pPr>
              <w:pStyle w:val="TAC"/>
              <w:rPr>
                <w:ins w:id="7487" w:author="Suhwan Lim" w:date="2019-04-18T13:58:00Z"/>
                <w:rFonts w:eastAsia="맑은 고딕"/>
                <w:kern w:val="2"/>
                <w:szCs w:val="24"/>
                <w:lang w:val="en-US" w:eastAsia="ko-KR"/>
              </w:rPr>
            </w:pPr>
            <w:ins w:id="7488" w:author="Suhwan Lim" w:date="2019-04-18T13:59:00Z">
              <w:r>
                <w:rPr>
                  <w:rFonts w:eastAsia="맑은 고딕" w:hint="eastAsia"/>
                  <w:kern w:val="2"/>
                  <w:szCs w:val="24"/>
                  <w:lang w:val="en-US" w:eastAsia="ko-KR"/>
                </w:rPr>
                <w:t>N/A</w:t>
              </w:r>
            </w:ins>
          </w:p>
        </w:tc>
        <w:tc>
          <w:tcPr>
            <w:tcW w:w="817" w:type="dxa"/>
            <w:shd w:val="clear" w:color="auto" w:fill="auto"/>
            <w:vAlign w:val="center"/>
          </w:tcPr>
          <w:p w:rsidR="008F27E3" w:rsidRPr="00AE4694" w:rsidRDefault="008F27E3" w:rsidP="00AD21D3">
            <w:pPr>
              <w:pStyle w:val="TAC"/>
              <w:rPr>
                <w:ins w:id="7489" w:author="Suhwan Lim" w:date="2019-04-18T13:58:00Z"/>
                <w:kern w:val="2"/>
                <w:szCs w:val="24"/>
                <w:lang w:val="en-US" w:eastAsia="ja-JP"/>
              </w:rPr>
            </w:pPr>
            <w:ins w:id="7490" w:author="Suhwan Lim" w:date="2019-04-18T13:59:00Z">
              <w:r>
                <w:rPr>
                  <w:rFonts w:hint="eastAsia"/>
                  <w:kern w:val="2"/>
                  <w:szCs w:val="24"/>
                  <w:lang w:val="en-US" w:eastAsia="ko-KR"/>
                </w:rPr>
                <w:t>FDD</w:t>
              </w:r>
            </w:ins>
          </w:p>
        </w:tc>
        <w:tc>
          <w:tcPr>
            <w:tcW w:w="1073" w:type="dxa"/>
            <w:shd w:val="clear" w:color="auto" w:fill="auto"/>
            <w:vAlign w:val="center"/>
          </w:tcPr>
          <w:p w:rsidR="008F27E3" w:rsidRPr="00AE4694" w:rsidRDefault="008F27E3" w:rsidP="00AD21D3">
            <w:pPr>
              <w:pStyle w:val="TAC"/>
              <w:rPr>
                <w:ins w:id="7491" w:author="Suhwan Lim" w:date="2019-04-18T13:58:00Z"/>
                <w:rFonts w:eastAsia="맑은 고딕"/>
                <w:kern w:val="2"/>
                <w:szCs w:val="24"/>
                <w:lang w:val="en-US" w:eastAsia="ko-KR"/>
              </w:rPr>
            </w:pPr>
            <w:ins w:id="7492" w:author="Suhwan Lim" w:date="2019-04-18T13:59:00Z">
              <w:r>
                <w:rPr>
                  <w:rFonts w:eastAsia="맑은 고딕" w:hint="eastAsia"/>
                  <w:kern w:val="2"/>
                  <w:szCs w:val="24"/>
                  <w:lang w:val="en-US" w:eastAsia="ko-KR"/>
                </w:rPr>
                <w:t>N/A</w:t>
              </w:r>
            </w:ins>
          </w:p>
        </w:tc>
      </w:tr>
      <w:tr w:rsidR="008F27E3" w:rsidRPr="00AE4694" w:rsidTr="00AD21D3">
        <w:trPr>
          <w:trHeight w:val="54"/>
          <w:jc w:val="center"/>
          <w:ins w:id="7493" w:author="Suhwan Lim" w:date="2019-04-18T13:59:00Z"/>
        </w:trPr>
        <w:tc>
          <w:tcPr>
            <w:tcW w:w="1926" w:type="dxa"/>
            <w:vMerge/>
            <w:shd w:val="clear" w:color="auto" w:fill="auto"/>
            <w:vAlign w:val="center"/>
          </w:tcPr>
          <w:p w:rsidR="008F27E3" w:rsidRPr="00AE4694" w:rsidRDefault="008F27E3" w:rsidP="00AD21D3">
            <w:pPr>
              <w:pStyle w:val="TAC"/>
              <w:rPr>
                <w:ins w:id="7494" w:author="Suhwan Lim" w:date="2019-04-18T13:59:00Z"/>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ins w:id="7495" w:author="Suhwan Lim" w:date="2019-04-18T13:59:00Z"/>
                <w:rFonts w:eastAsia="맑은 고딕"/>
                <w:lang w:eastAsia="ko-KR"/>
              </w:rPr>
            </w:pPr>
            <w:ins w:id="7496" w:author="Suhwan Lim" w:date="2019-04-18T13:59:00Z">
              <w:r>
                <w:rPr>
                  <w:rFonts w:eastAsia="맑은 고딕"/>
                  <w:lang w:eastAsia="ko-KR"/>
                </w:rPr>
                <w:t>n</w:t>
              </w:r>
              <w:r>
                <w:rPr>
                  <w:rFonts w:eastAsia="맑은 고딕" w:hint="eastAsia"/>
                  <w:lang w:eastAsia="ko-KR"/>
                </w:rPr>
                <w:t>7</w:t>
              </w:r>
            </w:ins>
          </w:p>
        </w:tc>
        <w:tc>
          <w:tcPr>
            <w:tcW w:w="1149" w:type="dxa"/>
            <w:shd w:val="clear" w:color="auto" w:fill="auto"/>
            <w:noWrap/>
            <w:vAlign w:val="center"/>
          </w:tcPr>
          <w:p w:rsidR="008F27E3" w:rsidRPr="00D80F48" w:rsidRDefault="008F27E3" w:rsidP="00AD21D3">
            <w:pPr>
              <w:pStyle w:val="TAC"/>
              <w:rPr>
                <w:ins w:id="7497" w:author="Suhwan Lim" w:date="2019-04-18T13:59:00Z"/>
                <w:rFonts w:eastAsia="맑은 고딕"/>
                <w:kern w:val="2"/>
                <w:sz w:val="20"/>
                <w:szCs w:val="24"/>
                <w:lang w:val="en-US" w:eastAsia="ko-KR"/>
              </w:rPr>
            </w:pPr>
            <w:ins w:id="7498" w:author="Suhwan Lim" w:date="2019-04-18T13:59:00Z">
              <w:r w:rsidRPr="00D80F48">
                <w:rPr>
                  <w:rFonts w:ascii="Calibri" w:eastAsia="맑은 고딕" w:hAnsi="Calibri" w:hint="eastAsia"/>
                  <w:sz w:val="20"/>
                  <w:lang w:val="en-US" w:eastAsia="ko-KR"/>
                </w:rPr>
                <w:t>25</w:t>
              </w:r>
              <w:r w:rsidRPr="00D80F48">
                <w:rPr>
                  <w:rFonts w:ascii="Calibri" w:eastAsia="맑은 고딕" w:hAnsi="Calibri"/>
                  <w:sz w:val="20"/>
                  <w:lang w:val="en-US" w:eastAsia="ko-KR"/>
                </w:rPr>
                <w:t>6</w:t>
              </w:r>
              <w:r w:rsidRPr="00D80F48">
                <w:rPr>
                  <w:rFonts w:ascii="Calibri" w:eastAsia="맑은 고딕" w:hAnsi="Calibri" w:hint="eastAsia"/>
                  <w:sz w:val="20"/>
                  <w:lang w:val="en-US" w:eastAsia="ko-KR"/>
                </w:rPr>
                <w:t>0</w:t>
              </w:r>
            </w:ins>
          </w:p>
        </w:tc>
        <w:tc>
          <w:tcPr>
            <w:tcW w:w="746" w:type="dxa"/>
            <w:shd w:val="clear" w:color="auto" w:fill="auto"/>
            <w:noWrap/>
            <w:vAlign w:val="center"/>
          </w:tcPr>
          <w:p w:rsidR="008F27E3" w:rsidRPr="00D80F48" w:rsidRDefault="008F27E3" w:rsidP="00AD21D3">
            <w:pPr>
              <w:pStyle w:val="TAC"/>
              <w:rPr>
                <w:ins w:id="7499" w:author="Suhwan Lim" w:date="2019-04-18T13:59:00Z"/>
                <w:rFonts w:eastAsia="맑은 고딕"/>
                <w:kern w:val="2"/>
                <w:sz w:val="20"/>
                <w:szCs w:val="24"/>
                <w:lang w:val="en-US" w:eastAsia="ko-KR"/>
              </w:rPr>
            </w:pPr>
            <w:ins w:id="7500" w:author="Suhwan Lim" w:date="2019-04-18T13:59:00Z">
              <w:r w:rsidRPr="00D80F48">
                <w:rPr>
                  <w:rFonts w:ascii="Calibri" w:eastAsia="맑은 고딕" w:hAnsi="Calibri" w:hint="eastAsia"/>
                  <w:sz w:val="20"/>
                  <w:lang w:val="en-US" w:eastAsia="ko-KR"/>
                </w:rPr>
                <w:t>5</w:t>
              </w:r>
            </w:ins>
          </w:p>
        </w:tc>
        <w:tc>
          <w:tcPr>
            <w:tcW w:w="869" w:type="dxa"/>
            <w:shd w:val="clear" w:color="auto" w:fill="auto"/>
            <w:noWrap/>
            <w:vAlign w:val="center"/>
          </w:tcPr>
          <w:p w:rsidR="008F27E3" w:rsidRPr="00D80F48" w:rsidRDefault="008F27E3" w:rsidP="00AD21D3">
            <w:pPr>
              <w:pStyle w:val="TAC"/>
              <w:rPr>
                <w:ins w:id="7501" w:author="Suhwan Lim" w:date="2019-04-18T13:59:00Z"/>
                <w:rFonts w:eastAsia="맑은 고딕"/>
                <w:kern w:val="2"/>
                <w:sz w:val="20"/>
                <w:szCs w:val="24"/>
                <w:lang w:val="en-US" w:eastAsia="ko-KR"/>
              </w:rPr>
            </w:pPr>
            <w:ins w:id="7502" w:author="Suhwan Lim" w:date="2019-04-18T13:59:00Z">
              <w:r w:rsidRPr="00D80F48">
                <w:rPr>
                  <w:rFonts w:ascii="Calibri" w:eastAsia="맑은 고딕" w:hAnsi="Calibri" w:hint="eastAsia"/>
                  <w:sz w:val="20"/>
                  <w:lang w:val="en-US" w:eastAsia="ko-KR"/>
                </w:rPr>
                <w:t>25</w:t>
              </w:r>
            </w:ins>
          </w:p>
        </w:tc>
        <w:tc>
          <w:tcPr>
            <w:tcW w:w="1287" w:type="dxa"/>
            <w:shd w:val="clear" w:color="auto" w:fill="auto"/>
            <w:noWrap/>
            <w:vAlign w:val="center"/>
          </w:tcPr>
          <w:p w:rsidR="008F27E3" w:rsidRPr="00D80F48" w:rsidRDefault="008F27E3" w:rsidP="00AD21D3">
            <w:pPr>
              <w:pStyle w:val="TAC"/>
              <w:rPr>
                <w:ins w:id="7503" w:author="Suhwan Lim" w:date="2019-04-18T13:59:00Z"/>
                <w:rFonts w:eastAsia="맑은 고딕"/>
                <w:kern w:val="2"/>
                <w:sz w:val="20"/>
                <w:szCs w:val="24"/>
                <w:lang w:val="en-US" w:eastAsia="ko-KR"/>
              </w:rPr>
            </w:pPr>
            <w:ins w:id="7504" w:author="Suhwan Lim" w:date="2019-04-18T13:59:00Z">
              <w:r w:rsidRPr="00D80F48">
                <w:rPr>
                  <w:rFonts w:ascii="Calibri" w:eastAsia="맑은 고딕" w:hAnsi="Calibri" w:hint="eastAsia"/>
                  <w:sz w:val="20"/>
                  <w:lang w:val="en-US" w:eastAsia="ko-KR"/>
                </w:rPr>
                <w:t>26</w:t>
              </w:r>
              <w:r w:rsidRPr="00D80F48">
                <w:rPr>
                  <w:rFonts w:ascii="Calibri" w:eastAsia="맑은 고딕" w:hAnsi="Calibri"/>
                  <w:sz w:val="20"/>
                  <w:lang w:val="en-US" w:eastAsia="ko-KR"/>
                </w:rPr>
                <w:t>8</w:t>
              </w:r>
              <w:r w:rsidRPr="00D80F48">
                <w:rPr>
                  <w:rFonts w:ascii="Calibri" w:eastAsia="맑은 고딕" w:hAnsi="Calibri" w:hint="eastAsia"/>
                  <w:sz w:val="20"/>
                  <w:lang w:val="en-US" w:eastAsia="ko-KR"/>
                </w:rPr>
                <w:t>0</w:t>
              </w:r>
            </w:ins>
          </w:p>
        </w:tc>
        <w:tc>
          <w:tcPr>
            <w:tcW w:w="616" w:type="dxa"/>
            <w:shd w:val="clear" w:color="auto" w:fill="auto"/>
            <w:vAlign w:val="center"/>
          </w:tcPr>
          <w:p w:rsidR="008F27E3" w:rsidRPr="00AE4694" w:rsidRDefault="008F27E3" w:rsidP="00AD21D3">
            <w:pPr>
              <w:pStyle w:val="TAC"/>
              <w:rPr>
                <w:ins w:id="7505" w:author="Suhwan Lim" w:date="2019-04-18T13:59:00Z"/>
                <w:rFonts w:eastAsia="맑은 고딕"/>
                <w:kern w:val="2"/>
                <w:szCs w:val="24"/>
                <w:lang w:val="en-US" w:eastAsia="ko-KR"/>
              </w:rPr>
            </w:pPr>
            <w:ins w:id="7506" w:author="Suhwan Lim" w:date="2019-04-18T13:59:00Z">
              <w:r>
                <w:rPr>
                  <w:rFonts w:eastAsia="맑은 고딕" w:hint="eastAsia"/>
                  <w:kern w:val="2"/>
                  <w:szCs w:val="24"/>
                  <w:lang w:val="en-US" w:eastAsia="ko-KR"/>
                </w:rPr>
                <w:t>N/A</w:t>
              </w:r>
            </w:ins>
          </w:p>
        </w:tc>
        <w:tc>
          <w:tcPr>
            <w:tcW w:w="817" w:type="dxa"/>
            <w:shd w:val="clear" w:color="auto" w:fill="auto"/>
            <w:vAlign w:val="center"/>
          </w:tcPr>
          <w:p w:rsidR="008F27E3" w:rsidRPr="00AE4694" w:rsidRDefault="008F27E3" w:rsidP="00AD21D3">
            <w:pPr>
              <w:pStyle w:val="TAC"/>
              <w:rPr>
                <w:ins w:id="7507" w:author="Suhwan Lim" w:date="2019-04-18T13:59:00Z"/>
                <w:kern w:val="2"/>
                <w:szCs w:val="24"/>
                <w:lang w:val="en-US" w:eastAsia="ja-JP"/>
              </w:rPr>
            </w:pPr>
            <w:ins w:id="7508" w:author="Suhwan Lim" w:date="2019-04-18T13:59:00Z">
              <w:r>
                <w:rPr>
                  <w:rFonts w:hint="eastAsia"/>
                  <w:kern w:val="2"/>
                  <w:szCs w:val="24"/>
                  <w:lang w:val="en-US" w:eastAsia="ko-KR"/>
                </w:rPr>
                <w:t>FDD</w:t>
              </w:r>
            </w:ins>
          </w:p>
        </w:tc>
        <w:tc>
          <w:tcPr>
            <w:tcW w:w="1073" w:type="dxa"/>
            <w:shd w:val="clear" w:color="auto" w:fill="auto"/>
            <w:vAlign w:val="center"/>
          </w:tcPr>
          <w:p w:rsidR="008F27E3" w:rsidRPr="00AE4694" w:rsidRDefault="008F27E3" w:rsidP="00AD21D3">
            <w:pPr>
              <w:pStyle w:val="TAC"/>
              <w:rPr>
                <w:ins w:id="7509" w:author="Suhwan Lim" w:date="2019-04-18T13:59:00Z"/>
                <w:rFonts w:eastAsia="맑은 고딕"/>
                <w:kern w:val="2"/>
                <w:szCs w:val="24"/>
                <w:lang w:val="en-US" w:eastAsia="ko-KR"/>
              </w:rPr>
            </w:pPr>
            <w:ins w:id="7510" w:author="Suhwan Lim" w:date="2019-04-18T13:59:00Z">
              <w:r>
                <w:rPr>
                  <w:rFonts w:eastAsia="맑은 고딕" w:hint="eastAsia"/>
                  <w:kern w:val="2"/>
                  <w:szCs w:val="24"/>
                  <w:lang w:val="en-US" w:eastAsia="ko-KR"/>
                </w:rPr>
                <w:t>N/A</w:t>
              </w:r>
            </w:ins>
          </w:p>
        </w:tc>
      </w:tr>
      <w:tr w:rsidR="008F27E3" w:rsidRPr="00AE4694" w:rsidTr="00AD21D3">
        <w:trPr>
          <w:trHeight w:val="54"/>
          <w:jc w:val="center"/>
          <w:ins w:id="7511" w:author="Suhwan Lim" w:date="2019-04-18T13:59:00Z"/>
        </w:trPr>
        <w:tc>
          <w:tcPr>
            <w:tcW w:w="1926" w:type="dxa"/>
            <w:vMerge/>
            <w:shd w:val="clear" w:color="auto" w:fill="auto"/>
            <w:vAlign w:val="center"/>
          </w:tcPr>
          <w:p w:rsidR="008F27E3" w:rsidRPr="00AE4694" w:rsidRDefault="008F27E3" w:rsidP="00AD21D3">
            <w:pPr>
              <w:pStyle w:val="TAC"/>
              <w:rPr>
                <w:ins w:id="7512" w:author="Suhwan Lim" w:date="2019-04-18T13:59:00Z"/>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ins w:id="7513" w:author="Suhwan Lim" w:date="2019-04-18T13:59:00Z"/>
                <w:rFonts w:eastAsia="맑은 고딕"/>
                <w:lang w:eastAsia="ko-KR"/>
              </w:rPr>
            </w:pPr>
            <w:ins w:id="7514" w:author="Suhwan Lim" w:date="2019-04-18T13:59:00Z">
              <w:r>
                <w:rPr>
                  <w:rFonts w:eastAsia="맑은 고딕"/>
                  <w:lang w:eastAsia="ko-KR"/>
                </w:rPr>
                <w:t>n</w:t>
              </w:r>
              <w:r>
                <w:rPr>
                  <w:rFonts w:eastAsia="맑은 고딕" w:hint="eastAsia"/>
                  <w:lang w:eastAsia="ko-KR"/>
                </w:rPr>
                <w:t>7</w:t>
              </w:r>
              <w:r>
                <w:rPr>
                  <w:rFonts w:eastAsia="맑은 고딕"/>
                  <w:lang w:eastAsia="ko-KR"/>
                </w:rPr>
                <w:t>8</w:t>
              </w:r>
            </w:ins>
          </w:p>
        </w:tc>
        <w:tc>
          <w:tcPr>
            <w:tcW w:w="1149" w:type="dxa"/>
            <w:shd w:val="clear" w:color="auto" w:fill="auto"/>
            <w:noWrap/>
            <w:vAlign w:val="center"/>
          </w:tcPr>
          <w:p w:rsidR="008F27E3" w:rsidRPr="00D80F48" w:rsidRDefault="008F27E3" w:rsidP="00AD21D3">
            <w:pPr>
              <w:pStyle w:val="TAC"/>
              <w:rPr>
                <w:ins w:id="7515" w:author="Suhwan Lim" w:date="2019-04-18T13:59:00Z"/>
                <w:rFonts w:eastAsia="맑은 고딕"/>
                <w:kern w:val="2"/>
                <w:sz w:val="20"/>
                <w:szCs w:val="24"/>
                <w:lang w:val="en-US" w:eastAsia="ko-KR"/>
              </w:rPr>
            </w:pPr>
            <w:ins w:id="7516" w:author="Suhwan Lim" w:date="2019-04-18T13:59:00Z">
              <w:r w:rsidRPr="00D80F48">
                <w:rPr>
                  <w:rFonts w:ascii="Calibri" w:eastAsia="맑은 고딕" w:hAnsi="Calibri" w:hint="eastAsia"/>
                  <w:sz w:val="20"/>
                  <w:lang w:val="en-US" w:eastAsia="ko-KR"/>
                </w:rPr>
                <w:t>3</w:t>
              </w:r>
              <w:r w:rsidRPr="00D80F48">
                <w:rPr>
                  <w:rFonts w:ascii="Calibri" w:eastAsia="맑은 고딕" w:hAnsi="Calibri"/>
                  <w:sz w:val="20"/>
                  <w:lang w:val="en-US" w:eastAsia="ko-KR"/>
                </w:rPr>
                <w:t>39</w:t>
              </w:r>
              <w:r w:rsidRPr="00D80F48">
                <w:rPr>
                  <w:rFonts w:ascii="Calibri" w:eastAsia="맑은 고딕" w:hAnsi="Calibri" w:hint="eastAsia"/>
                  <w:sz w:val="20"/>
                  <w:lang w:val="en-US" w:eastAsia="ko-KR"/>
                </w:rPr>
                <w:t>0</w:t>
              </w:r>
            </w:ins>
          </w:p>
        </w:tc>
        <w:tc>
          <w:tcPr>
            <w:tcW w:w="746" w:type="dxa"/>
            <w:shd w:val="clear" w:color="auto" w:fill="auto"/>
            <w:noWrap/>
            <w:vAlign w:val="center"/>
          </w:tcPr>
          <w:p w:rsidR="008F27E3" w:rsidRPr="00D80F48" w:rsidRDefault="008F27E3" w:rsidP="00AD21D3">
            <w:pPr>
              <w:pStyle w:val="TAC"/>
              <w:rPr>
                <w:ins w:id="7517" w:author="Suhwan Lim" w:date="2019-04-18T13:59:00Z"/>
                <w:rFonts w:eastAsia="맑은 고딕"/>
                <w:kern w:val="2"/>
                <w:sz w:val="20"/>
                <w:szCs w:val="24"/>
                <w:lang w:val="en-US" w:eastAsia="ko-KR"/>
              </w:rPr>
            </w:pPr>
            <w:ins w:id="7518" w:author="Suhwan Lim" w:date="2019-04-18T13:59:00Z">
              <w:r w:rsidRPr="00D80F48">
                <w:rPr>
                  <w:rFonts w:ascii="Calibri" w:eastAsia="맑은 고딕" w:hAnsi="Calibri" w:hint="eastAsia"/>
                  <w:sz w:val="20"/>
                  <w:lang w:val="en-US" w:eastAsia="ko-KR"/>
                </w:rPr>
                <w:t>10</w:t>
              </w:r>
            </w:ins>
          </w:p>
        </w:tc>
        <w:tc>
          <w:tcPr>
            <w:tcW w:w="869" w:type="dxa"/>
            <w:shd w:val="clear" w:color="auto" w:fill="auto"/>
            <w:noWrap/>
            <w:vAlign w:val="center"/>
          </w:tcPr>
          <w:p w:rsidR="008F27E3" w:rsidRPr="00D80F48" w:rsidRDefault="008F27E3" w:rsidP="00AD21D3">
            <w:pPr>
              <w:pStyle w:val="TAC"/>
              <w:rPr>
                <w:ins w:id="7519" w:author="Suhwan Lim" w:date="2019-04-18T13:59:00Z"/>
                <w:rFonts w:eastAsia="맑은 고딕"/>
                <w:kern w:val="2"/>
                <w:sz w:val="20"/>
                <w:szCs w:val="24"/>
                <w:lang w:val="en-US" w:eastAsia="ko-KR"/>
              </w:rPr>
            </w:pPr>
            <w:ins w:id="7520" w:author="Suhwan Lim" w:date="2019-04-18T13:59:00Z">
              <w:r w:rsidRPr="00D80F48">
                <w:rPr>
                  <w:rFonts w:ascii="Calibri" w:eastAsia="맑은 고딕" w:hAnsi="Calibri" w:hint="eastAsia"/>
                  <w:sz w:val="20"/>
                  <w:lang w:val="en-US" w:eastAsia="ko-KR"/>
                </w:rPr>
                <w:t>52</w:t>
              </w:r>
            </w:ins>
          </w:p>
        </w:tc>
        <w:tc>
          <w:tcPr>
            <w:tcW w:w="1287" w:type="dxa"/>
            <w:shd w:val="clear" w:color="auto" w:fill="auto"/>
            <w:noWrap/>
            <w:vAlign w:val="center"/>
          </w:tcPr>
          <w:p w:rsidR="008F27E3" w:rsidRPr="00D80F48" w:rsidRDefault="008F27E3" w:rsidP="00AD21D3">
            <w:pPr>
              <w:pStyle w:val="TAC"/>
              <w:rPr>
                <w:ins w:id="7521" w:author="Suhwan Lim" w:date="2019-04-18T13:59:00Z"/>
                <w:rFonts w:eastAsia="맑은 고딕"/>
                <w:kern w:val="2"/>
                <w:sz w:val="20"/>
                <w:szCs w:val="24"/>
                <w:lang w:val="en-US" w:eastAsia="ko-KR"/>
              </w:rPr>
            </w:pPr>
            <w:ins w:id="7522" w:author="Suhwan Lim" w:date="2019-04-18T13:59:00Z">
              <w:r w:rsidRPr="00D80F48">
                <w:rPr>
                  <w:rFonts w:ascii="Calibri" w:eastAsia="맑은 고딕" w:hAnsi="Calibri" w:hint="eastAsia"/>
                  <w:sz w:val="20"/>
                  <w:lang w:val="en-US" w:eastAsia="ko-KR"/>
                </w:rPr>
                <w:t>3</w:t>
              </w:r>
              <w:r w:rsidRPr="00D80F48">
                <w:rPr>
                  <w:rFonts w:ascii="Calibri" w:eastAsia="맑은 고딕" w:hAnsi="Calibri"/>
                  <w:sz w:val="20"/>
                  <w:lang w:val="en-US" w:eastAsia="ko-KR"/>
                </w:rPr>
                <w:t>390</w:t>
              </w:r>
            </w:ins>
          </w:p>
        </w:tc>
        <w:tc>
          <w:tcPr>
            <w:tcW w:w="616" w:type="dxa"/>
            <w:shd w:val="clear" w:color="auto" w:fill="auto"/>
            <w:vAlign w:val="center"/>
          </w:tcPr>
          <w:p w:rsidR="008F27E3" w:rsidRPr="00AE4694" w:rsidRDefault="008F27E3" w:rsidP="00AD21D3">
            <w:pPr>
              <w:pStyle w:val="TAC"/>
              <w:rPr>
                <w:ins w:id="7523" w:author="Suhwan Lim" w:date="2019-04-18T13:59:00Z"/>
                <w:rFonts w:eastAsia="맑은 고딕"/>
                <w:kern w:val="2"/>
                <w:szCs w:val="24"/>
                <w:lang w:val="en-US" w:eastAsia="ko-KR"/>
              </w:rPr>
            </w:pPr>
            <w:ins w:id="7524" w:author="Suhwan Lim" w:date="2019-04-18T13:59:00Z">
              <w:r w:rsidRPr="00D22AB0">
                <w:rPr>
                  <w:rFonts w:eastAsia="맑은 고딕" w:hint="eastAsia"/>
                  <w:kern w:val="2"/>
                  <w:szCs w:val="24"/>
                  <w:lang w:val="en-US" w:eastAsia="ko-KR"/>
                </w:rPr>
                <w:t>16.1</w:t>
              </w:r>
            </w:ins>
          </w:p>
        </w:tc>
        <w:tc>
          <w:tcPr>
            <w:tcW w:w="817" w:type="dxa"/>
            <w:shd w:val="clear" w:color="auto" w:fill="auto"/>
            <w:vAlign w:val="center"/>
          </w:tcPr>
          <w:p w:rsidR="008F27E3" w:rsidRPr="00AE4694" w:rsidRDefault="008F27E3" w:rsidP="00AD21D3">
            <w:pPr>
              <w:pStyle w:val="TAC"/>
              <w:rPr>
                <w:ins w:id="7525" w:author="Suhwan Lim" w:date="2019-04-18T13:59:00Z"/>
                <w:kern w:val="2"/>
                <w:szCs w:val="24"/>
                <w:lang w:val="en-US" w:eastAsia="ja-JP"/>
              </w:rPr>
            </w:pPr>
            <w:ins w:id="7526" w:author="Suhwan Lim" w:date="2019-04-18T13:59:00Z">
              <w:r>
                <w:rPr>
                  <w:rFonts w:hint="eastAsia"/>
                  <w:kern w:val="2"/>
                  <w:szCs w:val="24"/>
                  <w:lang w:val="en-US" w:eastAsia="ko-KR"/>
                </w:rPr>
                <w:t>TDD</w:t>
              </w:r>
            </w:ins>
          </w:p>
        </w:tc>
        <w:tc>
          <w:tcPr>
            <w:tcW w:w="1073" w:type="dxa"/>
            <w:shd w:val="clear" w:color="auto" w:fill="auto"/>
            <w:vAlign w:val="center"/>
          </w:tcPr>
          <w:p w:rsidR="008F27E3" w:rsidRDefault="008F27E3" w:rsidP="00AD21D3">
            <w:pPr>
              <w:pStyle w:val="TAC"/>
              <w:rPr>
                <w:ins w:id="7527" w:author="Suhwan Lim" w:date="2019-04-18T13:59:00Z"/>
                <w:rFonts w:eastAsia="맑은 고딕"/>
                <w:kern w:val="2"/>
                <w:szCs w:val="24"/>
                <w:lang w:val="en-US" w:eastAsia="ko-KR"/>
              </w:rPr>
            </w:pPr>
            <w:ins w:id="7528" w:author="Suhwan Lim" w:date="2019-04-18T13:59:00Z">
              <w:r>
                <w:rPr>
                  <w:rFonts w:eastAsia="맑은 고딕" w:hint="eastAsia"/>
                  <w:kern w:val="2"/>
                  <w:szCs w:val="24"/>
                  <w:lang w:val="en-US" w:eastAsia="ko-KR"/>
                </w:rPr>
                <w:t>IMD3</w:t>
              </w:r>
            </w:ins>
          </w:p>
          <w:p w:rsidR="008F27E3" w:rsidRPr="00AE4694" w:rsidRDefault="008F27E3" w:rsidP="00AD21D3">
            <w:pPr>
              <w:pStyle w:val="TAC"/>
              <w:rPr>
                <w:ins w:id="7529" w:author="Suhwan Lim" w:date="2019-04-18T13:59:00Z"/>
                <w:rFonts w:eastAsia="맑은 고딕"/>
                <w:kern w:val="2"/>
                <w:szCs w:val="24"/>
                <w:lang w:val="en-US" w:eastAsia="ko-KR"/>
              </w:rPr>
            </w:pPr>
            <w:ins w:id="7530" w:author="Suhwan Lim" w:date="2019-04-18T13:59:00Z">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D22AB0">
                <w:rPr>
                  <w:rFonts w:ascii="Calibri" w:eastAsia="Times New Roman" w:hAnsi="Calibri"/>
                  <w:vertAlign w:val="subscript"/>
                  <w:lang w:val="en-US" w:eastAsia="zh-CN"/>
                </w:rPr>
                <w:t>n7</w:t>
              </w:r>
              <w:r w:rsidRPr="00123180">
                <w:rPr>
                  <w:rFonts w:ascii="Calibri" w:eastAsia="Times New Roman" w:hAnsi="Calibri"/>
                  <w:lang w:val="en-US" w:eastAsia="zh-CN"/>
                </w:rPr>
                <w:t>-</w:t>
              </w:r>
              <w:r w:rsidRPr="002B788B">
                <w:rPr>
                  <w:rFonts w:ascii="Calibri" w:eastAsia="Times New Roman" w:hAnsi="Calibri"/>
                  <w:lang w:val="en-US" w:eastAsia="zh-CN"/>
                </w:rPr>
                <w:t>f</w:t>
              </w:r>
              <w:r w:rsidRPr="00D22AB0">
                <w:rPr>
                  <w:rFonts w:ascii="Calibri" w:eastAsia="Times New Roman" w:hAnsi="Calibri"/>
                  <w:vertAlign w:val="subscript"/>
                  <w:lang w:val="en-US" w:eastAsia="zh-CN"/>
                </w:rPr>
                <w:t>B3</w:t>
              </w:r>
              <w:r w:rsidRPr="00123180">
                <w:rPr>
                  <w:rFonts w:ascii="Calibri" w:eastAsia="Times New Roman" w:hAnsi="Calibri"/>
                  <w:lang w:val="en-US" w:eastAsia="zh-CN"/>
                </w:rPr>
                <w:t>|</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szCs w:val="18"/>
                <w:lang w:val="en-US" w:eastAsia="ko-KR"/>
              </w:rPr>
              <w:t>DC_3A-20A_n28A</w:t>
            </w:r>
          </w:p>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852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811</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hint="eastAsia"/>
                <w:lang w:eastAsia="zh-CN"/>
              </w:rPr>
              <w:t>N/A</w:t>
            </w:r>
          </w:p>
        </w:tc>
        <w:tc>
          <w:tcPr>
            <w:tcW w:w="817" w:type="dxa"/>
            <w:shd w:val="clear" w:color="auto" w:fill="auto"/>
            <w:vAlign w:val="center"/>
          </w:tcPr>
          <w:p w:rsidR="008F27E3" w:rsidRPr="00AE4694" w:rsidRDefault="008F27E3" w:rsidP="00AD21D3">
            <w:pPr>
              <w:pStyle w:val="TAC"/>
            </w:pPr>
            <w:r w:rsidRPr="00AE4694">
              <w:rPr>
                <w:rFonts w:hint="eastAsia"/>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738</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793</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1723</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1818</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9.4</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zh-CN"/>
              </w:rPr>
              <w:t>IMD4</w:t>
            </w:r>
          </w:p>
        </w:tc>
      </w:tr>
      <w:tr w:rsidR="008F27E3" w:rsidRPr="00AE4694" w:rsidTr="00AD21D3">
        <w:trPr>
          <w:trHeight w:val="54"/>
          <w:jc w:val="center"/>
          <w:ins w:id="7531" w:author="Suhwan Lim" w:date="2019-04-18T13:59:00Z"/>
        </w:trPr>
        <w:tc>
          <w:tcPr>
            <w:tcW w:w="1926" w:type="dxa"/>
            <w:vMerge w:val="restart"/>
            <w:shd w:val="clear" w:color="auto" w:fill="auto"/>
            <w:vAlign w:val="center"/>
          </w:tcPr>
          <w:p w:rsidR="008F27E3" w:rsidRPr="00AE4694" w:rsidRDefault="008F27E3" w:rsidP="00AD21D3">
            <w:pPr>
              <w:pStyle w:val="TAC"/>
              <w:rPr>
                <w:ins w:id="7532" w:author="Suhwan Lim" w:date="2019-04-18T13:59:00Z"/>
                <w:rFonts w:eastAsia="MS Mincho"/>
              </w:rPr>
            </w:pPr>
            <w:ins w:id="7533" w:author="Suhwan Lim" w:date="2019-04-18T13:59:00Z">
              <w:r>
                <w:rPr>
                  <w:rFonts w:hint="eastAsia"/>
                  <w:lang w:eastAsia="ko-KR"/>
                </w:rPr>
                <w:t>DC_3A_n20A-n78A</w:t>
              </w:r>
            </w:ins>
          </w:p>
        </w:tc>
        <w:tc>
          <w:tcPr>
            <w:tcW w:w="1145" w:type="dxa"/>
            <w:shd w:val="clear" w:color="auto" w:fill="auto"/>
            <w:vAlign w:val="center"/>
          </w:tcPr>
          <w:p w:rsidR="008F27E3" w:rsidRPr="00D80F48" w:rsidRDefault="008F27E3" w:rsidP="00AD21D3">
            <w:pPr>
              <w:pStyle w:val="TAC"/>
              <w:rPr>
                <w:ins w:id="7534" w:author="Suhwan Lim" w:date="2019-04-18T13:59:00Z"/>
                <w:rFonts w:eastAsia="맑은 고딕"/>
                <w:sz w:val="20"/>
                <w:szCs w:val="18"/>
                <w:lang w:val="en-US" w:eastAsia="ko-KR"/>
              </w:rPr>
            </w:pPr>
            <w:ins w:id="7535" w:author="Suhwan Lim" w:date="2019-04-18T13:59:00Z">
              <w:r w:rsidRPr="00D80F48">
                <w:rPr>
                  <w:rFonts w:ascii="Calibri" w:hAnsi="Calibri" w:hint="eastAsia"/>
                  <w:sz w:val="20"/>
                  <w:lang w:val="en-US" w:eastAsia="ko-KR"/>
                </w:rPr>
                <w:t>3</w:t>
              </w:r>
            </w:ins>
          </w:p>
        </w:tc>
        <w:tc>
          <w:tcPr>
            <w:tcW w:w="1149" w:type="dxa"/>
            <w:shd w:val="clear" w:color="auto" w:fill="auto"/>
            <w:noWrap/>
            <w:vAlign w:val="center"/>
          </w:tcPr>
          <w:p w:rsidR="008F27E3" w:rsidRPr="00D80F48" w:rsidRDefault="008F27E3" w:rsidP="00AD21D3">
            <w:pPr>
              <w:pStyle w:val="TAC"/>
              <w:rPr>
                <w:ins w:id="7536" w:author="Suhwan Lim" w:date="2019-04-18T13:59:00Z"/>
                <w:rFonts w:eastAsia="맑은 고딕"/>
                <w:sz w:val="20"/>
                <w:szCs w:val="18"/>
                <w:lang w:val="en-US" w:eastAsia="ko-KR"/>
              </w:rPr>
            </w:pPr>
            <w:ins w:id="7537" w:author="Suhwan Lim" w:date="2019-04-18T13:59:00Z">
              <w:r w:rsidRPr="00D80F48">
                <w:rPr>
                  <w:rFonts w:ascii="Calibri" w:hAnsi="Calibri" w:hint="eastAsia"/>
                  <w:color w:val="000000"/>
                  <w:sz w:val="20"/>
                  <w:lang w:val="en-US" w:eastAsia="ko-KR"/>
                </w:rPr>
                <w:t>17</w:t>
              </w:r>
              <w:r w:rsidRPr="00D80F48">
                <w:rPr>
                  <w:rFonts w:ascii="Calibri" w:hAnsi="Calibri"/>
                  <w:color w:val="000000"/>
                  <w:sz w:val="20"/>
                  <w:lang w:val="en-US" w:eastAsia="ko-KR"/>
                </w:rPr>
                <w:t>30</w:t>
              </w:r>
            </w:ins>
          </w:p>
        </w:tc>
        <w:tc>
          <w:tcPr>
            <w:tcW w:w="746" w:type="dxa"/>
            <w:shd w:val="clear" w:color="auto" w:fill="auto"/>
            <w:noWrap/>
            <w:vAlign w:val="center"/>
          </w:tcPr>
          <w:p w:rsidR="008F27E3" w:rsidRPr="00D80F48" w:rsidRDefault="008F27E3" w:rsidP="00AD21D3">
            <w:pPr>
              <w:pStyle w:val="TAC"/>
              <w:rPr>
                <w:ins w:id="7538" w:author="Suhwan Lim" w:date="2019-04-18T13:59:00Z"/>
                <w:rFonts w:eastAsia="맑은 고딕"/>
                <w:sz w:val="20"/>
                <w:szCs w:val="18"/>
                <w:lang w:val="en-US" w:eastAsia="ko-KR"/>
              </w:rPr>
            </w:pPr>
            <w:ins w:id="7539" w:author="Suhwan Lim" w:date="2019-04-18T13:59:00Z">
              <w:r w:rsidRPr="00D80F48">
                <w:rPr>
                  <w:rFonts w:ascii="Calibri" w:hAnsi="Calibri" w:hint="eastAsia"/>
                  <w:color w:val="000000"/>
                  <w:sz w:val="20"/>
                  <w:lang w:val="en-US" w:eastAsia="ko-KR"/>
                </w:rPr>
                <w:t>5</w:t>
              </w:r>
            </w:ins>
          </w:p>
        </w:tc>
        <w:tc>
          <w:tcPr>
            <w:tcW w:w="869" w:type="dxa"/>
            <w:shd w:val="clear" w:color="auto" w:fill="auto"/>
            <w:noWrap/>
            <w:vAlign w:val="center"/>
          </w:tcPr>
          <w:p w:rsidR="008F27E3" w:rsidRPr="00D80F48" w:rsidRDefault="008F27E3" w:rsidP="00AD21D3">
            <w:pPr>
              <w:pStyle w:val="TAC"/>
              <w:rPr>
                <w:ins w:id="7540" w:author="Suhwan Lim" w:date="2019-04-18T13:59:00Z"/>
                <w:rFonts w:eastAsia="맑은 고딕"/>
                <w:sz w:val="20"/>
                <w:szCs w:val="18"/>
                <w:lang w:val="en-US" w:eastAsia="ko-KR"/>
              </w:rPr>
            </w:pPr>
            <w:ins w:id="7541" w:author="Suhwan Lim" w:date="2019-04-18T13:59:00Z">
              <w:r w:rsidRPr="00D80F48">
                <w:rPr>
                  <w:rFonts w:ascii="Calibri" w:hAnsi="Calibri" w:hint="eastAsia"/>
                  <w:color w:val="000000"/>
                  <w:sz w:val="20"/>
                  <w:lang w:val="en-US" w:eastAsia="ko-KR"/>
                </w:rPr>
                <w:t>25</w:t>
              </w:r>
            </w:ins>
          </w:p>
        </w:tc>
        <w:tc>
          <w:tcPr>
            <w:tcW w:w="1287" w:type="dxa"/>
            <w:shd w:val="clear" w:color="auto" w:fill="auto"/>
            <w:noWrap/>
            <w:vAlign w:val="center"/>
          </w:tcPr>
          <w:p w:rsidR="008F27E3" w:rsidRPr="00D80F48" w:rsidRDefault="008F27E3" w:rsidP="00AD21D3">
            <w:pPr>
              <w:pStyle w:val="TAC"/>
              <w:rPr>
                <w:ins w:id="7542" w:author="Suhwan Lim" w:date="2019-04-18T13:59:00Z"/>
                <w:rFonts w:eastAsia="맑은 고딕"/>
                <w:sz w:val="20"/>
                <w:szCs w:val="18"/>
                <w:lang w:val="en-US" w:eastAsia="ko-KR"/>
              </w:rPr>
            </w:pPr>
            <w:ins w:id="7543" w:author="Suhwan Lim" w:date="2019-04-18T13:59:00Z">
              <w:r w:rsidRPr="00D80F48">
                <w:rPr>
                  <w:rFonts w:ascii="Calibri" w:hAnsi="Calibri" w:hint="eastAsia"/>
                  <w:color w:val="000000"/>
                  <w:sz w:val="20"/>
                  <w:lang w:val="en-US" w:eastAsia="ko-KR"/>
                </w:rPr>
                <w:t>18</w:t>
              </w:r>
              <w:r w:rsidRPr="00D80F48">
                <w:rPr>
                  <w:rFonts w:ascii="Calibri" w:hAnsi="Calibri"/>
                  <w:color w:val="000000"/>
                  <w:sz w:val="20"/>
                  <w:lang w:val="en-US" w:eastAsia="ko-KR"/>
                </w:rPr>
                <w:t>25</w:t>
              </w:r>
            </w:ins>
          </w:p>
        </w:tc>
        <w:tc>
          <w:tcPr>
            <w:tcW w:w="616" w:type="dxa"/>
            <w:shd w:val="clear" w:color="auto" w:fill="auto"/>
            <w:vAlign w:val="center"/>
          </w:tcPr>
          <w:p w:rsidR="008F27E3" w:rsidRPr="00AE4694" w:rsidRDefault="008F27E3" w:rsidP="00AD21D3">
            <w:pPr>
              <w:pStyle w:val="TAC"/>
              <w:rPr>
                <w:ins w:id="7544" w:author="Suhwan Lim" w:date="2019-04-18T13:59:00Z"/>
                <w:lang w:eastAsia="zh-CN"/>
              </w:rPr>
            </w:pPr>
            <w:ins w:id="7545" w:author="Suhwan Lim" w:date="2019-04-18T13:59:00Z">
              <w:r w:rsidRPr="001B0F7A">
                <w:rPr>
                  <w:lang w:eastAsia="zh-CN"/>
                </w:rPr>
                <w:t>N/A</w:t>
              </w:r>
            </w:ins>
          </w:p>
        </w:tc>
        <w:tc>
          <w:tcPr>
            <w:tcW w:w="817" w:type="dxa"/>
            <w:shd w:val="clear" w:color="auto" w:fill="auto"/>
            <w:vAlign w:val="center"/>
          </w:tcPr>
          <w:p w:rsidR="008F27E3" w:rsidRPr="00AE4694" w:rsidRDefault="008F27E3" w:rsidP="00AD21D3">
            <w:pPr>
              <w:pStyle w:val="TAC"/>
              <w:rPr>
                <w:ins w:id="7546" w:author="Suhwan Lim" w:date="2019-04-18T13:59:00Z"/>
                <w:lang w:eastAsia="zh-CN"/>
              </w:rPr>
            </w:pPr>
            <w:ins w:id="7547" w:author="Suhwan Lim" w:date="2019-04-18T13:59:00Z">
              <w:r>
                <w:rPr>
                  <w:rFonts w:hint="eastAsia"/>
                  <w:lang w:eastAsia="ko-KR"/>
                </w:rPr>
                <w:t>FDD</w:t>
              </w:r>
            </w:ins>
          </w:p>
        </w:tc>
        <w:tc>
          <w:tcPr>
            <w:tcW w:w="1073" w:type="dxa"/>
            <w:shd w:val="clear" w:color="auto" w:fill="auto"/>
          </w:tcPr>
          <w:p w:rsidR="008F27E3" w:rsidRPr="00AE4694" w:rsidRDefault="008F27E3" w:rsidP="00AD21D3">
            <w:pPr>
              <w:pStyle w:val="TAC"/>
              <w:rPr>
                <w:ins w:id="7548" w:author="Suhwan Lim" w:date="2019-04-18T13:59:00Z"/>
                <w:lang w:eastAsia="zh-CN"/>
              </w:rPr>
            </w:pPr>
            <w:ins w:id="7549" w:author="Suhwan Lim" w:date="2019-04-18T13:59:00Z">
              <w:r>
                <w:rPr>
                  <w:rFonts w:hint="eastAsia"/>
                  <w:lang w:eastAsia="ko-KR"/>
                </w:rPr>
                <w:t>N/A</w:t>
              </w:r>
            </w:ins>
          </w:p>
        </w:tc>
      </w:tr>
      <w:tr w:rsidR="008F27E3" w:rsidRPr="00AE4694" w:rsidTr="00AD21D3">
        <w:trPr>
          <w:trHeight w:val="54"/>
          <w:jc w:val="center"/>
          <w:ins w:id="7550" w:author="Suhwan Lim" w:date="2019-04-18T13:59:00Z"/>
        </w:trPr>
        <w:tc>
          <w:tcPr>
            <w:tcW w:w="1926" w:type="dxa"/>
            <w:vMerge/>
            <w:shd w:val="clear" w:color="auto" w:fill="auto"/>
            <w:vAlign w:val="center"/>
          </w:tcPr>
          <w:p w:rsidR="008F27E3" w:rsidRPr="00AE4694" w:rsidRDefault="008F27E3" w:rsidP="00AD21D3">
            <w:pPr>
              <w:pStyle w:val="TAC"/>
              <w:rPr>
                <w:ins w:id="7551" w:author="Suhwan Lim" w:date="2019-04-18T13:59:00Z"/>
                <w:rFonts w:eastAsia="MS Mincho"/>
              </w:rPr>
            </w:pPr>
          </w:p>
        </w:tc>
        <w:tc>
          <w:tcPr>
            <w:tcW w:w="1145" w:type="dxa"/>
            <w:shd w:val="clear" w:color="auto" w:fill="auto"/>
            <w:vAlign w:val="center"/>
          </w:tcPr>
          <w:p w:rsidR="008F27E3" w:rsidRPr="00D80F48" w:rsidRDefault="008F27E3" w:rsidP="00AD21D3">
            <w:pPr>
              <w:pStyle w:val="TAC"/>
              <w:rPr>
                <w:ins w:id="7552" w:author="Suhwan Lim" w:date="2019-04-18T13:59:00Z"/>
                <w:rFonts w:eastAsia="맑은 고딕"/>
                <w:sz w:val="20"/>
                <w:szCs w:val="18"/>
                <w:lang w:val="en-US" w:eastAsia="ko-KR"/>
              </w:rPr>
            </w:pPr>
            <w:ins w:id="7553" w:author="Suhwan Lim" w:date="2019-04-18T13:59:00Z">
              <w:r w:rsidRPr="00D80F48">
                <w:rPr>
                  <w:rFonts w:ascii="Calibri" w:hAnsi="Calibri" w:hint="eastAsia"/>
                  <w:sz w:val="20"/>
                  <w:lang w:val="en-US" w:eastAsia="ko-KR"/>
                </w:rPr>
                <w:t>n2</w:t>
              </w:r>
              <w:r w:rsidRPr="00D80F48">
                <w:rPr>
                  <w:rFonts w:ascii="Calibri" w:hAnsi="Calibri"/>
                  <w:sz w:val="20"/>
                  <w:lang w:val="en-US" w:eastAsia="ko-KR"/>
                </w:rPr>
                <w:t>0</w:t>
              </w:r>
            </w:ins>
          </w:p>
        </w:tc>
        <w:tc>
          <w:tcPr>
            <w:tcW w:w="1149" w:type="dxa"/>
            <w:shd w:val="clear" w:color="auto" w:fill="auto"/>
            <w:noWrap/>
            <w:vAlign w:val="center"/>
          </w:tcPr>
          <w:p w:rsidR="008F27E3" w:rsidRPr="00D80F48" w:rsidRDefault="008F27E3" w:rsidP="00AD21D3">
            <w:pPr>
              <w:pStyle w:val="TAC"/>
              <w:rPr>
                <w:ins w:id="7554" w:author="Suhwan Lim" w:date="2019-04-18T13:59:00Z"/>
                <w:rFonts w:eastAsia="맑은 고딕"/>
                <w:sz w:val="20"/>
                <w:szCs w:val="18"/>
                <w:lang w:val="en-US" w:eastAsia="ko-KR"/>
              </w:rPr>
            </w:pPr>
            <w:ins w:id="7555" w:author="Suhwan Lim" w:date="2019-04-18T13:59:00Z">
              <w:r w:rsidRPr="00D80F48">
                <w:rPr>
                  <w:rFonts w:ascii="Calibri" w:hAnsi="Calibri" w:hint="eastAsia"/>
                  <w:sz w:val="20"/>
                  <w:lang w:val="en-US" w:eastAsia="ko-KR"/>
                </w:rPr>
                <w:t>845</w:t>
              </w:r>
            </w:ins>
          </w:p>
        </w:tc>
        <w:tc>
          <w:tcPr>
            <w:tcW w:w="746" w:type="dxa"/>
            <w:shd w:val="clear" w:color="auto" w:fill="auto"/>
            <w:noWrap/>
            <w:vAlign w:val="center"/>
          </w:tcPr>
          <w:p w:rsidR="008F27E3" w:rsidRPr="00D80F48" w:rsidRDefault="008F27E3" w:rsidP="00AD21D3">
            <w:pPr>
              <w:pStyle w:val="TAC"/>
              <w:rPr>
                <w:ins w:id="7556" w:author="Suhwan Lim" w:date="2019-04-18T13:59:00Z"/>
                <w:rFonts w:eastAsia="맑은 고딕"/>
                <w:sz w:val="20"/>
                <w:szCs w:val="18"/>
                <w:lang w:val="en-US" w:eastAsia="ko-KR"/>
              </w:rPr>
            </w:pPr>
            <w:ins w:id="7557" w:author="Suhwan Lim" w:date="2019-04-18T13:59:00Z">
              <w:r w:rsidRPr="00D80F48">
                <w:rPr>
                  <w:rFonts w:ascii="Calibri" w:hAnsi="Calibri" w:hint="eastAsia"/>
                  <w:sz w:val="20"/>
                  <w:lang w:val="en-US" w:eastAsia="ko-KR"/>
                </w:rPr>
                <w:t>5</w:t>
              </w:r>
            </w:ins>
          </w:p>
        </w:tc>
        <w:tc>
          <w:tcPr>
            <w:tcW w:w="869" w:type="dxa"/>
            <w:shd w:val="clear" w:color="auto" w:fill="auto"/>
            <w:noWrap/>
            <w:vAlign w:val="center"/>
          </w:tcPr>
          <w:p w:rsidR="008F27E3" w:rsidRPr="00D80F48" w:rsidRDefault="008F27E3" w:rsidP="00AD21D3">
            <w:pPr>
              <w:pStyle w:val="TAC"/>
              <w:rPr>
                <w:ins w:id="7558" w:author="Suhwan Lim" w:date="2019-04-18T13:59:00Z"/>
                <w:rFonts w:eastAsia="맑은 고딕"/>
                <w:sz w:val="20"/>
                <w:szCs w:val="18"/>
                <w:lang w:val="en-US" w:eastAsia="ko-KR"/>
              </w:rPr>
            </w:pPr>
            <w:ins w:id="7559" w:author="Suhwan Lim" w:date="2019-04-18T13:59:00Z">
              <w:r w:rsidRPr="00D80F48">
                <w:rPr>
                  <w:rFonts w:ascii="Calibri" w:hAnsi="Calibri" w:hint="eastAsia"/>
                  <w:sz w:val="20"/>
                  <w:lang w:val="en-US" w:eastAsia="ko-KR"/>
                </w:rPr>
                <w:t>2</w:t>
              </w:r>
              <w:r w:rsidRPr="00D80F48">
                <w:rPr>
                  <w:rFonts w:ascii="Calibri" w:hAnsi="Calibri"/>
                  <w:sz w:val="20"/>
                  <w:lang w:val="en-US" w:eastAsia="ko-KR"/>
                </w:rPr>
                <w:t>5</w:t>
              </w:r>
            </w:ins>
          </w:p>
        </w:tc>
        <w:tc>
          <w:tcPr>
            <w:tcW w:w="1287" w:type="dxa"/>
            <w:shd w:val="clear" w:color="auto" w:fill="auto"/>
            <w:noWrap/>
            <w:vAlign w:val="center"/>
          </w:tcPr>
          <w:p w:rsidR="008F27E3" w:rsidRPr="00D80F48" w:rsidRDefault="008F27E3" w:rsidP="00AD21D3">
            <w:pPr>
              <w:pStyle w:val="TAC"/>
              <w:rPr>
                <w:ins w:id="7560" w:author="Suhwan Lim" w:date="2019-04-18T13:59:00Z"/>
                <w:rFonts w:eastAsia="맑은 고딕"/>
                <w:sz w:val="20"/>
                <w:szCs w:val="18"/>
                <w:lang w:val="en-US" w:eastAsia="ko-KR"/>
              </w:rPr>
            </w:pPr>
            <w:ins w:id="7561" w:author="Suhwan Lim" w:date="2019-04-18T13:59:00Z">
              <w:r w:rsidRPr="00D80F48">
                <w:rPr>
                  <w:rFonts w:ascii="Calibri" w:hAnsi="Calibri" w:hint="eastAsia"/>
                  <w:sz w:val="20"/>
                  <w:lang w:val="en-US" w:eastAsia="ko-KR"/>
                </w:rPr>
                <w:t>80</w:t>
              </w:r>
              <w:r w:rsidRPr="00D80F48">
                <w:rPr>
                  <w:rFonts w:ascii="Calibri" w:hAnsi="Calibri"/>
                  <w:sz w:val="20"/>
                  <w:lang w:val="en-US" w:eastAsia="ko-KR"/>
                </w:rPr>
                <w:t>4</w:t>
              </w:r>
            </w:ins>
          </w:p>
        </w:tc>
        <w:tc>
          <w:tcPr>
            <w:tcW w:w="616" w:type="dxa"/>
            <w:shd w:val="clear" w:color="auto" w:fill="auto"/>
            <w:vAlign w:val="center"/>
          </w:tcPr>
          <w:p w:rsidR="008F27E3" w:rsidRPr="00AE4694" w:rsidRDefault="008F27E3" w:rsidP="00AD21D3">
            <w:pPr>
              <w:pStyle w:val="TAC"/>
              <w:rPr>
                <w:ins w:id="7562" w:author="Suhwan Lim" w:date="2019-04-18T13:59:00Z"/>
                <w:lang w:eastAsia="zh-CN"/>
              </w:rPr>
            </w:pPr>
            <w:ins w:id="7563" w:author="Suhwan Lim" w:date="2019-04-18T13:59:00Z">
              <w:r w:rsidRPr="001B0F7A">
                <w:rPr>
                  <w:lang w:eastAsia="zh-CN"/>
                </w:rPr>
                <w:t>N/A</w:t>
              </w:r>
            </w:ins>
          </w:p>
        </w:tc>
        <w:tc>
          <w:tcPr>
            <w:tcW w:w="817" w:type="dxa"/>
            <w:shd w:val="clear" w:color="auto" w:fill="auto"/>
            <w:vAlign w:val="center"/>
          </w:tcPr>
          <w:p w:rsidR="008F27E3" w:rsidRPr="00AE4694" w:rsidRDefault="008F27E3" w:rsidP="00AD21D3">
            <w:pPr>
              <w:pStyle w:val="TAC"/>
              <w:rPr>
                <w:ins w:id="7564" w:author="Suhwan Lim" w:date="2019-04-18T13:59:00Z"/>
                <w:lang w:eastAsia="zh-CN"/>
              </w:rPr>
            </w:pPr>
            <w:ins w:id="7565" w:author="Suhwan Lim" w:date="2019-04-18T13:59:00Z">
              <w:r>
                <w:rPr>
                  <w:rFonts w:hint="eastAsia"/>
                  <w:lang w:eastAsia="ko-KR"/>
                </w:rPr>
                <w:t>FDD</w:t>
              </w:r>
            </w:ins>
          </w:p>
        </w:tc>
        <w:tc>
          <w:tcPr>
            <w:tcW w:w="1073" w:type="dxa"/>
            <w:shd w:val="clear" w:color="auto" w:fill="auto"/>
          </w:tcPr>
          <w:p w:rsidR="008F27E3" w:rsidRPr="00AE4694" w:rsidRDefault="008F27E3" w:rsidP="00AD21D3">
            <w:pPr>
              <w:pStyle w:val="TAC"/>
              <w:rPr>
                <w:ins w:id="7566" w:author="Suhwan Lim" w:date="2019-04-18T13:59:00Z"/>
                <w:lang w:eastAsia="zh-CN"/>
              </w:rPr>
            </w:pPr>
            <w:ins w:id="7567" w:author="Suhwan Lim" w:date="2019-04-18T13:59:00Z">
              <w:r>
                <w:rPr>
                  <w:rFonts w:hint="eastAsia"/>
                  <w:lang w:eastAsia="ko-KR"/>
                </w:rPr>
                <w:t>N/A</w:t>
              </w:r>
            </w:ins>
          </w:p>
        </w:tc>
      </w:tr>
      <w:tr w:rsidR="008F27E3" w:rsidRPr="00AE4694" w:rsidTr="00AD21D3">
        <w:trPr>
          <w:trHeight w:val="54"/>
          <w:jc w:val="center"/>
          <w:ins w:id="7568" w:author="Suhwan Lim" w:date="2019-04-18T13:59:00Z"/>
        </w:trPr>
        <w:tc>
          <w:tcPr>
            <w:tcW w:w="1926" w:type="dxa"/>
            <w:vMerge/>
            <w:shd w:val="clear" w:color="auto" w:fill="auto"/>
            <w:vAlign w:val="center"/>
          </w:tcPr>
          <w:p w:rsidR="008F27E3" w:rsidRPr="00AE4694" w:rsidRDefault="008F27E3" w:rsidP="00AD21D3">
            <w:pPr>
              <w:pStyle w:val="TAC"/>
              <w:rPr>
                <w:ins w:id="7569" w:author="Suhwan Lim" w:date="2019-04-18T13:59:00Z"/>
                <w:rFonts w:eastAsia="MS Mincho"/>
              </w:rPr>
            </w:pPr>
          </w:p>
        </w:tc>
        <w:tc>
          <w:tcPr>
            <w:tcW w:w="1145" w:type="dxa"/>
            <w:shd w:val="clear" w:color="auto" w:fill="auto"/>
            <w:vAlign w:val="center"/>
          </w:tcPr>
          <w:p w:rsidR="008F27E3" w:rsidRPr="00D80F48" w:rsidRDefault="008F27E3" w:rsidP="00AD21D3">
            <w:pPr>
              <w:pStyle w:val="TAC"/>
              <w:rPr>
                <w:ins w:id="7570" w:author="Suhwan Lim" w:date="2019-04-18T13:59:00Z"/>
                <w:rFonts w:eastAsia="맑은 고딕"/>
                <w:sz w:val="20"/>
                <w:szCs w:val="18"/>
                <w:lang w:val="en-US" w:eastAsia="ko-KR"/>
              </w:rPr>
            </w:pPr>
            <w:ins w:id="7571" w:author="Suhwan Lim" w:date="2019-04-18T13:59:00Z">
              <w:r w:rsidRPr="00D80F48">
                <w:rPr>
                  <w:rFonts w:ascii="Calibri" w:hAnsi="Calibri"/>
                  <w:sz w:val="20"/>
                  <w:lang w:val="en-US" w:eastAsia="ko-KR"/>
                </w:rPr>
                <w:t>n</w:t>
              </w:r>
              <w:r w:rsidRPr="00D80F48">
                <w:rPr>
                  <w:rFonts w:ascii="Calibri" w:hAnsi="Calibri" w:hint="eastAsia"/>
                  <w:sz w:val="20"/>
                  <w:lang w:val="en-US" w:eastAsia="ko-KR"/>
                </w:rPr>
                <w:t>7</w:t>
              </w:r>
              <w:r w:rsidRPr="00D80F48">
                <w:rPr>
                  <w:rFonts w:ascii="Calibri" w:hAnsi="Calibri"/>
                  <w:sz w:val="20"/>
                  <w:lang w:val="en-US" w:eastAsia="ko-KR"/>
                </w:rPr>
                <w:t>8</w:t>
              </w:r>
            </w:ins>
          </w:p>
        </w:tc>
        <w:tc>
          <w:tcPr>
            <w:tcW w:w="1149" w:type="dxa"/>
            <w:shd w:val="clear" w:color="auto" w:fill="auto"/>
            <w:noWrap/>
            <w:vAlign w:val="center"/>
          </w:tcPr>
          <w:p w:rsidR="008F27E3" w:rsidRPr="00D80F48" w:rsidRDefault="008F27E3" w:rsidP="00AD21D3">
            <w:pPr>
              <w:pStyle w:val="TAC"/>
              <w:rPr>
                <w:ins w:id="7572" w:author="Suhwan Lim" w:date="2019-04-18T13:59:00Z"/>
                <w:rFonts w:eastAsia="맑은 고딕"/>
                <w:sz w:val="20"/>
                <w:szCs w:val="18"/>
                <w:lang w:val="en-US" w:eastAsia="ko-KR"/>
              </w:rPr>
            </w:pPr>
            <w:ins w:id="7573" w:author="Suhwan Lim" w:date="2019-04-18T13:59:00Z">
              <w:r w:rsidRPr="00D80F48">
                <w:rPr>
                  <w:rFonts w:ascii="Calibri" w:hAnsi="Calibri" w:hint="eastAsia"/>
                  <w:sz w:val="20"/>
                  <w:lang w:val="en-US" w:eastAsia="ko-KR"/>
                </w:rPr>
                <w:t>3420</w:t>
              </w:r>
            </w:ins>
          </w:p>
        </w:tc>
        <w:tc>
          <w:tcPr>
            <w:tcW w:w="746" w:type="dxa"/>
            <w:shd w:val="clear" w:color="auto" w:fill="auto"/>
            <w:noWrap/>
            <w:vAlign w:val="center"/>
          </w:tcPr>
          <w:p w:rsidR="008F27E3" w:rsidRPr="00D80F48" w:rsidRDefault="008F27E3" w:rsidP="00AD21D3">
            <w:pPr>
              <w:pStyle w:val="TAC"/>
              <w:rPr>
                <w:ins w:id="7574" w:author="Suhwan Lim" w:date="2019-04-18T13:59:00Z"/>
                <w:rFonts w:eastAsia="맑은 고딕"/>
                <w:sz w:val="20"/>
                <w:szCs w:val="18"/>
                <w:lang w:val="en-US" w:eastAsia="ko-KR"/>
              </w:rPr>
            </w:pPr>
            <w:ins w:id="7575" w:author="Suhwan Lim" w:date="2019-04-18T13:59:00Z">
              <w:r w:rsidRPr="00D80F48">
                <w:rPr>
                  <w:rFonts w:ascii="Calibri" w:hAnsi="Calibri" w:hint="eastAsia"/>
                  <w:sz w:val="20"/>
                  <w:lang w:val="en-US" w:eastAsia="ko-KR"/>
                </w:rPr>
                <w:t>10</w:t>
              </w:r>
            </w:ins>
          </w:p>
        </w:tc>
        <w:tc>
          <w:tcPr>
            <w:tcW w:w="869" w:type="dxa"/>
            <w:shd w:val="clear" w:color="auto" w:fill="auto"/>
            <w:noWrap/>
            <w:vAlign w:val="center"/>
          </w:tcPr>
          <w:p w:rsidR="008F27E3" w:rsidRPr="00D80F48" w:rsidRDefault="008F27E3" w:rsidP="00AD21D3">
            <w:pPr>
              <w:pStyle w:val="TAC"/>
              <w:rPr>
                <w:ins w:id="7576" w:author="Suhwan Lim" w:date="2019-04-18T13:59:00Z"/>
                <w:rFonts w:eastAsia="맑은 고딕"/>
                <w:sz w:val="20"/>
                <w:szCs w:val="18"/>
                <w:lang w:val="en-US" w:eastAsia="ko-KR"/>
              </w:rPr>
            </w:pPr>
            <w:ins w:id="7577" w:author="Suhwan Lim" w:date="2019-04-18T13:59:00Z">
              <w:r w:rsidRPr="00D80F48">
                <w:rPr>
                  <w:rFonts w:ascii="Calibri" w:hAnsi="Calibri" w:hint="eastAsia"/>
                  <w:sz w:val="20"/>
                  <w:lang w:val="en-US" w:eastAsia="ko-KR"/>
                </w:rPr>
                <w:t>52</w:t>
              </w:r>
            </w:ins>
          </w:p>
        </w:tc>
        <w:tc>
          <w:tcPr>
            <w:tcW w:w="1287" w:type="dxa"/>
            <w:shd w:val="clear" w:color="auto" w:fill="auto"/>
            <w:noWrap/>
            <w:vAlign w:val="center"/>
          </w:tcPr>
          <w:p w:rsidR="008F27E3" w:rsidRPr="00D80F48" w:rsidRDefault="008F27E3" w:rsidP="00AD21D3">
            <w:pPr>
              <w:pStyle w:val="TAC"/>
              <w:rPr>
                <w:ins w:id="7578" w:author="Suhwan Lim" w:date="2019-04-18T13:59:00Z"/>
                <w:rFonts w:eastAsia="맑은 고딕"/>
                <w:sz w:val="20"/>
                <w:szCs w:val="18"/>
                <w:lang w:val="en-US" w:eastAsia="ko-KR"/>
              </w:rPr>
            </w:pPr>
            <w:ins w:id="7579" w:author="Suhwan Lim" w:date="2019-04-18T13:59:00Z">
              <w:r w:rsidRPr="00D80F48">
                <w:rPr>
                  <w:rFonts w:ascii="Calibri" w:hAnsi="Calibri" w:hint="eastAsia"/>
                  <w:sz w:val="20"/>
                  <w:lang w:val="en-US" w:eastAsia="ko-KR"/>
                </w:rPr>
                <w:t>3420</w:t>
              </w:r>
            </w:ins>
          </w:p>
        </w:tc>
        <w:tc>
          <w:tcPr>
            <w:tcW w:w="616" w:type="dxa"/>
            <w:shd w:val="clear" w:color="auto" w:fill="auto"/>
            <w:vAlign w:val="center"/>
          </w:tcPr>
          <w:p w:rsidR="008F27E3" w:rsidRPr="00AE4694" w:rsidRDefault="008F27E3" w:rsidP="00AD21D3">
            <w:pPr>
              <w:pStyle w:val="TAC"/>
              <w:rPr>
                <w:ins w:id="7580" w:author="Suhwan Lim" w:date="2019-04-18T13:59:00Z"/>
                <w:lang w:eastAsia="zh-CN"/>
              </w:rPr>
            </w:pPr>
            <w:ins w:id="7581" w:author="Suhwan Lim" w:date="2019-04-18T13:59:00Z">
              <w:r w:rsidRPr="00D22AB0">
                <w:rPr>
                  <w:lang w:eastAsia="zh-CN"/>
                </w:rPr>
                <w:t>16.1</w:t>
              </w:r>
            </w:ins>
          </w:p>
        </w:tc>
        <w:tc>
          <w:tcPr>
            <w:tcW w:w="817" w:type="dxa"/>
            <w:shd w:val="clear" w:color="auto" w:fill="auto"/>
            <w:vAlign w:val="center"/>
          </w:tcPr>
          <w:p w:rsidR="008F27E3" w:rsidRPr="00AE4694" w:rsidRDefault="008F27E3" w:rsidP="00AD21D3">
            <w:pPr>
              <w:pStyle w:val="TAC"/>
              <w:rPr>
                <w:ins w:id="7582" w:author="Suhwan Lim" w:date="2019-04-18T13:59:00Z"/>
                <w:lang w:eastAsia="zh-CN"/>
              </w:rPr>
            </w:pPr>
            <w:ins w:id="7583" w:author="Suhwan Lim" w:date="2019-04-18T13:59:00Z">
              <w:r>
                <w:rPr>
                  <w:rFonts w:hint="eastAsia"/>
                  <w:lang w:eastAsia="ko-KR"/>
                </w:rPr>
                <w:t>TDD</w:t>
              </w:r>
            </w:ins>
          </w:p>
        </w:tc>
        <w:tc>
          <w:tcPr>
            <w:tcW w:w="1073" w:type="dxa"/>
            <w:shd w:val="clear" w:color="auto" w:fill="auto"/>
          </w:tcPr>
          <w:p w:rsidR="008F27E3" w:rsidRDefault="008F27E3" w:rsidP="00AD21D3">
            <w:pPr>
              <w:pStyle w:val="TAC"/>
              <w:rPr>
                <w:ins w:id="7584" w:author="Suhwan Lim" w:date="2019-04-18T13:59:00Z"/>
                <w:lang w:eastAsia="ko-KR"/>
              </w:rPr>
            </w:pPr>
            <w:ins w:id="7585" w:author="Suhwan Lim" w:date="2019-04-18T13:59:00Z">
              <w:r>
                <w:rPr>
                  <w:rFonts w:hint="eastAsia"/>
                  <w:lang w:eastAsia="ko-KR"/>
                </w:rPr>
                <w:t>IMD3</w:t>
              </w:r>
            </w:ins>
          </w:p>
          <w:p w:rsidR="008F27E3" w:rsidRPr="00AE4694" w:rsidRDefault="008F27E3" w:rsidP="00AD21D3">
            <w:pPr>
              <w:pStyle w:val="TAC"/>
              <w:rPr>
                <w:ins w:id="7586" w:author="Suhwan Lim" w:date="2019-04-18T13:59:00Z"/>
                <w:lang w:eastAsia="zh-CN"/>
              </w:rPr>
            </w:pPr>
            <w:ins w:id="7587" w:author="Suhwan Lim" w:date="2019-04-18T13:59:00Z">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lang w:eastAsia="ja-JP"/>
              </w:rPr>
            </w:pPr>
            <w:r w:rsidRPr="00AE4694">
              <w:rPr>
                <w:rFonts w:eastAsia="맑은 고딕"/>
                <w:szCs w:val="18"/>
                <w:lang w:val="en-US"/>
              </w:rPr>
              <w:t>DC_3A-28A_n77A</w:t>
            </w: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3</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1712.5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1807.5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28</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715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770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15.3</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Yu Gothic"/>
                <w:szCs w:val="18"/>
                <w:lang w:val="en-US"/>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n77</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4195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10</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50</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4195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TDD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3</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1755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1850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17.0</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Yu Gothic"/>
                <w:szCs w:val="18"/>
                <w:lang w:val="en-US"/>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28</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735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790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n77</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3320</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10</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50</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3320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TDD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rPr>
                <w:lang w:eastAsia="ja-JP"/>
              </w:rPr>
              <w:t>DC_3A-28A_n78A</w:t>
            </w:r>
          </w:p>
        </w:tc>
        <w:tc>
          <w:tcPr>
            <w:tcW w:w="1145" w:type="dxa"/>
            <w:shd w:val="clear" w:color="auto" w:fill="auto"/>
            <w:vAlign w:val="center"/>
          </w:tcPr>
          <w:p w:rsidR="008F27E3" w:rsidRPr="00AE4694" w:rsidRDefault="008F27E3" w:rsidP="00AD21D3">
            <w:pPr>
              <w:pStyle w:val="TAC"/>
              <w:rPr>
                <w:rFonts w:eastAsia="MS Mincho"/>
              </w:rPr>
            </w:pPr>
            <w:r w:rsidRPr="00AE4694">
              <w:rPr>
                <w:szCs w:val="18"/>
                <w:lang w:eastAsia="ja-JP"/>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szCs w:val="18"/>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szCs w:val="18"/>
              </w:rPr>
              <w:t>1870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17.3</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pPr>
            <w:r w:rsidRPr="00AE4694">
              <w:rPr>
                <w:lang w:eastAsia="ja-JP"/>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szCs w:val="18"/>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740</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szCs w:val="18"/>
                <w:lang w:eastAsia="ja-JP"/>
              </w:rPr>
              <w:t>760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szCs w:val="18"/>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3350</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szCs w:val="18"/>
                <w:lang w:eastAsia="ja-JP"/>
              </w:rPr>
              <w:t>3350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pPr>
            <w:r w:rsidRPr="00AE4694">
              <w:t>DC_3A-28A_n79A</w:t>
            </w: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1865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28</w:t>
            </w:r>
          </w:p>
        </w:tc>
        <w:tc>
          <w:tcPr>
            <w:tcW w:w="1149" w:type="dxa"/>
            <w:shd w:val="clear" w:color="auto" w:fill="auto"/>
            <w:noWrap/>
            <w:vAlign w:val="center"/>
          </w:tcPr>
          <w:p w:rsidR="008F27E3" w:rsidRPr="00AE4694" w:rsidRDefault="008F27E3" w:rsidP="00AD21D3">
            <w:pPr>
              <w:pStyle w:val="TAC"/>
            </w:pPr>
            <w:r w:rsidRPr="00AE4694">
              <w:t>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780</w:t>
            </w:r>
          </w:p>
        </w:tc>
        <w:tc>
          <w:tcPr>
            <w:tcW w:w="616" w:type="dxa"/>
            <w:shd w:val="clear" w:color="auto" w:fill="auto"/>
            <w:vAlign w:val="center"/>
          </w:tcPr>
          <w:p w:rsidR="008F27E3" w:rsidRPr="00AE4694" w:rsidRDefault="008F27E3" w:rsidP="00AD21D3">
            <w:pPr>
              <w:pStyle w:val="TAC"/>
            </w:pPr>
            <w:r w:rsidRPr="00AE4694">
              <w:t>10.3</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IMD4</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4530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4530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1870</w:t>
            </w:r>
          </w:p>
        </w:tc>
        <w:tc>
          <w:tcPr>
            <w:tcW w:w="616" w:type="dxa"/>
            <w:shd w:val="clear" w:color="auto" w:fill="auto"/>
            <w:vAlign w:val="center"/>
          </w:tcPr>
          <w:p w:rsidR="008F27E3" w:rsidRPr="00AE4694" w:rsidRDefault="008F27E3" w:rsidP="00AD21D3">
            <w:pPr>
              <w:pStyle w:val="TAC"/>
            </w:pPr>
            <w:r w:rsidRPr="00AE4694">
              <w:t>5.7</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IMD5</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28</w:t>
            </w:r>
          </w:p>
        </w:tc>
        <w:tc>
          <w:tcPr>
            <w:tcW w:w="1149" w:type="dxa"/>
            <w:shd w:val="clear" w:color="auto" w:fill="auto"/>
            <w:noWrap/>
            <w:vAlign w:val="center"/>
          </w:tcPr>
          <w:p w:rsidR="008F27E3" w:rsidRPr="00AE4694" w:rsidRDefault="008F27E3" w:rsidP="00AD21D3">
            <w:pPr>
              <w:pStyle w:val="TAC"/>
            </w:pPr>
            <w:r w:rsidRPr="00AE4694">
              <w:t>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4770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4770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pPr>
            <w:r w:rsidRPr="00AE4694">
              <w:t>DC_3A_n28A-n78A</w:t>
            </w:r>
            <w:ins w:id="7588" w:author="Suhwan Lim" w:date="2019-04-18T14:00:00Z">
              <w:r>
                <w:t xml:space="preserve">, </w:t>
              </w:r>
            </w:ins>
            <w:ins w:id="7589" w:author="Suhwan Lim" w:date="2019-04-18T14:01:00Z">
              <w:r>
                <w:t>DC_3C</w:t>
              </w:r>
              <w:r w:rsidRPr="001B0F7A">
                <w:t>_n28A-n78A</w:t>
              </w:r>
            </w:ins>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1750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1845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n28</w:t>
            </w:r>
          </w:p>
        </w:tc>
        <w:tc>
          <w:tcPr>
            <w:tcW w:w="1149" w:type="dxa"/>
            <w:shd w:val="clear" w:color="auto" w:fill="auto"/>
            <w:noWrap/>
            <w:vAlign w:val="center"/>
          </w:tcPr>
          <w:p w:rsidR="008F27E3" w:rsidRPr="00AE4694" w:rsidRDefault="008F27E3" w:rsidP="00AD21D3">
            <w:pPr>
              <w:pStyle w:val="TAC"/>
            </w:pPr>
            <w:r w:rsidRPr="00AE4694">
              <w:t>743</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798</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3764</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3764</w:t>
            </w:r>
          </w:p>
        </w:tc>
        <w:tc>
          <w:tcPr>
            <w:tcW w:w="616" w:type="dxa"/>
            <w:shd w:val="clear" w:color="auto" w:fill="auto"/>
            <w:vAlign w:val="center"/>
          </w:tcPr>
          <w:p w:rsidR="008F27E3" w:rsidRPr="00AE4694" w:rsidRDefault="008F27E3" w:rsidP="00AD21D3">
            <w:pPr>
              <w:pStyle w:val="TAC"/>
            </w:pPr>
            <w:r w:rsidRPr="00AE4694">
              <w:t>4.5</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lang w:eastAsia="ko-KR"/>
              </w:rPr>
              <w:t>IMD5</w:t>
            </w:r>
            <w:ins w:id="7590" w:author="Suhwan Lim" w:date="2019-04-18T14:01:00Z">
              <w:r>
                <w:rPr>
                  <w:rFonts w:eastAsia="맑은 고딕"/>
                  <w:lang w:eastAsia="ko-KR"/>
                </w:rPr>
                <w:t xml:space="preserve"> </w:t>
              </w: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ins>
          </w:p>
        </w:tc>
      </w:tr>
      <w:tr w:rsidR="008F27E3" w:rsidRPr="00AE4694" w:rsidTr="00AD21D3">
        <w:trPr>
          <w:trHeight w:val="54"/>
          <w:jc w:val="center"/>
          <w:ins w:id="7591" w:author="Suhwan Lim" w:date="2019-04-18T14:47:00Z"/>
        </w:trPr>
        <w:tc>
          <w:tcPr>
            <w:tcW w:w="1926" w:type="dxa"/>
            <w:vMerge w:val="restart"/>
            <w:shd w:val="clear" w:color="auto" w:fill="auto"/>
            <w:vAlign w:val="center"/>
          </w:tcPr>
          <w:p w:rsidR="008F27E3" w:rsidRPr="00AE4694" w:rsidRDefault="008F27E3" w:rsidP="00AD21D3">
            <w:pPr>
              <w:pStyle w:val="TAC"/>
              <w:rPr>
                <w:ins w:id="7592" w:author="Suhwan Lim" w:date="2019-04-18T14:47:00Z"/>
              </w:rPr>
            </w:pPr>
            <w:ins w:id="7593" w:author="Suhwan Lim" w:date="2019-04-18T14:48:00Z">
              <w:r w:rsidRPr="002F152E">
                <w:rPr>
                  <w:rFonts w:hint="eastAsia"/>
                </w:rPr>
                <w:t>DC_3A_n40A-n78A</w:t>
              </w:r>
            </w:ins>
          </w:p>
        </w:tc>
        <w:tc>
          <w:tcPr>
            <w:tcW w:w="1145" w:type="dxa"/>
            <w:shd w:val="clear" w:color="auto" w:fill="auto"/>
            <w:vAlign w:val="center"/>
          </w:tcPr>
          <w:p w:rsidR="008F27E3" w:rsidRPr="00AE4694" w:rsidRDefault="008F27E3" w:rsidP="00AD21D3">
            <w:pPr>
              <w:pStyle w:val="TAC"/>
              <w:rPr>
                <w:ins w:id="7594" w:author="Suhwan Lim" w:date="2019-04-18T14:47:00Z"/>
              </w:rPr>
            </w:pPr>
            <w:ins w:id="7595" w:author="Suhwan Lim" w:date="2019-04-18T14:48:00Z">
              <w:r w:rsidRPr="002F152E">
                <w:rPr>
                  <w:rFonts w:hint="eastAsia"/>
                </w:rPr>
                <w:t>3</w:t>
              </w:r>
            </w:ins>
          </w:p>
        </w:tc>
        <w:tc>
          <w:tcPr>
            <w:tcW w:w="1149" w:type="dxa"/>
            <w:shd w:val="clear" w:color="auto" w:fill="auto"/>
            <w:noWrap/>
            <w:vAlign w:val="center"/>
          </w:tcPr>
          <w:p w:rsidR="008F27E3" w:rsidRPr="00744B60" w:rsidRDefault="008F27E3" w:rsidP="00AD21D3">
            <w:pPr>
              <w:pStyle w:val="TAC"/>
              <w:rPr>
                <w:ins w:id="7596" w:author="Suhwan Lim" w:date="2019-04-18T14:47:00Z"/>
                <w:lang w:eastAsia="ko-KR"/>
              </w:rPr>
            </w:pPr>
            <w:ins w:id="7597" w:author="Suhwan Lim" w:date="2019-04-18T14:49:00Z">
              <w:r>
                <w:rPr>
                  <w:rFonts w:hint="eastAsia"/>
                  <w:lang w:eastAsia="ko-KR"/>
                </w:rPr>
                <w:t>1730</w:t>
              </w:r>
            </w:ins>
          </w:p>
        </w:tc>
        <w:tc>
          <w:tcPr>
            <w:tcW w:w="746" w:type="dxa"/>
            <w:shd w:val="clear" w:color="auto" w:fill="auto"/>
            <w:noWrap/>
            <w:vAlign w:val="center"/>
          </w:tcPr>
          <w:p w:rsidR="008F27E3" w:rsidRPr="00744B60" w:rsidRDefault="008F27E3" w:rsidP="00AD21D3">
            <w:pPr>
              <w:pStyle w:val="TAC"/>
              <w:rPr>
                <w:ins w:id="7598" w:author="Suhwan Lim" w:date="2019-04-18T14:47:00Z"/>
                <w:lang w:eastAsia="ko-KR"/>
              </w:rPr>
            </w:pPr>
            <w:ins w:id="7599" w:author="Suhwan Lim" w:date="2019-04-18T14:49:00Z">
              <w:r>
                <w:rPr>
                  <w:rFonts w:hint="eastAsia"/>
                  <w:lang w:eastAsia="ko-KR"/>
                </w:rPr>
                <w:t>5</w:t>
              </w:r>
            </w:ins>
          </w:p>
        </w:tc>
        <w:tc>
          <w:tcPr>
            <w:tcW w:w="869" w:type="dxa"/>
            <w:shd w:val="clear" w:color="auto" w:fill="auto"/>
            <w:noWrap/>
            <w:vAlign w:val="center"/>
          </w:tcPr>
          <w:p w:rsidR="008F27E3" w:rsidRPr="00744B60" w:rsidRDefault="008F27E3" w:rsidP="00AD21D3">
            <w:pPr>
              <w:pStyle w:val="TAC"/>
              <w:rPr>
                <w:ins w:id="7600" w:author="Suhwan Lim" w:date="2019-04-18T14:47:00Z"/>
                <w:lang w:eastAsia="ko-KR"/>
              </w:rPr>
            </w:pPr>
            <w:ins w:id="7601"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02" w:author="Suhwan Lim" w:date="2019-04-18T14:47:00Z"/>
                <w:lang w:eastAsia="ko-KR"/>
              </w:rPr>
            </w:pPr>
            <w:ins w:id="7603" w:author="Suhwan Lim" w:date="2019-04-18T14:50:00Z">
              <w:r>
                <w:rPr>
                  <w:rFonts w:hint="eastAsia"/>
                  <w:lang w:eastAsia="ko-KR"/>
                </w:rPr>
                <w:t>1825</w:t>
              </w:r>
            </w:ins>
          </w:p>
        </w:tc>
        <w:tc>
          <w:tcPr>
            <w:tcW w:w="616" w:type="dxa"/>
            <w:shd w:val="clear" w:color="auto" w:fill="auto"/>
            <w:vAlign w:val="center"/>
          </w:tcPr>
          <w:p w:rsidR="008F27E3" w:rsidRPr="00744B60" w:rsidRDefault="008F27E3" w:rsidP="00AD21D3">
            <w:pPr>
              <w:pStyle w:val="TAC"/>
              <w:rPr>
                <w:ins w:id="7604" w:author="Suhwan Lim" w:date="2019-04-18T14:47:00Z"/>
                <w:lang w:eastAsia="ko-KR"/>
              </w:rPr>
            </w:pPr>
            <w:ins w:id="7605" w:author="Suhwan Lim" w:date="2019-04-18T15:02: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06" w:author="Suhwan Lim" w:date="2019-04-18T14:47:00Z"/>
                <w:rFonts w:eastAsia="맑은 고딕"/>
                <w:lang w:eastAsia="ko-KR"/>
              </w:rPr>
            </w:pPr>
            <w:ins w:id="7607" w:author="Suhwan Lim" w:date="2019-04-18T15:04: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7608" w:author="Suhwan Lim" w:date="2019-04-18T14:47:00Z"/>
                <w:rFonts w:eastAsia="맑은 고딕"/>
                <w:lang w:eastAsia="ko-KR"/>
              </w:rPr>
            </w:pPr>
            <w:ins w:id="7609" w:author="Suhwan Lim" w:date="2019-04-18T15:04:00Z">
              <w:r>
                <w:rPr>
                  <w:rFonts w:eastAsia="맑은 고딕" w:hint="eastAsia"/>
                  <w:lang w:eastAsia="ko-KR"/>
                </w:rPr>
                <w:t>N/A</w:t>
              </w:r>
            </w:ins>
          </w:p>
        </w:tc>
      </w:tr>
      <w:tr w:rsidR="008F27E3" w:rsidRPr="00AE4694" w:rsidTr="00AD21D3">
        <w:trPr>
          <w:trHeight w:val="54"/>
          <w:jc w:val="center"/>
          <w:ins w:id="7610" w:author="Suhwan Lim" w:date="2019-04-18T14:47:00Z"/>
        </w:trPr>
        <w:tc>
          <w:tcPr>
            <w:tcW w:w="1926" w:type="dxa"/>
            <w:vMerge/>
            <w:shd w:val="clear" w:color="auto" w:fill="auto"/>
            <w:vAlign w:val="center"/>
          </w:tcPr>
          <w:p w:rsidR="008F27E3" w:rsidRPr="00AE4694" w:rsidRDefault="008F27E3" w:rsidP="00AD21D3">
            <w:pPr>
              <w:pStyle w:val="TAC"/>
              <w:rPr>
                <w:ins w:id="7611" w:author="Suhwan Lim" w:date="2019-04-18T14:47:00Z"/>
              </w:rPr>
            </w:pPr>
          </w:p>
        </w:tc>
        <w:tc>
          <w:tcPr>
            <w:tcW w:w="1145" w:type="dxa"/>
            <w:shd w:val="clear" w:color="auto" w:fill="auto"/>
            <w:vAlign w:val="center"/>
          </w:tcPr>
          <w:p w:rsidR="008F27E3" w:rsidRPr="00AE4694" w:rsidRDefault="008F27E3" w:rsidP="00AD21D3">
            <w:pPr>
              <w:pStyle w:val="TAC"/>
              <w:rPr>
                <w:ins w:id="7612" w:author="Suhwan Lim" w:date="2019-04-18T14:47:00Z"/>
              </w:rPr>
            </w:pPr>
            <w:ins w:id="7613" w:author="Suhwan Lim" w:date="2019-04-18T14:48:00Z">
              <w:r w:rsidRPr="002F152E">
                <w:t>n40</w:t>
              </w:r>
            </w:ins>
          </w:p>
        </w:tc>
        <w:tc>
          <w:tcPr>
            <w:tcW w:w="1149" w:type="dxa"/>
            <w:shd w:val="clear" w:color="auto" w:fill="auto"/>
            <w:noWrap/>
            <w:vAlign w:val="center"/>
          </w:tcPr>
          <w:p w:rsidR="008F27E3" w:rsidRPr="00744B60" w:rsidRDefault="008F27E3" w:rsidP="00AD21D3">
            <w:pPr>
              <w:pStyle w:val="TAC"/>
              <w:rPr>
                <w:ins w:id="7614" w:author="Suhwan Lim" w:date="2019-04-18T14:47:00Z"/>
                <w:lang w:eastAsia="ko-KR"/>
              </w:rPr>
            </w:pPr>
            <w:ins w:id="7615" w:author="Suhwan Lim" w:date="2019-04-18T14:49:00Z">
              <w:r>
                <w:rPr>
                  <w:rFonts w:hint="eastAsia"/>
                  <w:lang w:eastAsia="ko-KR"/>
                </w:rPr>
                <w:t>2360</w:t>
              </w:r>
            </w:ins>
          </w:p>
        </w:tc>
        <w:tc>
          <w:tcPr>
            <w:tcW w:w="746" w:type="dxa"/>
            <w:shd w:val="clear" w:color="auto" w:fill="auto"/>
            <w:noWrap/>
            <w:vAlign w:val="center"/>
          </w:tcPr>
          <w:p w:rsidR="008F27E3" w:rsidRPr="00744B60" w:rsidRDefault="008F27E3" w:rsidP="00AD21D3">
            <w:pPr>
              <w:pStyle w:val="TAC"/>
              <w:rPr>
                <w:ins w:id="7616" w:author="Suhwan Lim" w:date="2019-04-18T14:47:00Z"/>
                <w:lang w:eastAsia="ko-KR"/>
              </w:rPr>
            </w:pPr>
            <w:ins w:id="7617" w:author="Suhwan Lim" w:date="2019-04-18T14:49:00Z">
              <w:r>
                <w:rPr>
                  <w:rFonts w:hint="eastAsia"/>
                  <w:lang w:eastAsia="ko-KR"/>
                </w:rPr>
                <w:t>5</w:t>
              </w:r>
            </w:ins>
          </w:p>
        </w:tc>
        <w:tc>
          <w:tcPr>
            <w:tcW w:w="869" w:type="dxa"/>
            <w:shd w:val="clear" w:color="auto" w:fill="auto"/>
            <w:noWrap/>
            <w:vAlign w:val="center"/>
          </w:tcPr>
          <w:p w:rsidR="008F27E3" w:rsidRPr="00744B60" w:rsidRDefault="008F27E3" w:rsidP="00AD21D3">
            <w:pPr>
              <w:pStyle w:val="TAC"/>
              <w:rPr>
                <w:ins w:id="7618" w:author="Suhwan Lim" w:date="2019-04-18T14:47:00Z"/>
                <w:lang w:eastAsia="ko-KR"/>
              </w:rPr>
            </w:pPr>
            <w:ins w:id="7619"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20" w:author="Suhwan Lim" w:date="2019-04-18T14:47:00Z"/>
                <w:lang w:eastAsia="ko-KR"/>
              </w:rPr>
            </w:pPr>
            <w:ins w:id="7621" w:author="Suhwan Lim" w:date="2019-04-18T14:50:00Z">
              <w:r>
                <w:rPr>
                  <w:rFonts w:hint="eastAsia"/>
                  <w:lang w:eastAsia="ko-KR"/>
                </w:rPr>
                <w:t>2360</w:t>
              </w:r>
            </w:ins>
          </w:p>
        </w:tc>
        <w:tc>
          <w:tcPr>
            <w:tcW w:w="616" w:type="dxa"/>
            <w:shd w:val="clear" w:color="auto" w:fill="auto"/>
            <w:vAlign w:val="center"/>
          </w:tcPr>
          <w:p w:rsidR="008F27E3" w:rsidRPr="00744B60" w:rsidRDefault="008F27E3" w:rsidP="00AD21D3">
            <w:pPr>
              <w:pStyle w:val="TAC"/>
              <w:rPr>
                <w:ins w:id="7622" w:author="Suhwan Lim" w:date="2019-04-18T14:47:00Z"/>
                <w:lang w:eastAsia="ko-KR"/>
              </w:rPr>
            </w:pPr>
            <w:ins w:id="7623" w:author="Suhwan Lim" w:date="2019-04-18T15:02: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24" w:author="Suhwan Lim" w:date="2019-04-18T14:47:00Z"/>
                <w:rFonts w:eastAsia="맑은 고딕"/>
                <w:lang w:eastAsia="ko-KR"/>
              </w:rPr>
            </w:pPr>
            <w:ins w:id="7625"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26" w:author="Suhwan Lim" w:date="2019-04-18T14:47:00Z"/>
                <w:rFonts w:eastAsia="맑은 고딕"/>
                <w:lang w:eastAsia="ko-KR"/>
              </w:rPr>
            </w:pPr>
            <w:ins w:id="7627" w:author="Suhwan Lim" w:date="2019-04-18T15:04:00Z">
              <w:r>
                <w:rPr>
                  <w:rFonts w:eastAsia="맑은 고딕" w:hint="eastAsia"/>
                  <w:lang w:eastAsia="ko-KR"/>
                </w:rPr>
                <w:t>N/A</w:t>
              </w:r>
            </w:ins>
          </w:p>
        </w:tc>
      </w:tr>
      <w:tr w:rsidR="008F27E3" w:rsidRPr="00AE4694" w:rsidTr="00AD21D3">
        <w:trPr>
          <w:trHeight w:val="54"/>
          <w:jc w:val="center"/>
          <w:ins w:id="7628" w:author="Suhwan Lim" w:date="2019-04-18T14:47:00Z"/>
        </w:trPr>
        <w:tc>
          <w:tcPr>
            <w:tcW w:w="1926" w:type="dxa"/>
            <w:vMerge/>
            <w:shd w:val="clear" w:color="auto" w:fill="auto"/>
            <w:vAlign w:val="center"/>
          </w:tcPr>
          <w:p w:rsidR="008F27E3" w:rsidRPr="00AE4694" w:rsidRDefault="008F27E3" w:rsidP="00AD21D3">
            <w:pPr>
              <w:pStyle w:val="TAC"/>
              <w:rPr>
                <w:ins w:id="7629" w:author="Suhwan Lim" w:date="2019-04-18T14:47:00Z"/>
              </w:rPr>
            </w:pPr>
          </w:p>
        </w:tc>
        <w:tc>
          <w:tcPr>
            <w:tcW w:w="1145" w:type="dxa"/>
            <w:shd w:val="clear" w:color="auto" w:fill="auto"/>
            <w:vAlign w:val="center"/>
          </w:tcPr>
          <w:p w:rsidR="008F27E3" w:rsidRPr="00AE4694" w:rsidRDefault="008F27E3" w:rsidP="00AD21D3">
            <w:pPr>
              <w:pStyle w:val="TAC"/>
              <w:rPr>
                <w:ins w:id="7630" w:author="Suhwan Lim" w:date="2019-04-18T14:47:00Z"/>
              </w:rPr>
            </w:pPr>
            <w:ins w:id="7631" w:author="Suhwan Lim" w:date="2019-04-18T14:48:00Z">
              <w:r w:rsidRPr="002F152E">
                <w:t>n</w:t>
              </w:r>
              <w:r w:rsidRPr="002F152E">
                <w:rPr>
                  <w:rFonts w:hint="eastAsia"/>
                </w:rPr>
                <w:t>7</w:t>
              </w:r>
              <w:r w:rsidRPr="002F152E">
                <w:t>8</w:t>
              </w:r>
            </w:ins>
          </w:p>
        </w:tc>
        <w:tc>
          <w:tcPr>
            <w:tcW w:w="1149" w:type="dxa"/>
            <w:shd w:val="clear" w:color="auto" w:fill="auto"/>
            <w:noWrap/>
            <w:vAlign w:val="center"/>
          </w:tcPr>
          <w:p w:rsidR="008F27E3" w:rsidRPr="00744B60" w:rsidRDefault="008F27E3" w:rsidP="00AD21D3">
            <w:pPr>
              <w:pStyle w:val="TAC"/>
              <w:rPr>
                <w:ins w:id="7632" w:author="Suhwan Lim" w:date="2019-04-18T14:47:00Z"/>
                <w:lang w:eastAsia="ko-KR"/>
              </w:rPr>
            </w:pPr>
            <w:ins w:id="7633" w:author="Suhwan Lim" w:date="2019-04-18T14:49:00Z">
              <w:r>
                <w:rPr>
                  <w:rFonts w:hint="eastAsia"/>
                  <w:lang w:eastAsia="ko-KR"/>
                </w:rPr>
                <w:t>3620</w:t>
              </w:r>
            </w:ins>
          </w:p>
        </w:tc>
        <w:tc>
          <w:tcPr>
            <w:tcW w:w="746" w:type="dxa"/>
            <w:shd w:val="clear" w:color="auto" w:fill="auto"/>
            <w:noWrap/>
            <w:vAlign w:val="center"/>
          </w:tcPr>
          <w:p w:rsidR="008F27E3" w:rsidRPr="00744B60" w:rsidRDefault="008F27E3" w:rsidP="00AD21D3">
            <w:pPr>
              <w:pStyle w:val="TAC"/>
              <w:rPr>
                <w:ins w:id="7634" w:author="Suhwan Lim" w:date="2019-04-18T14:47:00Z"/>
                <w:lang w:eastAsia="ko-KR"/>
              </w:rPr>
            </w:pPr>
            <w:ins w:id="7635" w:author="Suhwan Lim" w:date="2019-04-18T14:49:00Z">
              <w:r>
                <w:rPr>
                  <w:rFonts w:hint="eastAsia"/>
                  <w:lang w:eastAsia="ko-KR"/>
                </w:rPr>
                <w:t>10</w:t>
              </w:r>
            </w:ins>
          </w:p>
        </w:tc>
        <w:tc>
          <w:tcPr>
            <w:tcW w:w="869" w:type="dxa"/>
            <w:shd w:val="clear" w:color="auto" w:fill="auto"/>
            <w:noWrap/>
            <w:vAlign w:val="center"/>
          </w:tcPr>
          <w:p w:rsidR="008F27E3" w:rsidRPr="00744B60" w:rsidRDefault="008F27E3" w:rsidP="00AD21D3">
            <w:pPr>
              <w:pStyle w:val="TAC"/>
              <w:rPr>
                <w:ins w:id="7636" w:author="Suhwan Lim" w:date="2019-04-18T14:47:00Z"/>
                <w:lang w:eastAsia="ko-KR"/>
              </w:rPr>
            </w:pPr>
            <w:ins w:id="7637" w:author="Suhwan Lim" w:date="2019-04-18T14:50:00Z">
              <w:r>
                <w:rPr>
                  <w:rFonts w:hint="eastAsia"/>
                  <w:lang w:eastAsia="ko-KR"/>
                </w:rPr>
                <w:t>50</w:t>
              </w:r>
            </w:ins>
          </w:p>
        </w:tc>
        <w:tc>
          <w:tcPr>
            <w:tcW w:w="1287" w:type="dxa"/>
            <w:shd w:val="clear" w:color="auto" w:fill="auto"/>
            <w:noWrap/>
            <w:vAlign w:val="center"/>
          </w:tcPr>
          <w:p w:rsidR="008F27E3" w:rsidRPr="00744B60" w:rsidRDefault="008F27E3" w:rsidP="00AD21D3">
            <w:pPr>
              <w:pStyle w:val="TAC"/>
              <w:rPr>
                <w:ins w:id="7638" w:author="Suhwan Lim" w:date="2019-04-18T14:47:00Z"/>
                <w:lang w:eastAsia="ko-KR"/>
              </w:rPr>
            </w:pPr>
            <w:ins w:id="7639" w:author="Suhwan Lim" w:date="2019-04-18T14:50:00Z">
              <w:r>
                <w:rPr>
                  <w:rFonts w:hint="eastAsia"/>
                  <w:lang w:eastAsia="ko-KR"/>
                </w:rPr>
                <w:t>3620</w:t>
              </w:r>
            </w:ins>
          </w:p>
        </w:tc>
        <w:tc>
          <w:tcPr>
            <w:tcW w:w="616" w:type="dxa"/>
            <w:shd w:val="clear" w:color="auto" w:fill="auto"/>
            <w:vAlign w:val="center"/>
          </w:tcPr>
          <w:p w:rsidR="008F27E3" w:rsidRPr="00744B60" w:rsidRDefault="008F27E3" w:rsidP="00AD21D3">
            <w:pPr>
              <w:pStyle w:val="TAC"/>
              <w:rPr>
                <w:ins w:id="7640" w:author="Suhwan Lim" w:date="2019-04-18T14:47:00Z"/>
                <w:lang w:eastAsia="ko-KR"/>
              </w:rPr>
            </w:pPr>
            <w:ins w:id="7641" w:author="Suhwan Lim" w:date="2019-04-18T15:04:00Z">
              <w:r>
                <w:rPr>
                  <w:rFonts w:hint="eastAsia"/>
                  <w:lang w:eastAsia="ko-KR"/>
                </w:rPr>
                <w:t>4.8</w:t>
              </w:r>
            </w:ins>
          </w:p>
        </w:tc>
        <w:tc>
          <w:tcPr>
            <w:tcW w:w="817" w:type="dxa"/>
            <w:shd w:val="clear" w:color="auto" w:fill="auto"/>
            <w:vAlign w:val="center"/>
          </w:tcPr>
          <w:p w:rsidR="008F27E3" w:rsidRPr="00AE4694" w:rsidRDefault="008F27E3" w:rsidP="00AD21D3">
            <w:pPr>
              <w:pStyle w:val="TAC"/>
              <w:rPr>
                <w:ins w:id="7642" w:author="Suhwan Lim" w:date="2019-04-18T14:47:00Z"/>
                <w:rFonts w:eastAsia="맑은 고딕"/>
                <w:lang w:eastAsia="ko-KR"/>
              </w:rPr>
            </w:pPr>
            <w:ins w:id="7643"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44" w:author="Suhwan Lim" w:date="2019-04-18T14:47:00Z"/>
                <w:rFonts w:eastAsia="맑은 고딕"/>
                <w:lang w:eastAsia="ko-KR"/>
              </w:rPr>
            </w:pPr>
            <w:ins w:id="7645" w:author="Suhwan Lim" w:date="2019-04-18T15:05:00Z">
              <w:r>
                <w:rPr>
                  <w:rFonts w:eastAsia="맑은 고딕" w:hint="eastAsia"/>
                  <w:lang w:eastAsia="ko-KR"/>
                </w:rPr>
                <w:t xml:space="preserve">IMD5 </w:t>
              </w:r>
              <w:r w:rsidRPr="00E32FD0">
                <w:rPr>
                  <w:rFonts w:ascii="Calibri" w:eastAsia="Times New Roman" w:hAnsi="Calibri"/>
                  <w:lang w:val="en-US" w:eastAsia="zh-CN"/>
                </w:rPr>
                <w:t>|2*f</w:t>
              </w:r>
              <w:r w:rsidRPr="00E32FD0">
                <w:rPr>
                  <w:rFonts w:ascii="Calibri" w:eastAsia="Times New Roman" w:hAnsi="Calibri"/>
                  <w:vertAlign w:val="subscript"/>
                  <w:lang w:val="en-US" w:eastAsia="zh-CN"/>
                </w:rPr>
                <w:t>B3</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n40</w:t>
              </w:r>
            </w:ins>
          </w:p>
        </w:tc>
      </w:tr>
      <w:tr w:rsidR="008F27E3" w:rsidRPr="00AE4694" w:rsidTr="00AD21D3">
        <w:trPr>
          <w:trHeight w:val="54"/>
          <w:jc w:val="center"/>
          <w:ins w:id="7646" w:author="Suhwan Lim" w:date="2019-04-18T14:47:00Z"/>
        </w:trPr>
        <w:tc>
          <w:tcPr>
            <w:tcW w:w="1926" w:type="dxa"/>
            <w:vMerge/>
            <w:shd w:val="clear" w:color="auto" w:fill="auto"/>
            <w:vAlign w:val="center"/>
          </w:tcPr>
          <w:p w:rsidR="008F27E3" w:rsidRPr="00AE4694" w:rsidRDefault="008F27E3" w:rsidP="00AD21D3">
            <w:pPr>
              <w:pStyle w:val="TAC"/>
              <w:rPr>
                <w:ins w:id="7647" w:author="Suhwan Lim" w:date="2019-04-18T14:47:00Z"/>
              </w:rPr>
            </w:pPr>
          </w:p>
        </w:tc>
        <w:tc>
          <w:tcPr>
            <w:tcW w:w="1145" w:type="dxa"/>
            <w:shd w:val="clear" w:color="auto" w:fill="auto"/>
            <w:vAlign w:val="center"/>
          </w:tcPr>
          <w:p w:rsidR="008F27E3" w:rsidRPr="00AE4694" w:rsidRDefault="008F27E3" w:rsidP="00AD21D3">
            <w:pPr>
              <w:pStyle w:val="TAC"/>
              <w:rPr>
                <w:ins w:id="7648" w:author="Suhwan Lim" w:date="2019-04-18T14:47:00Z"/>
              </w:rPr>
            </w:pPr>
            <w:ins w:id="7649" w:author="Suhwan Lim" w:date="2019-04-18T14:48:00Z">
              <w:r w:rsidRPr="002F152E">
                <w:rPr>
                  <w:rFonts w:hint="eastAsia"/>
                </w:rPr>
                <w:t>3</w:t>
              </w:r>
            </w:ins>
          </w:p>
        </w:tc>
        <w:tc>
          <w:tcPr>
            <w:tcW w:w="1149" w:type="dxa"/>
            <w:shd w:val="clear" w:color="auto" w:fill="auto"/>
            <w:noWrap/>
            <w:vAlign w:val="center"/>
          </w:tcPr>
          <w:p w:rsidR="008F27E3" w:rsidRPr="00744B60" w:rsidRDefault="008F27E3" w:rsidP="00AD21D3">
            <w:pPr>
              <w:pStyle w:val="TAC"/>
              <w:rPr>
                <w:ins w:id="7650" w:author="Suhwan Lim" w:date="2019-04-18T14:47:00Z"/>
                <w:lang w:eastAsia="ko-KR"/>
              </w:rPr>
            </w:pPr>
            <w:ins w:id="7651" w:author="Suhwan Lim" w:date="2019-04-18T14:49:00Z">
              <w:r>
                <w:rPr>
                  <w:rFonts w:hint="eastAsia"/>
                  <w:lang w:eastAsia="ko-KR"/>
                </w:rPr>
                <w:t>1720</w:t>
              </w:r>
            </w:ins>
          </w:p>
        </w:tc>
        <w:tc>
          <w:tcPr>
            <w:tcW w:w="746" w:type="dxa"/>
            <w:shd w:val="clear" w:color="auto" w:fill="auto"/>
            <w:noWrap/>
            <w:vAlign w:val="center"/>
          </w:tcPr>
          <w:p w:rsidR="008F27E3" w:rsidRPr="00744B60" w:rsidRDefault="008F27E3" w:rsidP="00AD21D3">
            <w:pPr>
              <w:pStyle w:val="TAC"/>
              <w:rPr>
                <w:ins w:id="7652" w:author="Suhwan Lim" w:date="2019-04-18T14:47:00Z"/>
                <w:lang w:eastAsia="ko-KR"/>
              </w:rPr>
            </w:pPr>
            <w:ins w:id="7653" w:author="Suhwan Lim" w:date="2019-04-18T14:49:00Z">
              <w:r>
                <w:rPr>
                  <w:rFonts w:hint="eastAsia"/>
                  <w:lang w:eastAsia="ko-KR"/>
                </w:rPr>
                <w:t>5</w:t>
              </w:r>
            </w:ins>
          </w:p>
        </w:tc>
        <w:tc>
          <w:tcPr>
            <w:tcW w:w="869" w:type="dxa"/>
            <w:shd w:val="clear" w:color="auto" w:fill="auto"/>
            <w:noWrap/>
            <w:vAlign w:val="center"/>
          </w:tcPr>
          <w:p w:rsidR="008F27E3" w:rsidRPr="00744B60" w:rsidRDefault="008F27E3" w:rsidP="00AD21D3">
            <w:pPr>
              <w:pStyle w:val="TAC"/>
              <w:rPr>
                <w:ins w:id="7654" w:author="Suhwan Lim" w:date="2019-04-18T14:47:00Z"/>
                <w:lang w:eastAsia="ko-KR"/>
              </w:rPr>
            </w:pPr>
            <w:ins w:id="7655"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56" w:author="Suhwan Lim" w:date="2019-04-18T14:47:00Z"/>
                <w:lang w:eastAsia="ko-KR"/>
              </w:rPr>
            </w:pPr>
            <w:ins w:id="7657" w:author="Suhwan Lim" w:date="2019-04-18T14:50:00Z">
              <w:r>
                <w:rPr>
                  <w:rFonts w:hint="eastAsia"/>
                  <w:lang w:eastAsia="ko-KR"/>
                </w:rPr>
                <w:t>1815</w:t>
              </w:r>
            </w:ins>
          </w:p>
        </w:tc>
        <w:tc>
          <w:tcPr>
            <w:tcW w:w="616" w:type="dxa"/>
            <w:shd w:val="clear" w:color="auto" w:fill="auto"/>
            <w:vAlign w:val="center"/>
          </w:tcPr>
          <w:p w:rsidR="008F27E3" w:rsidRPr="00744B60" w:rsidRDefault="008F27E3" w:rsidP="00AD21D3">
            <w:pPr>
              <w:pStyle w:val="TAC"/>
              <w:rPr>
                <w:ins w:id="7658" w:author="Suhwan Lim" w:date="2019-04-18T14:47:00Z"/>
                <w:lang w:eastAsia="ko-KR"/>
              </w:rPr>
            </w:pPr>
            <w:ins w:id="7659" w:author="Suhwan Lim" w:date="2019-04-18T15:04: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60" w:author="Suhwan Lim" w:date="2019-04-18T14:47:00Z"/>
                <w:rFonts w:eastAsia="맑은 고딕"/>
                <w:lang w:eastAsia="ko-KR"/>
              </w:rPr>
            </w:pPr>
            <w:ins w:id="7661" w:author="Suhwan Lim" w:date="2019-04-18T15:04: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7662" w:author="Suhwan Lim" w:date="2019-04-18T14:47:00Z"/>
                <w:rFonts w:eastAsia="맑은 고딕"/>
                <w:lang w:eastAsia="ko-KR"/>
              </w:rPr>
            </w:pPr>
            <w:ins w:id="7663" w:author="Suhwan Lim" w:date="2019-04-18T15:05:00Z">
              <w:r>
                <w:rPr>
                  <w:rFonts w:eastAsia="맑은 고딕" w:hint="eastAsia"/>
                  <w:lang w:eastAsia="ko-KR"/>
                </w:rPr>
                <w:t>N/A</w:t>
              </w:r>
            </w:ins>
          </w:p>
        </w:tc>
      </w:tr>
      <w:tr w:rsidR="008F27E3" w:rsidRPr="00AE4694" w:rsidTr="00AD21D3">
        <w:trPr>
          <w:trHeight w:val="54"/>
          <w:jc w:val="center"/>
          <w:ins w:id="7664" w:author="Suhwan Lim" w:date="2019-04-18T14:47:00Z"/>
        </w:trPr>
        <w:tc>
          <w:tcPr>
            <w:tcW w:w="1926" w:type="dxa"/>
            <w:vMerge/>
            <w:shd w:val="clear" w:color="auto" w:fill="auto"/>
            <w:vAlign w:val="center"/>
          </w:tcPr>
          <w:p w:rsidR="008F27E3" w:rsidRPr="00AE4694" w:rsidRDefault="008F27E3" w:rsidP="00AD21D3">
            <w:pPr>
              <w:pStyle w:val="TAC"/>
              <w:rPr>
                <w:ins w:id="7665" w:author="Suhwan Lim" w:date="2019-04-18T14:47:00Z"/>
              </w:rPr>
            </w:pPr>
          </w:p>
        </w:tc>
        <w:tc>
          <w:tcPr>
            <w:tcW w:w="1145" w:type="dxa"/>
            <w:shd w:val="clear" w:color="auto" w:fill="auto"/>
            <w:vAlign w:val="center"/>
          </w:tcPr>
          <w:p w:rsidR="008F27E3" w:rsidRPr="00AE4694" w:rsidRDefault="008F27E3" w:rsidP="00AD21D3">
            <w:pPr>
              <w:pStyle w:val="TAC"/>
              <w:rPr>
                <w:ins w:id="7666" w:author="Suhwan Lim" w:date="2019-04-18T14:47:00Z"/>
              </w:rPr>
            </w:pPr>
            <w:ins w:id="7667" w:author="Suhwan Lim" w:date="2019-04-18T14:48:00Z">
              <w:r w:rsidRPr="002F152E">
                <w:t>n40</w:t>
              </w:r>
            </w:ins>
          </w:p>
        </w:tc>
        <w:tc>
          <w:tcPr>
            <w:tcW w:w="1149" w:type="dxa"/>
            <w:shd w:val="clear" w:color="auto" w:fill="auto"/>
            <w:noWrap/>
            <w:vAlign w:val="center"/>
          </w:tcPr>
          <w:p w:rsidR="008F27E3" w:rsidRPr="00744B60" w:rsidRDefault="008F27E3" w:rsidP="00AD21D3">
            <w:pPr>
              <w:pStyle w:val="TAC"/>
              <w:rPr>
                <w:ins w:id="7668" w:author="Suhwan Lim" w:date="2019-04-18T14:47:00Z"/>
                <w:lang w:eastAsia="ko-KR"/>
              </w:rPr>
            </w:pPr>
            <w:ins w:id="7669" w:author="Suhwan Lim" w:date="2019-04-18T14:49:00Z">
              <w:r>
                <w:rPr>
                  <w:rFonts w:hint="eastAsia"/>
                  <w:lang w:eastAsia="ko-KR"/>
                </w:rPr>
                <w:t>2360</w:t>
              </w:r>
            </w:ins>
          </w:p>
        </w:tc>
        <w:tc>
          <w:tcPr>
            <w:tcW w:w="746" w:type="dxa"/>
            <w:shd w:val="clear" w:color="auto" w:fill="auto"/>
            <w:noWrap/>
            <w:vAlign w:val="center"/>
          </w:tcPr>
          <w:p w:rsidR="008F27E3" w:rsidRPr="00744B60" w:rsidRDefault="008F27E3" w:rsidP="00AD21D3">
            <w:pPr>
              <w:pStyle w:val="TAC"/>
              <w:rPr>
                <w:ins w:id="7670" w:author="Suhwan Lim" w:date="2019-04-18T14:47:00Z"/>
                <w:lang w:eastAsia="ko-KR"/>
              </w:rPr>
            </w:pPr>
            <w:ins w:id="7671" w:author="Suhwan Lim" w:date="2019-04-18T14:49:00Z">
              <w:r>
                <w:rPr>
                  <w:rFonts w:hint="eastAsia"/>
                  <w:lang w:eastAsia="ko-KR"/>
                </w:rPr>
                <w:t>5</w:t>
              </w:r>
            </w:ins>
          </w:p>
        </w:tc>
        <w:tc>
          <w:tcPr>
            <w:tcW w:w="869" w:type="dxa"/>
            <w:shd w:val="clear" w:color="auto" w:fill="auto"/>
            <w:noWrap/>
            <w:vAlign w:val="center"/>
          </w:tcPr>
          <w:p w:rsidR="008F27E3" w:rsidRPr="008C42A4" w:rsidRDefault="008F27E3" w:rsidP="00AD21D3">
            <w:pPr>
              <w:pStyle w:val="TAC"/>
              <w:rPr>
                <w:ins w:id="7672" w:author="Suhwan Lim" w:date="2019-04-18T14:47:00Z"/>
                <w:lang w:eastAsia="ko-KR"/>
              </w:rPr>
            </w:pPr>
            <w:ins w:id="7673"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74" w:author="Suhwan Lim" w:date="2019-04-18T14:47:00Z"/>
                <w:lang w:eastAsia="ko-KR"/>
              </w:rPr>
            </w:pPr>
            <w:ins w:id="7675" w:author="Suhwan Lim" w:date="2019-04-18T14:50:00Z">
              <w:r>
                <w:rPr>
                  <w:rFonts w:hint="eastAsia"/>
                  <w:lang w:eastAsia="ko-KR"/>
                </w:rPr>
                <w:t>2360</w:t>
              </w:r>
            </w:ins>
          </w:p>
        </w:tc>
        <w:tc>
          <w:tcPr>
            <w:tcW w:w="616" w:type="dxa"/>
            <w:shd w:val="clear" w:color="auto" w:fill="auto"/>
            <w:vAlign w:val="center"/>
          </w:tcPr>
          <w:p w:rsidR="008F27E3" w:rsidRPr="008C42A4" w:rsidRDefault="008F27E3" w:rsidP="00AD21D3">
            <w:pPr>
              <w:pStyle w:val="TAC"/>
              <w:rPr>
                <w:ins w:id="7676" w:author="Suhwan Lim" w:date="2019-04-18T14:47:00Z"/>
                <w:lang w:eastAsia="ko-KR"/>
              </w:rPr>
            </w:pPr>
            <w:ins w:id="7677" w:author="Suhwan Lim" w:date="2019-04-18T15:04:00Z">
              <w:r>
                <w:rPr>
                  <w:rFonts w:hint="eastAsia"/>
                  <w:lang w:eastAsia="ko-KR"/>
                </w:rPr>
                <w:t>4.4</w:t>
              </w:r>
            </w:ins>
          </w:p>
        </w:tc>
        <w:tc>
          <w:tcPr>
            <w:tcW w:w="817" w:type="dxa"/>
            <w:shd w:val="clear" w:color="auto" w:fill="auto"/>
            <w:vAlign w:val="center"/>
          </w:tcPr>
          <w:p w:rsidR="008F27E3" w:rsidRPr="00AE4694" w:rsidRDefault="008F27E3" w:rsidP="00AD21D3">
            <w:pPr>
              <w:pStyle w:val="TAC"/>
              <w:rPr>
                <w:ins w:id="7678" w:author="Suhwan Lim" w:date="2019-04-18T14:47:00Z"/>
                <w:rFonts w:eastAsia="맑은 고딕"/>
                <w:lang w:eastAsia="ko-KR"/>
              </w:rPr>
            </w:pPr>
            <w:ins w:id="7679"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80" w:author="Suhwan Lim" w:date="2019-04-18T14:47:00Z"/>
                <w:rFonts w:eastAsia="맑은 고딕"/>
                <w:lang w:eastAsia="ko-KR"/>
              </w:rPr>
            </w:pPr>
            <w:ins w:id="7681" w:author="Suhwan Lim" w:date="2019-04-18T15:05:00Z">
              <w:r>
                <w:rPr>
                  <w:rFonts w:eastAsia="맑은 고딕" w:hint="eastAsia"/>
                  <w:lang w:eastAsia="ko-KR"/>
                </w:rPr>
                <w:t xml:space="preserve">IMD5 </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B3</w:t>
              </w:r>
              <w:r w:rsidRPr="00E32FD0">
                <w:rPr>
                  <w:rFonts w:ascii="Calibri" w:hAnsi="Calibri"/>
                  <w:vertAlign w:val="subscript"/>
                  <w:lang w:val="en-US" w:eastAsia="ko-KR"/>
                </w:rPr>
                <w:t xml:space="preserve"> </w:t>
              </w:r>
              <w:r w:rsidRPr="00E32FD0">
                <w:rPr>
                  <w:rFonts w:ascii="Calibri" w:eastAsia="Times New Roman" w:hAnsi="Calibri"/>
                  <w:lang w:val="en-US" w:eastAsia="zh-CN"/>
                </w:rPr>
                <w:t>-2*f</w:t>
              </w:r>
              <w:r w:rsidRPr="00E32FD0">
                <w:rPr>
                  <w:rFonts w:ascii="Calibri" w:eastAsia="Times New Roman" w:hAnsi="Calibri"/>
                  <w:vertAlign w:val="subscript"/>
                  <w:lang w:val="en-US" w:eastAsia="zh-CN"/>
                </w:rPr>
                <w:t>n78</w:t>
              </w:r>
              <w:r w:rsidRPr="00E32FD0">
                <w:rPr>
                  <w:rFonts w:ascii="Calibri" w:hAnsi="Calibri"/>
                  <w:lang w:val="en-US" w:eastAsia="ko-KR"/>
                </w:rPr>
                <w:t>|</w:t>
              </w:r>
            </w:ins>
          </w:p>
        </w:tc>
      </w:tr>
      <w:tr w:rsidR="008F27E3" w:rsidRPr="00AE4694" w:rsidTr="00AD21D3">
        <w:trPr>
          <w:trHeight w:val="54"/>
          <w:jc w:val="center"/>
          <w:ins w:id="7682" w:author="Suhwan Lim" w:date="2019-04-18T14:47:00Z"/>
        </w:trPr>
        <w:tc>
          <w:tcPr>
            <w:tcW w:w="1926" w:type="dxa"/>
            <w:vMerge/>
            <w:shd w:val="clear" w:color="auto" w:fill="auto"/>
            <w:vAlign w:val="center"/>
          </w:tcPr>
          <w:p w:rsidR="008F27E3" w:rsidRPr="00AE4694" w:rsidRDefault="008F27E3" w:rsidP="00AD21D3">
            <w:pPr>
              <w:pStyle w:val="TAC"/>
              <w:rPr>
                <w:ins w:id="7683" w:author="Suhwan Lim" w:date="2019-04-18T14:47:00Z"/>
              </w:rPr>
            </w:pPr>
          </w:p>
        </w:tc>
        <w:tc>
          <w:tcPr>
            <w:tcW w:w="1145" w:type="dxa"/>
            <w:shd w:val="clear" w:color="auto" w:fill="auto"/>
            <w:vAlign w:val="center"/>
          </w:tcPr>
          <w:p w:rsidR="008F27E3" w:rsidRPr="00AE4694" w:rsidRDefault="008F27E3" w:rsidP="00AD21D3">
            <w:pPr>
              <w:pStyle w:val="TAC"/>
              <w:rPr>
                <w:ins w:id="7684" w:author="Suhwan Lim" w:date="2019-04-18T14:47:00Z"/>
              </w:rPr>
            </w:pPr>
            <w:ins w:id="7685" w:author="Suhwan Lim" w:date="2019-04-18T14:48:00Z">
              <w:r w:rsidRPr="002F152E">
                <w:t>n</w:t>
              </w:r>
              <w:r w:rsidRPr="002F152E">
                <w:rPr>
                  <w:rFonts w:hint="eastAsia"/>
                </w:rPr>
                <w:t>7</w:t>
              </w:r>
              <w:r w:rsidRPr="002F152E">
                <w:t>8</w:t>
              </w:r>
            </w:ins>
          </w:p>
        </w:tc>
        <w:tc>
          <w:tcPr>
            <w:tcW w:w="1149" w:type="dxa"/>
            <w:shd w:val="clear" w:color="auto" w:fill="auto"/>
            <w:noWrap/>
            <w:vAlign w:val="center"/>
          </w:tcPr>
          <w:p w:rsidR="008F27E3" w:rsidRPr="00744B60" w:rsidRDefault="008F27E3" w:rsidP="00AD21D3">
            <w:pPr>
              <w:pStyle w:val="TAC"/>
              <w:rPr>
                <w:ins w:id="7686" w:author="Suhwan Lim" w:date="2019-04-18T14:47:00Z"/>
                <w:lang w:eastAsia="ko-KR"/>
              </w:rPr>
            </w:pPr>
            <w:ins w:id="7687" w:author="Suhwan Lim" w:date="2019-04-18T14:49:00Z">
              <w:r>
                <w:rPr>
                  <w:rFonts w:hint="eastAsia"/>
                  <w:lang w:eastAsia="ko-KR"/>
                </w:rPr>
                <w:t>376</w:t>
              </w:r>
            </w:ins>
            <w:ins w:id="7688" w:author="Suhwan Lim" w:date="2019-04-18T15:01:00Z">
              <w:r>
                <w:rPr>
                  <w:lang w:eastAsia="ko-KR"/>
                </w:rPr>
                <w:t>0</w:t>
              </w:r>
            </w:ins>
          </w:p>
        </w:tc>
        <w:tc>
          <w:tcPr>
            <w:tcW w:w="746" w:type="dxa"/>
            <w:shd w:val="clear" w:color="auto" w:fill="auto"/>
            <w:noWrap/>
            <w:vAlign w:val="center"/>
          </w:tcPr>
          <w:p w:rsidR="008F27E3" w:rsidRPr="008C42A4" w:rsidRDefault="008F27E3" w:rsidP="00AD21D3">
            <w:pPr>
              <w:pStyle w:val="TAC"/>
              <w:rPr>
                <w:ins w:id="7689" w:author="Suhwan Lim" w:date="2019-04-18T14:47:00Z"/>
                <w:lang w:eastAsia="ko-KR"/>
              </w:rPr>
            </w:pPr>
            <w:ins w:id="7690" w:author="Suhwan Lim" w:date="2019-04-18T14:49:00Z">
              <w:r>
                <w:rPr>
                  <w:rFonts w:hint="eastAsia"/>
                  <w:lang w:eastAsia="ko-KR"/>
                </w:rPr>
                <w:t>10</w:t>
              </w:r>
            </w:ins>
          </w:p>
        </w:tc>
        <w:tc>
          <w:tcPr>
            <w:tcW w:w="869" w:type="dxa"/>
            <w:shd w:val="clear" w:color="auto" w:fill="auto"/>
            <w:noWrap/>
            <w:vAlign w:val="center"/>
          </w:tcPr>
          <w:p w:rsidR="008F27E3" w:rsidRPr="008C42A4" w:rsidRDefault="008F27E3" w:rsidP="00AD21D3">
            <w:pPr>
              <w:pStyle w:val="TAC"/>
              <w:rPr>
                <w:ins w:id="7691" w:author="Suhwan Lim" w:date="2019-04-18T14:47:00Z"/>
                <w:lang w:eastAsia="ko-KR"/>
              </w:rPr>
            </w:pPr>
            <w:ins w:id="7692" w:author="Suhwan Lim" w:date="2019-04-18T14:50:00Z">
              <w:r>
                <w:rPr>
                  <w:rFonts w:hint="eastAsia"/>
                  <w:lang w:eastAsia="ko-KR"/>
                </w:rPr>
                <w:t>50</w:t>
              </w:r>
            </w:ins>
          </w:p>
        </w:tc>
        <w:tc>
          <w:tcPr>
            <w:tcW w:w="1287" w:type="dxa"/>
            <w:shd w:val="clear" w:color="auto" w:fill="auto"/>
            <w:noWrap/>
            <w:vAlign w:val="center"/>
          </w:tcPr>
          <w:p w:rsidR="008F27E3" w:rsidRPr="008C42A4" w:rsidRDefault="008F27E3" w:rsidP="00AD21D3">
            <w:pPr>
              <w:pStyle w:val="TAC"/>
              <w:rPr>
                <w:ins w:id="7693" w:author="Suhwan Lim" w:date="2019-04-18T14:47:00Z"/>
                <w:lang w:eastAsia="ko-KR"/>
              </w:rPr>
            </w:pPr>
            <w:ins w:id="7694" w:author="Suhwan Lim" w:date="2019-04-18T15:01:00Z">
              <w:r>
                <w:rPr>
                  <w:rFonts w:hint="eastAsia"/>
                  <w:lang w:eastAsia="ko-KR"/>
                </w:rPr>
                <w:t>3760</w:t>
              </w:r>
            </w:ins>
          </w:p>
        </w:tc>
        <w:tc>
          <w:tcPr>
            <w:tcW w:w="616" w:type="dxa"/>
            <w:shd w:val="clear" w:color="auto" w:fill="auto"/>
            <w:vAlign w:val="center"/>
          </w:tcPr>
          <w:p w:rsidR="008F27E3" w:rsidRPr="008C42A4" w:rsidRDefault="008F27E3" w:rsidP="00AD21D3">
            <w:pPr>
              <w:pStyle w:val="TAC"/>
              <w:rPr>
                <w:ins w:id="7695" w:author="Suhwan Lim" w:date="2019-04-18T14:47:00Z"/>
                <w:lang w:eastAsia="ko-KR"/>
              </w:rPr>
            </w:pPr>
            <w:ins w:id="7696" w:author="Suhwan Lim" w:date="2019-04-18T15:04: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97" w:author="Suhwan Lim" w:date="2019-04-18T14:47:00Z"/>
                <w:rFonts w:eastAsia="맑은 고딕"/>
                <w:lang w:eastAsia="ko-KR"/>
              </w:rPr>
            </w:pPr>
            <w:ins w:id="7698"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99" w:author="Suhwan Lim" w:date="2019-04-18T14:47:00Z"/>
                <w:rFonts w:eastAsia="맑은 고딕"/>
                <w:lang w:eastAsia="ko-KR"/>
              </w:rPr>
            </w:pPr>
            <w:ins w:id="7700" w:author="Suhwan Lim" w:date="2019-04-18T15:05:00Z">
              <w:r>
                <w:rPr>
                  <w:rFonts w:eastAsia="맑은 고딕" w:hint="eastAsia"/>
                  <w:lang w:eastAsia="ko-KR"/>
                </w:rPr>
                <w:t>N/A</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pPr>
            <w:r w:rsidRPr="00AE4694">
              <w:lastRenderedPageBreak/>
              <w:t>DC_3A_n78A-n79A</w:t>
            </w: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1865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3340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3340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4910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4910</w:t>
            </w:r>
          </w:p>
        </w:tc>
        <w:tc>
          <w:tcPr>
            <w:tcW w:w="616" w:type="dxa"/>
            <w:shd w:val="clear" w:color="auto" w:fill="auto"/>
            <w:vAlign w:val="center"/>
          </w:tcPr>
          <w:p w:rsidR="008F27E3" w:rsidRPr="00AE4694" w:rsidRDefault="008F27E3" w:rsidP="00AD21D3">
            <w:pPr>
              <w:pStyle w:val="TAC"/>
            </w:pPr>
            <w:r w:rsidRPr="00AE4694">
              <w:t>16.3</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1865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4510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4510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3710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3710</w:t>
            </w:r>
          </w:p>
        </w:tc>
        <w:tc>
          <w:tcPr>
            <w:tcW w:w="616" w:type="dxa"/>
            <w:shd w:val="clear" w:color="auto" w:fill="auto"/>
            <w:vAlign w:val="center"/>
          </w:tcPr>
          <w:p w:rsidR="008F27E3" w:rsidRPr="00AE4694" w:rsidRDefault="008F27E3" w:rsidP="00AD21D3">
            <w:pPr>
              <w:pStyle w:val="TAC"/>
            </w:pPr>
            <w:r w:rsidRPr="00AE4694">
              <w:t>4.2</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IMD5</w:t>
            </w:r>
          </w:p>
        </w:tc>
      </w:tr>
      <w:tr w:rsidR="008F27E3" w:rsidRPr="00AE4694" w:rsidTr="00AD21D3">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1"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02" w:author="R4-1902232" w:date="2019-03-06T22:05:00Z"/>
          <w:trPrChange w:id="7703" w:author="R4-1902232" w:date="2019-03-06T22:05:00Z">
            <w:trPr>
              <w:gridAfter w:val="0"/>
              <w:trHeight w:val="54"/>
              <w:jc w:val="center"/>
            </w:trPr>
          </w:trPrChange>
        </w:trPr>
        <w:tc>
          <w:tcPr>
            <w:tcW w:w="1926" w:type="dxa"/>
            <w:vMerge w:val="restart"/>
            <w:shd w:val="clear" w:color="auto" w:fill="auto"/>
            <w:vAlign w:val="center"/>
            <w:tcPrChange w:id="7704" w:author="R4-1902232" w:date="2019-03-06T22:05:00Z">
              <w:tcPr>
                <w:tcW w:w="1738" w:type="dxa"/>
                <w:vMerge w:val="restart"/>
                <w:shd w:val="clear" w:color="auto" w:fill="auto"/>
                <w:vAlign w:val="center"/>
              </w:tcPr>
            </w:tcPrChange>
          </w:tcPr>
          <w:p w:rsidR="008F27E3" w:rsidRPr="00AE4694" w:rsidRDefault="008F27E3" w:rsidP="00AD21D3">
            <w:pPr>
              <w:pStyle w:val="TAC"/>
              <w:rPr>
                <w:ins w:id="7705" w:author="R4-1902232" w:date="2019-03-06T22:05:00Z"/>
              </w:rPr>
            </w:pPr>
            <w:ins w:id="7706" w:author="R4-1902232" w:date="2019-03-06T22:05:00Z">
              <w:r w:rsidRPr="00E366D0">
                <w:rPr>
                  <w:rFonts w:eastAsia="MS Mincho" w:cs="Arial"/>
                  <w:szCs w:val="18"/>
                  <w:lang w:eastAsia="ja-JP"/>
                </w:rPr>
                <w:t>DC_3A-SUL_n78A-n82A</w:t>
              </w:r>
            </w:ins>
          </w:p>
        </w:tc>
        <w:tc>
          <w:tcPr>
            <w:tcW w:w="1145" w:type="dxa"/>
            <w:shd w:val="clear" w:color="auto" w:fill="auto"/>
            <w:vAlign w:val="center"/>
            <w:tcPrChange w:id="7707" w:author="R4-1902232" w:date="2019-03-06T22:05:00Z">
              <w:tcPr>
                <w:tcW w:w="1146" w:type="dxa"/>
                <w:gridSpan w:val="2"/>
                <w:shd w:val="clear" w:color="auto" w:fill="auto"/>
                <w:vAlign w:val="center"/>
              </w:tcPr>
            </w:tcPrChange>
          </w:tcPr>
          <w:p w:rsidR="008F27E3" w:rsidRPr="00AE4694" w:rsidRDefault="008F27E3" w:rsidP="00AD21D3">
            <w:pPr>
              <w:pStyle w:val="TAC"/>
              <w:rPr>
                <w:ins w:id="7708" w:author="R4-1902232" w:date="2019-03-06T22:05:00Z"/>
              </w:rPr>
            </w:pPr>
            <w:ins w:id="7709" w:author="R4-1902232" w:date="2019-03-06T22:05:00Z">
              <w:r w:rsidRPr="00E366D0">
                <w:rPr>
                  <w:rFonts w:cs="Arial"/>
                  <w:szCs w:val="18"/>
                  <w:lang w:eastAsia="zh-CN"/>
                </w:rPr>
                <w:t>3</w:t>
              </w:r>
            </w:ins>
          </w:p>
        </w:tc>
        <w:tc>
          <w:tcPr>
            <w:tcW w:w="1149" w:type="dxa"/>
            <w:shd w:val="clear" w:color="auto" w:fill="auto"/>
            <w:noWrap/>
            <w:vAlign w:val="center"/>
            <w:tcPrChange w:id="7710" w:author="R4-1902232" w:date="2019-03-06T22:05:00Z">
              <w:tcPr>
                <w:tcW w:w="1160" w:type="dxa"/>
                <w:gridSpan w:val="2"/>
                <w:shd w:val="clear" w:color="auto" w:fill="auto"/>
                <w:noWrap/>
                <w:vAlign w:val="center"/>
              </w:tcPr>
            </w:tcPrChange>
          </w:tcPr>
          <w:p w:rsidR="008F27E3" w:rsidRPr="00AE4694" w:rsidRDefault="008F27E3" w:rsidP="00AD21D3">
            <w:pPr>
              <w:pStyle w:val="TAC"/>
              <w:rPr>
                <w:ins w:id="7711" w:author="R4-1902232" w:date="2019-03-06T22:05:00Z"/>
              </w:rPr>
            </w:pPr>
            <w:ins w:id="7712" w:author="R4-1902232" w:date="2019-03-06T22:05:00Z">
              <w:r w:rsidRPr="00E366D0">
                <w:rPr>
                  <w:rFonts w:cs="Arial"/>
                  <w:szCs w:val="18"/>
                </w:rPr>
                <w:t>1775</w:t>
              </w:r>
            </w:ins>
          </w:p>
        </w:tc>
        <w:tc>
          <w:tcPr>
            <w:tcW w:w="746" w:type="dxa"/>
            <w:shd w:val="clear" w:color="auto" w:fill="auto"/>
            <w:noWrap/>
            <w:vAlign w:val="center"/>
            <w:tcPrChange w:id="7713" w:author="R4-1902232" w:date="2019-03-06T22:05:00Z">
              <w:tcPr>
                <w:tcW w:w="746" w:type="dxa"/>
                <w:gridSpan w:val="2"/>
                <w:shd w:val="clear" w:color="auto" w:fill="auto"/>
                <w:noWrap/>
                <w:vAlign w:val="center"/>
              </w:tcPr>
            </w:tcPrChange>
          </w:tcPr>
          <w:p w:rsidR="008F27E3" w:rsidRPr="00AE4694" w:rsidRDefault="008F27E3" w:rsidP="00AD21D3">
            <w:pPr>
              <w:pStyle w:val="TAC"/>
              <w:rPr>
                <w:ins w:id="7714" w:author="R4-1902232" w:date="2019-03-06T22:05:00Z"/>
              </w:rPr>
            </w:pPr>
            <w:ins w:id="7715" w:author="R4-1902232" w:date="2019-03-06T22:05:00Z">
              <w:r w:rsidRPr="00E366D0">
                <w:rPr>
                  <w:rFonts w:cs="Arial"/>
                  <w:szCs w:val="18"/>
                </w:rPr>
                <w:t>5</w:t>
              </w:r>
            </w:ins>
          </w:p>
        </w:tc>
        <w:tc>
          <w:tcPr>
            <w:tcW w:w="869" w:type="dxa"/>
            <w:shd w:val="clear" w:color="auto" w:fill="auto"/>
            <w:noWrap/>
            <w:vAlign w:val="center"/>
            <w:tcPrChange w:id="7716" w:author="R4-1902232" w:date="2019-03-06T22:05:00Z">
              <w:tcPr>
                <w:tcW w:w="877" w:type="dxa"/>
                <w:gridSpan w:val="2"/>
                <w:shd w:val="clear" w:color="auto" w:fill="auto"/>
                <w:noWrap/>
                <w:vAlign w:val="center"/>
              </w:tcPr>
            </w:tcPrChange>
          </w:tcPr>
          <w:p w:rsidR="008F27E3" w:rsidRPr="00AE4694" w:rsidRDefault="008F27E3" w:rsidP="00AD21D3">
            <w:pPr>
              <w:pStyle w:val="TAC"/>
              <w:rPr>
                <w:ins w:id="7717" w:author="R4-1902232" w:date="2019-03-06T22:05:00Z"/>
              </w:rPr>
            </w:pPr>
            <w:ins w:id="7718" w:author="R4-1902232" w:date="2019-03-06T22:05:00Z">
              <w:r w:rsidRPr="00E366D0">
                <w:rPr>
                  <w:rFonts w:cs="Arial"/>
                  <w:szCs w:val="18"/>
                </w:rPr>
                <w:t>25</w:t>
              </w:r>
            </w:ins>
          </w:p>
        </w:tc>
        <w:tc>
          <w:tcPr>
            <w:tcW w:w="1287" w:type="dxa"/>
            <w:shd w:val="clear" w:color="auto" w:fill="auto"/>
            <w:noWrap/>
            <w:vAlign w:val="center"/>
            <w:tcPrChange w:id="7719" w:author="R4-1902232" w:date="2019-03-06T22:05:00Z">
              <w:tcPr>
                <w:tcW w:w="1299" w:type="dxa"/>
                <w:gridSpan w:val="2"/>
                <w:shd w:val="clear" w:color="auto" w:fill="auto"/>
                <w:noWrap/>
                <w:vAlign w:val="center"/>
              </w:tcPr>
            </w:tcPrChange>
          </w:tcPr>
          <w:p w:rsidR="008F27E3" w:rsidRPr="00AE4694" w:rsidRDefault="008F27E3" w:rsidP="00AD21D3">
            <w:pPr>
              <w:pStyle w:val="TAC"/>
              <w:rPr>
                <w:ins w:id="7720" w:author="R4-1902232" w:date="2019-03-06T22:05:00Z"/>
              </w:rPr>
            </w:pPr>
            <w:ins w:id="7721" w:author="R4-1902232" w:date="2019-03-06T22:05:00Z">
              <w:r w:rsidRPr="00E366D0">
                <w:rPr>
                  <w:rFonts w:cs="Arial"/>
                  <w:szCs w:val="18"/>
                </w:rPr>
                <w:t>1870</w:t>
              </w:r>
            </w:ins>
          </w:p>
        </w:tc>
        <w:tc>
          <w:tcPr>
            <w:tcW w:w="616" w:type="dxa"/>
            <w:shd w:val="clear" w:color="auto" w:fill="auto"/>
            <w:vAlign w:val="center"/>
            <w:tcPrChange w:id="7722" w:author="R4-1902232" w:date="2019-03-06T22:05:00Z">
              <w:tcPr>
                <w:tcW w:w="634" w:type="dxa"/>
                <w:gridSpan w:val="2"/>
                <w:shd w:val="clear" w:color="auto" w:fill="auto"/>
                <w:vAlign w:val="center"/>
              </w:tcPr>
            </w:tcPrChange>
          </w:tcPr>
          <w:p w:rsidR="008F27E3" w:rsidRPr="00AE4694" w:rsidRDefault="008F27E3" w:rsidP="00AD21D3">
            <w:pPr>
              <w:pStyle w:val="TAC"/>
              <w:rPr>
                <w:ins w:id="7723" w:author="R4-1902232" w:date="2019-03-06T22:05:00Z"/>
              </w:rPr>
            </w:pPr>
            <w:ins w:id="7724" w:author="R4-1902232" w:date="2019-03-06T22:05:00Z">
              <w:r w:rsidRPr="00E366D0">
                <w:rPr>
                  <w:rFonts w:cs="Arial"/>
                  <w:szCs w:val="18"/>
                </w:rPr>
                <w:t>4</w:t>
              </w:r>
            </w:ins>
          </w:p>
        </w:tc>
        <w:tc>
          <w:tcPr>
            <w:tcW w:w="817" w:type="dxa"/>
            <w:shd w:val="clear" w:color="auto" w:fill="auto"/>
            <w:vAlign w:val="center"/>
            <w:tcPrChange w:id="7725" w:author="R4-1902232" w:date="2019-03-06T22:05:00Z">
              <w:tcPr>
                <w:tcW w:w="817" w:type="dxa"/>
                <w:gridSpan w:val="2"/>
                <w:shd w:val="clear" w:color="auto" w:fill="auto"/>
                <w:vAlign w:val="center"/>
              </w:tcPr>
            </w:tcPrChange>
          </w:tcPr>
          <w:p w:rsidR="008F27E3" w:rsidRPr="00AE4694" w:rsidRDefault="008F27E3" w:rsidP="00AD21D3">
            <w:pPr>
              <w:pStyle w:val="TAC"/>
              <w:rPr>
                <w:ins w:id="7726" w:author="R4-1902232" w:date="2019-03-06T22:05:00Z"/>
                <w:rFonts w:eastAsia="맑은 고딕"/>
                <w:lang w:eastAsia="ko-KR"/>
              </w:rPr>
            </w:pPr>
            <w:ins w:id="7727" w:author="R4-1902232" w:date="2019-03-06T22:05:00Z">
              <w:r w:rsidRPr="00E366D0">
                <w:rPr>
                  <w:rFonts w:cs="Arial"/>
                  <w:szCs w:val="18"/>
                </w:rPr>
                <w:t>FDD</w:t>
              </w:r>
            </w:ins>
          </w:p>
        </w:tc>
        <w:tc>
          <w:tcPr>
            <w:tcW w:w="1073" w:type="dxa"/>
            <w:shd w:val="clear" w:color="auto" w:fill="auto"/>
            <w:tcPrChange w:id="7728" w:author="R4-1902232" w:date="2019-03-06T22:05:00Z">
              <w:tcPr>
                <w:tcW w:w="947" w:type="dxa"/>
                <w:gridSpan w:val="2"/>
                <w:shd w:val="clear" w:color="auto" w:fill="auto"/>
                <w:vAlign w:val="center"/>
              </w:tcPr>
            </w:tcPrChange>
          </w:tcPr>
          <w:p w:rsidR="008F27E3" w:rsidRPr="00AE4694" w:rsidRDefault="008F27E3" w:rsidP="00AD21D3">
            <w:pPr>
              <w:pStyle w:val="TAC"/>
              <w:rPr>
                <w:ins w:id="7729" w:author="R4-1902232" w:date="2019-03-06T22:05:00Z"/>
                <w:rFonts w:eastAsia="맑은 고딕"/>
                <w:lang w:eastAsia="ko-KR"/>
              </w:rPr>
            </w:pPr>
            <w:ins w:id="7730" w:author="R4-1902232" w:date="2019-03-06T22:05:00Z">
              <w:r w:rsidRPr="00E366D0">
                <w:rPr>
                  <w:rFonts w:cs="Arial"/>
                  <w:szCs w:val="18"/>
                </w:rPr>
                <w:t>IMD4</w:t>
              </w:r>
            </w:ins>
          </w:p>
        </w:tc>
      </w:tr>
      <w:tr w:rsidR="008F27E3" w:rsidRPr="00AE4694" w:rsidTr="00AD21D3">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1"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32" w:author="R4-1902232" w:date="2019-03-06T22:05:00Z"/>
          <w:trPrChange w:id="7733" w:author="R4-1902232" w:date="2019-03-06T22:05:00Z">
            <w:trPr>
              <w:gridAfter w:val="0"/>
              <w:trHeight w:val="54"/>
              <w:jc w:val="center"/>
            </w:trPr>
          </w:trPrChange>
        </w:trPr>
        <w:tc>
          <w:tcPr>
            <w:tcW w:w="1926" w:type="dxa"/>
            <w:vMerge/>
            <w:shd w:val="clear" w:color="auto" w:fill="auto"/>
            <w:vAlign w:val="center"/>
            <w:tcPrChange w:id="7734" w:author="R4-1902232" w:date="2019-03-06T22:05:00Z">
              <w:tcPr>
                <w:tcW w:w="1738" w:type="dxa"/>
                <w:vMerge/>
                <w:shd w:val="clear" w:color="auto" w:fill="auto"/>
                <w:vAlign w:val="center"/>
              </w:tcPr>
            </w:tcPrChange>
          </w:tcPr>
          <w:p w:rsidR="008F27E3" w:rsidRPr="00AE4694" w:rsidRDefault="008F27E3" w:rsidP="00AD21D3">
            <w:pPr>
              <w:pStyle w:val="TAC"/>
              <w:rPr>
                <w:ins w:id="7735" w:author="R4-1902232" w:date="2019-03-06T22:05:00Z"/>
              </w:rPr>
            </w:pPr>
          </w:p>
        </w:tc>
        <w:tc>
          <w:tcPr>
            <w:tcW w:w="1145" w:type="dxa"/>
            <w:shd w:val="clear" w:color="auto" w:fill="auto"/>
            <w:vAlign w:val="center"/>
            <w:tcPrChange w:id="7736" w:author="R4-1902232" w:date="2019-03-06T22:05:00Z">
              <w:tcPr>
                <w:tcW w:w="1146" w:type="dxa"/>
                <w:gridSpan w:val="2"/>
                <w:shd w:val="clear" w:color="auto" w:fill="auto"/>
                <w:vAlign w:val="center"/>
              </w:tcPr>
            </w:tcPrChange>
          </w:tcPr>
          <w:p w:rsidR="008F27E3" w:rsidRPr="00AE4694" w:rsidRDefault="008F27E3" w:rsidP="00AD21D3">
            <w:pPr>
              <w:pStyle w:val="TAC"/>
              <w:rPr>
                <w:ins w:id="7737" w:author="R4-1902232" w:date="2019-03-06T22:05:00Z"/>
              </w:rPr>
            </w:pPr>
            <w:ins w:id="7738" w:author="R4-1902232" w:date="2019-03-06T22:05:00Z">
              <w:r w:rsidRPr="00E366D0">
                <w:rPr>
                  <w:rFonts w:cs="Arial"/>
                  <w:szCs w:val="18"/>
                  <w:lang w:eastAsia="zh-CN"/>
                </w:rPr>
                <w:t>n82</w:t>
              </w:r>
            </w:ins>
          </w:p>
        </w:tc>
        <w:tc>
          <w:tcPr>
            <w:tcW w:w="1149" w:type="dxa"/>
            <w:shd w:val="clear" w:color="auto" w:fill="auto"/>
            <w:noWrap/>
            <w:vAlign w:val="center"/>
            <w:tcPrChange w:id="7739" w:author="R4-1902232" w:date="2019-03-06T22:05:00Z">
              <w:tcPr>
                <w:tcW w:w="1160" w:type="dxa"/>
                <w:gridSpan w:val="2"/>
                <w:shd w:val="clear" w:color="auto" w:fill="auto"/>
                <w:noWrap/>
                <w:vAlign w:val="center"/>
              </w:tcPr>
            </w:tcPrChange>
          </w:tcPr>
          <w:p w:rsidR="008F27E3" w:rsidRPr="00AE4694" w:rsidRDefault="008F27E3" w:rsidP="00AD21D3">
            <w:pPr>
              <w:pStyle w:val="TAC"/>
              <w:rPr>
                <w:ins w:id="7740" w:author="R4-1902232" w:date="2019-03-06T22:05:00Z"/>
              </w:rPr>
            </w:pPr>
            <w:ins w:id="7741" w:author="R4-1902232" w:date="2019-03-06T22:05:00Z">
              <w:r w:rsidRPr="00E366D0">
                <w:rPr>
                  <w:rFonts w:cs="Arial"/>
                  <w:szCs w:val="18"/>
                </w:rPr>
                <w:t>840</w:t>
              </w:r>
            </w:ins>
          </w:p>
        </w:tc>
        <w:tc>
          <w:tcPr>
            <w:tcW w:w="746" w:type="dxa"/>
            <w:shd w:val="clear" w:color="auto" w:fill="auto"/>
            <w:noWrap/>
            <w:vAlign w:val="center"/>
            <w:tcPrChange w:id="7742" w:author="R4-1902232" w:date="2019-03-06T22:05:00Z">
              <w:tcPr>
                <w:tcW w:w="746" w:type="dxa"/>
                <w:gridSpan w:val="2"/>
                <w:shd w:val="clear" w:color="auto" w:fill="auto"/>
                <w:noWrap/>
                <w:vAlign w:val="center"/>
              </w:tcPr>
            </w:tcPrChange>
          </w:tcPr>
          <w:p w:rsidR="008F27E3" w:rsidRPr="00AE4694" w:rsidRDefault="008F27E3" w:rsidP="00AD21D3">
            <w:pPr>
              <w:pStyle w:val="TAC"/>
              <w:rPr>
                <w:ins w:id="7743" w:author="R4-1902232" w:date="2019-03-06T22:05:00Z"/>
              </w:rPr>
            </w:pPr>
            <w:ins w:id="7744" w:author="R4-1902232" w:date="2019-03-06T22:05:00Z">
              <w:r w:rsidRPr="00E366D0">
                <w:rPr>
                  <w:rFonts w:cs="Arial"/>
                  <w:szCs w:val="18"/>
                </w:rPr>
                <w:t>5</w:t>
              </w:r>
            </w:ins>
          </w:p>
        </w:tc>
        <w:tc>
          <w:tcPr>
            <w:tcW w:w="869" w:type="dxa"/>
            <w:shd w:val="clear" w:color="auto" w:fill="auto"/>
            <w:noWrap/>
            <w:vAlign w:val="center"/>
            <w:tcPrChange w:id="7745" w:author="R4-1902232" w:date="2019-03-06T22:05:00Z">
              <w:tcPr>
                <w:tcW w:w="877" w:type="dxa"/>
                <w:gridSpan w:val="2"/>
                <w:shd w:val="clear" w:color="auto" w:fill="auto"/>
                <w:noWrap/>
                <w:vAlign w:val="center"/>
              </w:tcPr>
            </w:tcPrChange>
          </w:tcPr>
          <w:p w:rsidR="008F27E3" w:rsidRPr="00AE4694" w:rsidRDefault="008F27E3" w:rsidP="00AD21D3">
            <w:pPr>
              <w:pStyle w:val="TAC"/>
              <w:rPr>
                <w:ins w:id="7746" w:author="R4-1902232" w:date="2019-03-06T22:05:00Z"/>
              </w:rPr>
            </w:pPr>
            <w:ins w:id="7747" w:author="R4-1902232" w:date="2019-03-06T22:05:00Z">
              <w:r w:rsidRPr="00E366D0">
                <w:rPr>
                  <w:rFonts w:cs="Arial"/>
                  <w:szCs w:val="18"/>
                </w:rPr>
                <w:t>25</w:t>
              </w:r>
            </w:ins>
          </w:p>
        </w:tc>
        <w:tc>
          <w:tcPr>
            <w:tcW w:w="1287" w:type="dxa"/>
            <w:shd w:val="clear" w:color="auto" w:fill="auto"/>
            <w:noWrap/>
            <w:vAlign w:val="center"/>
            <w:tcPrChange w:id="7748" w:author="R4-1902232" w:date="2019-03-06T22:05:00Z">
              <w:tcPr>
                <w:tcW w:w="1299" w:type="dxa"/>
                <w:gridSpan w:val="2"/>
                <w:shd w:val="clear" w:color="auto" w:fill="auto"/>
                <w:noWrap/>
                <w:vAlign w:val="center"/>
              </w:tcPr>
            </w:tcPrChange>
          </w:tcPr>
          <w:p w:rsidR="008F27E3" w:rsidRPr="00AE4694" w:rsidRDefault="008F27E3" w:rsidP="00AD21D3">
            <w:pPr>
              <w:pStyle w:val="TAC"/>
              <w:rPr>
                <w:ins w:id="7749" w:author="R4-1902232" w:date="2019-03-06T22:05:00Z"/>
              </w:rPr>
            </w:pPr>
          </w:p>
        </w:tc>
        <w:tc>
          <w:tcPr>
            <w:tcW w:w="616" w:type="dxa"/>
            <w:shd w:val="clear" w:color="auto" w:fill="auto"/>
            <w:vAlign w:val="center"/>
            <w:tcPrChange w:id="7750" w:author="R4-1902232" w:date="2019-03-06T22:05:00Z">
              <w:tcPr>
                <w:tcW w:w="634" w:type="dxa"/>
                <w:gridSpan w:val="2"/>
                <w:shd w:val="clear" w:color="auto" w:fill="auto"/>
                <w:vAlign w:val="center"/>
              </w:tcPr>
            </w:tcPrChange>
          </w:tcPr>
          <w:p w:rsidR="008F27E3" w:rsidRPr="00AE4694" w:rsidRDefault="008F27E3" w:rsidP="00AD21D3">
            <w:pPr>
              <w:pStyle w:val="TAC"/>
              <w:rPr>
                <w:ins w:id="7751" w:author="R4-1902232" w:date="2019-03-06T22:05:00Z"/>
              </w:rPr>
            </w:pPr>
            <w:ins w:id="7752" w:author="R4-1902232" w:date="2019-03-06T22:05:00Z">
              <w:r w:rsidRPr="00E366D0">
                <w:rPr>
                  <w:rFonts w:cs="Arial"/>
                  <w:szCs w:val="18"/>
                </w:rPr>
                <w:t>N/A</w:t>
              </w:r>
            </w:ins>
          </w:p>
        </w:tc>
        <w:tc>
          <w:tcPr>
            <w:tcW w:w="817" w:type="dxa"/>
            <w:shd w:val="clear" w:color="auto" w:fill="auto"/>
            <w:vAlign w:val="center"/>
            <w:tcPrChange w:id="7753" w:author="R4-1902232" w:date="2019-03-06T22:05:00Z">
              <w:tcPr>
                <w:tcW w:w="817" w:type="dxa"/>
                <w:gridSpan w:val="2"/>
                <w:shd w:val="clear" w:color="auto" w:fill="auto"/>
                <w:vAlign w:val="center"/>
              </w:tcPr>
            </w:tcPrChange>
          </w:tcPr>
          <w:p w:rsidR="008F27E3" w:rsidRPr="00AE4694" w:rsidRDefault="008F27E3" w:rsidP="00AD21D3">
            <w:pPr>
              <w:pStyle w:val="TAC"/>
              <w:rPr>
                <w:ins w:id="7754" w:author="R4-1902232" w:date="2019-03-06T22:05:00Z"/>
                <w:rFonts w:eastAsia="맑은 고딕"/>
                <w:lang w:eastAsia="ko-KR"/>
              </w:rPr>
            </w:pPr>
            <w:ins w:id="7755" w:author="R4-1902232" w:date="2019-03-06T22:05:00Z">
              <w:r w:rsidRPr="00E366D0">
                <w:rPr>
                  <w:rFonts w:cs="Arial"/>
                  <w:szCs w:val="18"/>
                  <w:lang w:eastAsia="zh-CN"/>
                </w:rPr>
                <w:t>SUL</w:t>
              </w:r>
            </w:ins>
          </w:p>
        </w:tc>
        <w:tc>
          <w:tcPr>
            <w:tcW w:w="1073" w:type="dxa"/>
            <w:shd w:val="clear" w:color="auto" w:fill="auto"/>
            <w:tcPrChange w:id="7756" w:author="R4-1902232" w:date="2019-03-06T22:05:00Z">
              <w:tcPr>
                <w:tcW w:w="947" w:type="dxa"/>
                <w:gridSpan w:val="2"/>
                <w:shd w:val="clear" w:color="auto" w:fill="auto"/>
                <w:vAlign w:val="center"/>
              </w:tcPr>
            </w:tcPrChange>
          </w:tcPr>
          <w:p w:rsidR="008F27E3" w:rsidRPr="00AE4694" w:rsidRDefault="008F27E3" w:rsidP="00AD21D3">
            <w:pPr>
              <w:pStyle w:val="TAC"/>
              <w:rPr>
                <w:ins w:id="7757" w:author="R4-1902232" w:date="2019-03-06T22:05:00Z"/>
                <w:rFonts w:eastAsia="맑은 고딕"/>
                <w:lang w:eastAsia="ko-KR"/>
              </w:rPr>
            </w:pPr>
            <w:ins w:id="7758" w:author="R4-1902232" w:date="2019-03-06T22:05:00Z">
              <w:r w:rsidRPr="00E366D0">
                <w:rPr>
                  <w:rFonts w:cs="Arial"/>
                  <w:szCs w:val="18"/>
                </w:rPr>
                <w:t>N/A</w:t>
              </w:r>
            </w:ins>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t>DC_3A-7A_n78A</w:t>
            </w:r>
          </w:p>
          <w:p w:rsidR="008F27E3" w:rsidRPr="00AE4694" w:rsidRDefault="008F27E3" w:rsidP="00AD21D3">
            <w:pPr>
              <w:pStyle w:val="TAC"/>
            </w:pPr>
            <w:r w:rsidRPr="00AE4694">
              <w:t>DC_3C-7A_n78A</w:t>
            </w:r>
          </w:p>
        </w:tc>
        <w:tc>
          <w:tcPr>
            <w:tcW w:w="1145" w:type="dxa"/>
            <w:shd w:val="clear" w:color="auto" w:fill="auto"/>
            <w:vAlign w:val="center"/>
            <w:hideMark/>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1820</w:t>
            </w:r>
          </w:p>
        </w:tc>
        <w:tc>
          <w:tcPr>
            <w:tcW w:w="616" w:type="dxa"/>
            <w:shd w:val="clear" w:color="auto" w:fill="auto"/>
            <w:vAlign w:val="center"/>
          </w:tcPr>
          <w:p w:rsidR="008F27E3" w:rsidRPr="00AE4694" w:rsidRDefault="008F27E3" w:rsidP="00AD21D3">
            <w:pPr>
              <w:pStyle w:val="TAC"/>
            </w:pPr>
            <w:r w:rsidRPr="00AE4694">
              <w:t>17.6</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8F27E3" w:rsidRPr="00AE4694" w:rsidRDefault="008F27E3" w:rsidP="00AD21D3">
            <w:pPr>
              <w:pStyle w:val="TAC"/>
              <w:rPr>
                <w:rFonts w:eastAsia="맑은 고딕"/>
              </w:rPr>
            </w:pPr>
            <w:r w:rsidRPr="00AE4694">
              <w:rPr>
                <w:rFonts w:eastAsia="맑은 고딕"/>
                <w:kern w:val="2"/>
                <w:szCs w:val="24"/>
                <w:lang w:val="en-US" w:eastAsia="ko-KR"/>
              </w:rPr>
              <w:t>|f</w:t>
            </w:r>
            <w:del w:id="7759" w:author="Suhwan Lim" w:date="2019-04-18T14:02:00Z">
              <w:r w:rsidRPr="00AE4694" w:rsidDel="00D80F48">
                <w:rPr>
                  <w:rFonts w:eastAsia="맑은 고딕"/>
                  <w:kern w:val="2"/>
                  <w:szCs w:val="24"/>
                  <w:vertAlign w:val="subscript"/>
                  <w:lang w:val="en-US" w:eastAsia="ko-KR"/>
                </w:rPr>
                <w:delText>B</w:delText>
              </w:r>
            </w:del>
            <w:ins w:id="7760" w:author="Suhwan Lim" w:date="2019-04-18T14:02: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pPr>
            <w:r w:rsidRPr="00AE4694">
              <w:t>7</w:t>
            </w:r>
          </w:p>
        </w:tc>
        <w:tc>
          <w:tcPr>
            <w:tcW w:w="1149" w:type="dxa"/>
            <w:shd w:val="clear" w:color="auto" w:fill="auto"/>
            <w:noWrap/>
            <w:vAlign w:val="center"/>
          </w:tcPr>
          <w:p w:rsidR="008F27E3" w:rsidRPr="00AE4694" w:rsidRDefault="008F27E3" w:rsidP="00AD21D3">
            <w:pPr>
              <w:pStyle w:val="TAC"/>
            </w:pPr>
            <w:r w:rsidRPr="00AE4694">
              <w:t>2565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2685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3310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3310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t>DC_3A-7A_n78A</w:t>
            </w:r>
          </w:p>
          <w:p w:rsidR="008F27E3" w:rsidRPr="00AE4694" w:rsidRDefault="008F27E3" w:rsidP="00AD21D3">
            <w:pPr>
              <w:pStyle w:val="TAC"/>
            </w:pPr>
            <w:r w:rsidRPr="00AE4694">
              <w:t>DC_3C-7A_n78A</w:t>
            </w:r>
          </w:p>
        </w:tc>
        <w:tc>
          <w:tcPr>
            <w:tcW w:w="1145" w:type="dxa"/>
            <w:shd w:val="clear" w:color="auto" w:fill="auto"/>
            <w:vAlign w:val="center"/>
            <w:hideMark/>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1820</w:t>
            </w:r>
          </w:p>
        </w:tc>
        <w:tc>
          <w:tcPr>
            <w:tcW w:w="616" w:type="dxa"/>
            <w:shd w:val="clear" w:color="auto" w:fill="auto"/>
            <w:vAlign w:val="center"/>
          </w:tcPr>
          <w:p w:rsidR="008F27E3" w:rsidRPr="00AE4694" w:rsidRDefault="008F27E3" w:rsidP="00AD21D3">
            <w:pPr>
              <w:pStyle w:val="TAC"/>
            </w:pPr>
            <w:r w:rsidRPr="00AE4694">
              <w:t>8.6</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8F27E3" w:rsidRPr="00AE4694" w:rsidRDefault="008F27E3" w:rsidP="00AD21D3">
            <w:pPr>
              <w:pStyle w:val="TAC"/>
              <w:rPr>
                <w:rFonts w:eastAsia="맑은 고딕"/>
              </w:rPr>
            </w:pPr>
            <w:r w:rsidRPr="00AE4694">
              <w:rPr>
                <w:rFonts w:eastAsia="맑은 고딕"/>
                <w:kern w:val="2"/>
                <w:szCs w:val="24"/>
                <w:lang w:val="en-US" w:eastAsia="ko-KR"/>
              </w:rPr>
              <w:t>|</w:t>
            </w:r>
            <w:r w:rsidRPr="00AE4694">
              <w:rPr>
                <w:rFonts w:hint="eastAsia"/>
                <w:kern w:val="2"/>
                <w:szCs w:val="24"/>
                <w:lang w:val="en-US" w:eastAsia="zh-CN"/>
              </w:rPr>
              <w:t>2*</w:t>
            </w:r>
            <w:r w:rsidRPr="00AE4694">
              <w:rPr>
                <w:rFonts w:eastAsia="맑은 고딕"/>
                <w:kern w:val="2"/>
                <w:szCs w:val="24"/>
                <w:lang w:val="en-US" w:eastAsia="ko-KR"/>
              </w:rPr>
              <w:t>f</w:t>
            </w:r>
            <w:del w:id="7761" w:author="Suhwan Lim" w:date="2019-04-18T14:02:00Z">
              <w:r w:rsidRPr="00AE4694" w:rsidDel="00D80F48">
                <w:rPr>
                  <w:rFonts w:eastAsia="맑은 고딕"/>
                  <w:kern w:val="2"/>
                  <w:szCs w:val="24"/>
                  <w:vertAlign w:val="subscript"/>
                  <w:lang w:val="en-US" w:eastAsia="ko-KR"/>
                </w:rPr>
                <w:delText>B</w:delText>
              </w:r>
            </w:del>
            <w:ins w:id="7762" w:author="Suhwan Lim" w:date="2019-04-18T14:02: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맑은 고딕"/>
                <w:lang w:eastAsia="ko-KR"/>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25</w:t>
            </w:r>
            <w:r w:rsidRPr="00AE4694">
              <w:rPr>
                <w:lang w:eastAsia="zh-CN"/>
              </w:rPr>
              <w:t>65</w:t>
            </w:r>
          </w:p>
        </w:tc>
        <w:tc>
          <w:tcPr>
            <w:tcW w:w="746"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26</w:t>
            </w:r>
            <w:r w:rsidRPr="00AE4694">
              <w:rPr>
                <w:lang w:eastAsia="zh-CN"/>
              </w:rPr>
              <w:t>85</w:t>
            </w:r>
          </w:p>
        </w:tc>
        <w:tc>
          <w:tcPr>
            <w:tcW w:w="616" w:type="dxa"/>
            <w:shd w:val="clear" w:color="auto" w:fill="auto"/>
            <w:vAlign w:val="center"/>
          </w:tcPr>
          <w:p w:rsidR="008F27E3" w:rsidRPr="00AE4694" w:rsidRDefault="008F27E3" w:rsidP="00AD21D3">
            <w:pPr>
              <w:pStyle w:val="TAC"/>
              <w:rPr>
                <w:rFonts w:eastAsia="맑은 고딕"/>
              </w:rPr>
            </w:pPr>
            <w:r w:rsidRPr="00AE4694">
              <w:rPr>
                <w:rFonts w:eastAsia="맑은 고딕"/>
                <w:lang w:eastAsia="ko-KR"/>
              </w:rPr>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맑은 고딕"/>
                <w:lang w:eastAsia="ko-KR"/>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34</w:t>
            </w:r>
            <w:r w:rsidRPr="00AE4694">
              <w:rPr>
                <w:kern w:val="2"/>
                <w:szCs w:val="24"/>
                <w:lang w:val="en-US" w:eastAsia="zh-CN"/>
              </w:rPr>
              <w:t>75</w:t>
            </w:r>
          </w:p>
        </w:tc>
        <w:tc>
          <w:tcPr>
            <w:tcW w:w="746"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34</w:t>
            </w:r>
            <w:r w:rsidRPr="00AE4694">
              <w:rPr>
                <w:kern w:val="2"/>
                <w:szCs w:val="24"/>
                <w:lang w:val="en-US" w:eastAsia="zh-CN"/>
              </w:rPr>
              <w:t>75</w:t>
            </w:r>
          </w:p>
        </w:tc>
        <w:tc>
          <w:tcPr>
            <w:tcW w:w="616"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DC_3A-19A_n79A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1782.5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0.2</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842.5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887.5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4420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4420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t>DC_</w:t>
            </w:r>
            <w:r w:rsidRPr="00AE4694">
              <w:rPr>
                <w:lang w:eastAsia="zh-CN"/>
              </w:rPr>
              <w:t>3</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p w:rsidR="008F27E3" w:rsidRPr="00AE4694" w:rsidRDefault="008F27E3" w:rsidP="00AD21D3">
            <w:pPr>
              <w:pStyle w:val="TAC"/>
              <w:rPr>
                <w:rFonts w:eastAsia="MS Mincho"/>
              </w:rPr>
            </w:pPr>
            <w:r w:rsidRPr="00AE4694">
              <w:rPr>
                <w:rFonts w:eastAsia="MS Mincho"/>
              </w:rPr>
              <w:t>DC_3C-20A_n78A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hint="eastAsia"/>
                <w:lang w:eastAsia="zh-CN"/>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hint="eastAsia"/>
                <w:kern w:val="2"/>
                <w:szCs w:val="24"/>
                <w:lang w:val="en-US" w:eastAsia="zh-CN"/>
              </w:rPr>
              <w:t>1820</w:t>
            </w:r>
          </w:p>
        </w:tc>
        <w:tc>
          <w:tcPr>
            <w:tcW w:w="616" w:type="dxa"/>
            <w:shd w:val="clear" w:color="auto" w:fill="auto"/>
            <w:vAlign w:val="center"/>
          </w:tcPr>
          <w:p w:rsidR="008F27E3" w:rsidRPr="00AE4694" w:rsidRDefault="008F27E3" w:rsidP="00AD21D3">
            <w:pPr>
              <w:pStyle w:val="TAC"/>
            </w:pPr>
            <w:r w:rsidRPr="00AE4694">
              <w:rPr>
                <w:rFonts w:hint="eastAsia"/>
                <w:kern w:val="2"/>
                <w:szCs w:val="24"/>
                <w:lang w:val="en-US" w:eastAsia="zh-CN"/>
              </w:rPr>
              <w:t>17.3</w:t>
            </w:r>
          </w:p>
        </w:tc>
        <w:tc>
          <w:tcPr>
            <w:tcW w:w="817" w:type="dxa"/>
            <w:shd w:val="clear" w:color="auto" w:fill="auto"/>
            <w:vAlign w:val="center"/>
            <w:hideMark/>
          </w:tcPr>
          <w:p w:rsidR="008F27E3" w:rsidRPr="00AE4694" w:rsidRDefault="008F27E3" w:rsidP="00AD21D3">
            <w:pPr>
              <w:pStyle w:val="TAC"/>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8F27E3" w:rsidRPr="00AE4694" w:rsidRDefault="008F27E3" w:rsidP="00AD21D3">
            <w:pPr>
              <w:pStyle w:val="TAC"/>
            </w:pPr>
            <w:r w:rsidRPr="00AE4694">
              <w:rPr>
                <w:rFonts w:eastAsia="맑은 고딕"/>
                <w:kern w:val="2"/>
                <w:szCs w:val="24"/>
                <w:lang w:val="en-US" w:eastAsia="ko-KR"/>
              </w:rPr>
              <w:t>|f</w:t>
            </w:r>
            <w:del w:id="7763" w:author="Suhwan Lim" w:date="2019-04-18T14:02:00Z">
              <w:r w:rsidRPr="00AE4694" w:rsidDel="00D80F48">
                <w:rPr>
                  <w:rFonts w:eastAsia="맑은 고딕"/>
                  <w:kern w:val="2"/>
                  <w:szCs w:val="24"/>
                  <w:vertAlign w:val="subscript"/>
                  <w:lang w:val="en-US" w:eastAsia="ko-KR"/>
                </w:rPr>
                <w:delText>B</w:delText>
              </w:r>
            </w:del>
            <w:ins w:id="7764" w:author="Suhwan Lim" w:date="2019-04-18T14:02: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20</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MS Mincho"/>
              </w:rPr>
            </w:pPr>
            <w:r w:rsidRPr="00AE4694">
              <w:rPr>
                <w:lang w:eastAsia="zh-CN"/>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845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804</w:t>
            </w:r>
          </w:p>
        </w:tc>
        <w:tc>
          <w:tcPr>
            <w:tcW w:w="616" w:type="dxa"/>
            <w:shd w:val="clear" w:color="auto" w:fill="auto"/>
            <w:vAlign w:val="center"/>
          </w:tcPr>
          <w:p w:rsidR="008F27E3" w:rsidRPr="00AE4694" w:rsidRDefault="008F27E3" w:rsidP="00AD21D3">
            <w:pPr>
              <w:pStyle w:val="TAC"/>
            </w:pPr>
            <w:r w:rsidRPr="00AE4694">
              <w:rPr>
                <w:rFonts w:eastAsia="맑은 고딕"/>
                <w:lang w:eastAsia="ko-KR"/>
              </w:rPr>
              <w:t>N/A</w:t>
            </w:r>
          </w:p>
        </w:tc>
        <w:tc>
          <w:tcPr>
            <w:tcW w:w="817" w:type="dxa"/>
            <w:shd w:val="clear" w:color="auto" w:fill="auto"/>
            <w:vAlign w:val="center"/>
            <w:hideMark/>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3510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3510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hideMark/>
          </w:tcPr>
          <w:p w:rsidR="008F27E3" w:rsidRPr="00AE4694" w:rsidRDefault="008F27E3" w:rsidP="00AD21D3">
            <w:pPr>
              <w:pStyle w:val="TAC"/>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DC_3A-21A_n77A</w:t>
            </w:r>
          </w:p>
          <w:p w:rsidR="008F27E3" w:rsidRPr="00AE4694" w:rsidRDefault="008F27E3" w:rsidP="00AD21D3">
            <w:pPr>
              <w:pStyle w:val="TAC"/>
            </w:pPr>
            <w:r w:rsidRPr="00AE4694">
              <w:rPr>
                <w:rFonts w:eastAsia="MS Mincho"/>
              </w:rPr>
              <w:t>DC_3A-21A_n78A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1767.5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1862.5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1459.5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1507.5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8.8</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DC_3A-21A_n77A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1771.6</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1866.6</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3.4</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IMD5</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1450.4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1498.4</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3935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3935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DC_3A-21A_n79A</w:t>
            </w:r>
            <w:r w:rsidRPr="00AE4694">
              <w:t xml:space="preserve"> </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1774.2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1869.2</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17.8</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IMD3</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1450.4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1498.4</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4770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4770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rFonts w:eastAsia="맑은 고딕"/>
                <w:lang w:eastAsia="ko-KR"/>
              </w:rPr>
              <w:t>5</w:t>
            </w:r>
            <w:r w:rsidRPr="00AE4694">
              <w:t>A-</w:t>
            </w:r>
            <w:r w:rsidRPr="00AE4694">
              <w:rPr>
                <w:rFonts w:eastAsia="맑은 고딕"/>
                <w:lang w:eastAsia="ko-KR"/>
              </w:rPr>
              <w:t>7A</w:t>
            </w:r>
            <w:r w:rsidRPr="00AE4694">
              <w:rPr>
                <w:lang w:eastAsia="zh-CN"/>
              </w:rPr>
              <w:t>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844</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889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2525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2645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30.1</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IMD2</w:t>
            </w:r>
          </w:p>
          <w:p w:rsidR="008F27E3" w:rsidRPr="00AE4694" w:rsidRDefault="008F27E3" w:rsidP="00AD21D3">
            <w:pPr>
              <w:pStyle w:val="TAC"/>
              <w:rPr>
                <w:rFonts w:eastAsia="MS Mincho"/>
              </w:rPr>
            </w:pPr>
            <w:r w:rsidRPr="00AE4694" w:rsidDel="00EB2117">
              <w:rPr>
                <w:rFonts w:eastAsia="맑은 고딕"/>
                <w:lang w:eastAsia="ko-KR"/>
              </w:rPr>
              <w:t xml:space="preserve"> </w:t>
            </w:r>
            <w:del w:id="7765" w:author="Suhwan Lim" w:date="2019-04-18T14:03:00Z">
              <w:r w:rsidRPr="00AE4694" w:rsidDel="00D80F48">
                <w:rPr>
                  <w:rFonts w:eastAsia="맑은 고딕" w:cs="Arial"/>
                  <w:lang w:eastAsia="ko-KR"/>
                </w:rPr>
                <w:delText>ꟾ</w:delText>
              </w:r>
            </w:del>
            <w:ins w:id="7766" w:author="Suhwan Lim" w:date="2019-04-18T14:02:00Z">
              <w:r w:rsidRPr="00AE4694">
                <w:rPr>
                  <w:rFonts w:eastAsia="맑은 고딕"/>
                  <w:lang w:eastAsia="ko-KR"/>
                </w:rPr>
                <w:t>|</w:t>
              </w:r>
            </w:ins>
            <w:r w:rsidRPr="00AE4694">
              <w:rPr>
                <w:rFonts w:eastAsia="맑은 고딕" w:cs="Arial"/>
                <w:lang w:eastAsia="ko-KR"/>
              </w:rPr>
              <w:t>f</w:t>
            </w:r>
            <w:ins w:id="7767" w:author="Suhwan Lim" w:date="2019-04-18T14:03:00Z">
              <w:r>
                <w:rPr>
                  <w:rFonts w:eastAsia="맑은 고딕" w:cs="Arial"/>
                  <w:vertAlign w:val="subscript"/>
                  <w:lang w:eastAsia="ko-KR"/>
                </w:rPr>
                <w:t>n</w:t>
              </w:r>
            </w:ins>
            <w:del w:id="7768" w:author="Suhwan Lim" w:date="2019-04-18T14:03:00Z">
              <w:r w:rsidRPr="00AE4694" w:rsidDel="00D80F48">
                <w:rPr>
                  <w:rFonts w:eastAsia="맑은 고딕" w:cs="Arial"/>
                  <w:vertAlign w:val="subscript"/>
                  <w:lang w:eastAsia="ko-KR"/>
                </w:rPr>
                <w:delText>B</w:delText>
              </w:r>
            </w:del>
            <w:r w:rsidRPr="00AE4694">
              <w:rPr>
                <w:rFonts w:eastAsia="맑은 고딕" w:cs="Arial"/>
                <w:vertAlign w:val="subscript"/>
                <w:lang w:eastAsia="ko-KR"/>
              </w:rPr>
              <w:t>78</w:t>
            </w:r>
            <w:r w:rsidRPr="00AE4694">
              <w:rPr>
                <w:rFonts w:eastAsia="맑은 고딕" w:cs="Arial"/>
                <w:lang w:eastAsia="ko-KR"/>
              </w:rPr>
              <w:t>-f</w:t>
            </w:r>
            <w:r w:rsidRPr="00AE4694">
              <w:rPr>
                <w:rFonts w:eastAsia="맑은 고딕" w:cs="Arial"/>
                <w:vertAlign w:val="subscript"/>
                <w:lang w:eastAsia="ko-KR"/>
              </w:rPr>
              <w:t>b5</w:t>
            </w:r>
            <w:ins w:id="7769" w:author="Suhwan Lim" w:date="2019-04-18T14:02:00Z">
              <w:r w:rsidRPr="00AE4694">
                <w:rPr>
                  <w:rFonts w:eastAsia="맑은 고딕"/>
                  <w:lang w:eastAsia="ko-KR"/>
                </w:rPr>
                <w:t>|</w:t>
              </w:r>
            </w:ins>
            <w:del w:id="7770" w:author="Suhwan Lim" w:date="2019-04-18T14:02:00Z">
              <w:r w:rsidRPr="00AE4694" w:rsidDel="00D80F48">
                <w:rPr>
                  <w:rFonts w:eastAsia="맑은 고딕" w:cs="Arial"/>
                  <w:lang w:eastAsia="ko-KR"/>
                </w:rPr>
                <w:delText>ꟾ</w:delText>
              </w:r>
            </w:del>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3489</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3489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834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879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30.2</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IMD2</w:t>
            </w:r>
          </w:p>
          <w:p w:rsidR="008F27E3" w:rsidRPr="00AE4694" w:rsidRDefault="008F27E3" w:rsidP="00AD21D3">
            <w:pPr>
              <w:pStyle w:val="TAC"/>
              <w:rPr>
                <w:rFonts w:eastAsia="MS Mincho"/>
              </w:rPr>
            </w:pPr>
            <w:r w:rsidRPr="00AE4694">
              <w:rPr>
                <w:rFonts w:eastAsia="맑은 고딕"/>
                <w:lang w:eastAsia="ko-KR"/>
              </w:rPr>
              <w:t>|f</w:t>
            </w:r>
            <w:ins w:id="7771" w:author="Suhwan Lim" w:date="2019-04-18T14:03:00Z">
              <w:r>
                <w:rPr>
                  <w:rFonts w:eastAsia="맑은 고딕"/>
                  <w:vertAlign w:val="subscript"/>
                  <w:lang w:eastAsia="ko-KR"/>
                </w:rPr>
                <w:t>n</w:t>
              </w:r>
            </w:ins>
            <w:del w:id="7772" w:author="Suhwan Lim" w:date="2019-04-18T14:03:00Z">
              <w:r w:rsidRPr="00AE4694" w:rsidDel="00D80F48">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-f</w:t>
            </w:r>
            <w:r w:rsidRPr="00AE4694">
              <w:rPr>
                <w:rFonts w:eastAsia="맑은 고딕"/>
                <w:vertAlign w:val="subscript"/>
                <w:lang w:eastAsia="ko-KR"/>
              </w:rPr>
              <w:t>B7</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2670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3429</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3429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830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3.3</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IMD5</w:t>
            </w:r>
          </w:p>
          <w:p w:rsidR="008F27E3" w:rsidRPr="00AE4694" w:rsidRDefault="008F27E3" w:rsidP="00AD21D3">
            <w:pPr>
              <w:pStyle w:val="TAC"/>
              <w:rPr>
                <w:rFonts w:eastAsia="MS Mincho"/>
              </w:rPr>
            </w:pPr>
            <w:r w:rsidRPr="00AE4694">
              <w:rPr>
                <w:rFonts w:eastAsia="맑은 고딕"/>
                <w:lang w:eastAsia="ko-KR"/>
              </w:rPr>
              <w:t>|2*f</w:t>
            </w:r>
            <w:ins w:id="7773" w:author="Suhwan Lim" w:date="2019-04-18T14:03:00Z">
              <w:r>
                <w:rPr>
                  <w:rFonts w:eastAsia="맑은 고딕"/>
                  <w:vertAlign w:val="subscript"/>
                  <w:lang w:eastAsia="ko-KR"/>
                </w:rPr>
                <w:t>n</w:t>
              </w:r>
            </w:ins>
            <w:del w:id="7774" w:author="Suhwan Lim" w:date="2019-04-18T14:03:00Z">
              <w:r w:rsidRPr="00AE4694" w:rsidDel="00D80F48">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-3f</w:t>
            </w:r>
            <w:r w:rsidRPr="00AE4694">
              <w:rPr>
                <w:rFonts w:eastAsia="맑은 고딕"/>
                <w:vertAlign w:val="subscript"/>
                <w:lang w:eastAsia="ko-KR"/>
              </w:rPr>
              <w:t>B7</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2645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3350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맑은 고딕"/>
                <w:szCs w:val="18"/>
                <w:lang w:val="en-US" w:eastAsia="ko-KR"/>
              </w:rPr>
            </w:pPr>
            <w:r w:rsidRPr="00AE4694">
              <w:rPr>
                <w:lang w:eastAsia="ja-JP"/>
              </w:rPr>
              <w:t>DC_5A_41A_n78A</w:t>
            </w: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860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885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30.2</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lang w:eastAsia="ko-KR"/>
              </w:rPr>
              <w:t>IMD2</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41</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2615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2615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3500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3500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856.5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881.5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3.1</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kern w:val="2"/>
                <w:szCs w:val="24"/>
                <w:lang w:val="en-US" w:eastAsia="zh-CN"/>
              </w:rPr>
              <w:t>IMD5</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41</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2620.5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2620.5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3490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3490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7E641E" w:rsidRPr="00AE4694" w:rsidTr="00AD21D3">
        <w:trPr>
          <w:trHeight w:val="54"/>
          <w:jc w:val="center"/>
          <w:ins w:id="7775" w:author="Suhwan Lim" w:date="2019-05-21T19:23:00Z"/>
        </w:trPr>
        <w:tc>
          <w:tcPr>
            <w:tcW w:w="1926" w:type="dxa"/>
            <w:vMerge w:val="restart"/>
            <w:shd w:val="clear" w:color="auto" w:fill="auto"/>
            <w:vAlign w:val="center"/>
          </w:tcPr>
          <w:p w:rsidR="007E641E" w:rsidRPr="00AE4694" w:rsidRDefault="007E641E" w:rsidP="007E641E">
            <w:pPr>
              <w:pStyle w:val="TAC"/>
              <w:rPr>
                <w:ins w:id="7776" w:author="Suhwan Lim" w:date="2019-05-21T19:23:00Z"/>
                <w:rFonts w:eastAsia="맑은 고딕"/>
                <w:szCs w:val="18"/>
                <w:lang w:val="en-US" w:eastAsia="ko-KR"/>
              </w:rPr>
            </w:pPr>
            <w:ins w:id="7777" w:author="Suhwan Lim" w:date="2019-05-21T19:24:00Z">
              <w:r>
                <w:rPr>
                  <w:rFonts w:eastAsia="MS Mincho" w:cs="Arial"/>
                  <w:bCs/>
                  <w:szCs w:val="18"/>
                </w:rPr>
                <w:t>DC_7A_n1A-n78A</w:t>
              </w:r>
            </w:ins>
          </w:p>
        </w:tc>
        <w:tc>
          <w:tcPr>
            <w:tcW w:w="1145" w:type="dxa"/>
            <w:shd w:val="clear" w:color="auto" w:fill="auto"/>
            <w:vAlign w:val="center"/>
          </w:tcPr>
          <w:p w:rsidR="007E641E" w:rsidRPr="00AE4694" w:rsidRDefault="007E641E" w:rsidP="007E641E">
            <w:pPr>
              <w:pStyle w:val="TAC"/>
              <w:rPr>
                <w:ins w:id="7778" w:author="Suhwan Lim" w:date="2019-05-21T19:23:00Z"/>
                <w:rFonts w:eastAsia="맑은 고딕"/>
                <w:lang w:eastAsia="ko-KR"/>
              </w:rPr>
            </w:pPr>
            <w:ins w:id="7779" w:author="Suhwan Lim" w:date="2019-05-21T19:24:00Z">
              <w:r>
                <w:rPr>
                  <w:rFonts w:eastAsia="맑은 고딕" w:hint="eastAsia"/>
                  <w:lang w:eastAsia="ko-KR"/>
                </w:rPr>
                <w:t>7</w:t>
              </w:r>
            </w:ins>
          </w:p>
        </w:tc>
        <w:tc>
          <w:tcPr>
            <w:tcW w:w="1149" w:type="dxa"/>
            <w:shd w:val="clear" w:color="auto" w:fill="auto"/>
            <w:noWrap/>
            <w:vAlign w:val="center"/>
          </w:tcPr>
          <w:p w:rsidR="007E641E" w:rsidRPr="00AE4694" w:rsidRDefault="007E641E" w:rsidP="007E641E">
            <w:pPr>
              <w:pStyle w:val="TAC"/>
              <w:rPr>
                <w:ins w:id="7780" w:author="Suhwan Lim" w:date="2019-05-21T19:23:00Z"/>
                <w:szCs w:val="18"/>
                <w:lang w:val="en-US" w:eastAsia="zh-CN"/>
              </w:rPr>
            </w:pPr>
            <w:ins w:id="7781" w:author="Suhwan Lim" w:date="2019-05-21T19:25:00Z">
              <w:r w:rsidRPr="00A3286F">
                <w:rPr>
                  <w:rFonts w:hint="eastAsia"/>
                </w:rPr>
                <w:t>25</w:t>
              </w:r>
              <w:r w:rsidRPr="00A3286F">
                <w:t>2</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782" w:author="Suhwan Lim" w:date="2019-05-21T19:23:00Z"/>
                <w:rFonts w:eastAsia="맑은 고딕"/>
                <w:lang w:eastAsia="ko-KR"/>
              </w:rPr>
            </w:pPr>
            <w:ins w:id="7783" w:author="Suhwan Lim" w:date="2019-05-21T19:25:00Z">
              <w:r w:rsidRPr="00A3286F">
                <w:rPr>
                  <w:rFonts w:hint="eastAsia"/>
                </w:rPr>
                <w:t>5</w:t>
              </w:r>
            </w:ins>
          </w:p>
        </w:tc>
        <w:tc>
          <w:tcPr>
            <w:tcW w:w="869" w:type="dxa"/>
            <w:shd w:val="clear" w:color="auto" w:fill="auto"/>
            <w:noWrap/>
            <w:vAlign w:val="center"/>
          </w:tcPr>
          <w:p w:rsidR="007E641E" w:rsidRPr="00AE4694" w:rsidRDefault="007E641E" w:rsidP="007E641E">
            <w:pPr>
              <w:pStyle w:val="TAC"/>
              <w:rPr>
                <w:ins w:id="7784" w:author="Suhwan Lim" w:date="2019-05-21T19:23:00Z"/>
                <w:rFonts w:eastAsia="맑은 고딕"/>
                <w:lang w:eastAsia="ko-KR"/>
              </w:rPr>
            </w:pPr>
            <w:ins w:id="7785" w:author="Suhwan Lim" w:date="2019-05-21T19:25:00Z">
              <w:r w:rsidRPr="00A3286F">
                <w:rPr>
                  <w:rFonts w:hint="eastAsia"/>
                </w:rPr>
                <w:t>25</w:t>
              </w:r>
            </w:ins>
          </w:p>
        </w:tc>
        <w:tc>
          <w:tcPr>
            <w:tcW w:w="1287" w:type="dxa"/>
            <w:shd w:val="clear" w:color="auto" w:fill="auto"/>
            <w:noWrap/>
            <w:vAlign w:val="center"/>
          </w:tcPr>
          <w:p w:rsidR="007E641E" w:rsidRPr="00AE4694" w:rsidRDefault="007E641E" w:rsidP="007E641E">
            <w:pPr>
              <w:pStyle w:val="TAC"/>
              <w:rPr>
                <w:ins w:id="7786" w:author="Suhwan Lim" w:date="2019-05-21T19:23:00Z"/>
                <w:szCs w:val="18"/>
                <w:lang w:val="en-US" w:eastAsia="zh-CN"/>
              </w:rPr>
            </w:pPr>
            <w:ins w:id="7787" w:author="Suhwan Lim" w:date="2019-05-21T19:25:00Z">
              <w:r w:rsidRPr="00A3286F">
                <w:rPr>
                  <w:rFonts w:hint="eastAsia"/>
                </w:rPr>
                <w:t>26</w:t>
              </w:r>
              <w:r w:rsidRPr="00A3286F">
                <w:t>4</w:t>
              </w:r>
              <w:r w:rsidRPr="00A3286F">
                <w:rPr>
                  <w:rFonts w:hint="eastAsia"/>
                </w:rPr>
                <w:t>0</w:t>
              </w:r>
            </w:ins>
          </w:p>
        </w:tc>
        <w:tc>
          <w:tcPr>
            <w:tcW w:w="616" w:type="dxa"/>
            <w:shd w:val="clear" w:color="auto" w:fill="auto"/>
            <w:vAlign w:val="center"/>
          </w:tcPr>
          <w:p w:rsidR="007E641E" w:rsidRPr="00AE4694" w:rsidRDefault="007E641E" w:rsidP="007E641E">
            <w:pPr>
              <w:pStyle w:val="TAC"/>
              <w:rPr>
                <w:ins w:id="7788" w:author="Suhwan Lim" w:date="2019-05-21T19:23:00Z"/>
                <w:rFonts w:eastAsia="맑은 고딕"/>
                <w:lang w:eastAsia="ko-KR"/>
              </w:rPr>
            </w:pPr>
            <w:ins w:id="7789"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790" w:author="Suhwan Lim" w:date="2019-05-21T19:23:00Z"/>
                <w:rFonts w:eastAsia="맑은 고딕"/>
                <w:lang w:eastAsia="ko-KR"/>
              </w:rPr>
            </w:pPr>
            <w:ins w:id="7791"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792" w:author="Suhwan Lim" w:date="2019-05-21T19:23:00Z"/>
                <w:rFonts w:eastAsia="맑은 고딕"/>
                <w:kern w:val="2"/>
                <w:szCs w:val="24"/>
                <w:lang w:val="en-US" w:eastAsia="ko-KR"/>
              </w:rPr>
            </w:pPr>
            <w:ins w:id="7793" w:author="Suhwan Lim" w:date="2019-05-21T19:25:00Z">
              <w:r w:rsidRPr="00E45FA2">
                <w:t>N/A</w:t>
              </w:r>
            </w:ins>
          </w:p>
        </w:tc>
      </w:tr>
      <w:tr w:rsidR="007E641E" w:rsidRPr="00AE4694" w:rsidTr="00AD21D3">
        <w:trPr>
          <w:trHeight w:val="54"/>
          <w:jc w:val="center"/>
          <w:ins w:id="7794" w:author="Suhwan Lim" w:date="2019-05-21T19:23:00Z"/>
        </w:trPr>
        <w:tc>
          <w:tcPr>
            <w:tcW w:w="1926" w:type="dxa"/>
            <w:vMerge/>
            <w:shd w:val="clear" w:color="auto" w:fill="auto"/>
            <w:vAlign w:val="center"/>
          </w:tcPr>
          <w:p w:rsidR="007E641E" w:rsidRPr="00AE4694" w:rsidRDefault="007E641E" w:rsidP="007E641E">
            <w:pPr>
              <w:pStyle w:val="TAC"/>
              <w:rPr>
                <w:ins w:id="7795"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796" w:author="Suhwan Lim" w:date="2019-05-21T19:23:00Z"/>
                <w:rFonts w:eastAsia="맑은 고딕"/>
                <w:lang w:eastAsia="ko-KR"/>
              </w:rPr>
            </w:pPr>
            <w:ins w:id="7797" w:author="Suhwan Lim" w:date="2019-05-21T19:24:00Z">
              <w:r>
                <w:rPr>
                  <w:rFonts w:cs="Arial"/>
                  <w:lang w:eastAsia="ko-KR"/>
                </w:rPr>
                <w:t>n</w:t>
              </w:r>
              <w:r>
                <w:rPr>
                  <w:rFonts w:cs="Arial" w:hint="eastAsia"/>
                  <w:lang w:eastAsia="ko-KR"/>
                </w:rPr>
                <w:t>1</w:t>
              </w:r>
            </w:ins>
          </w:p>
        </w:tc>
        <w:tc>
          <w:tcPr>
            <w:tcW w:w="1149" w:type="dxa"/>
            <w:shd w:val="clear" w:color="auto" w:fill="auto"/>
            <w:noWrap/>
            <w:vAlign w:val="center"/>
          </w:tcPr>
          <w:p w:rsidR="007E641E" w:rsidRPr="00AE4694" w:rsidRDefault="007E641E" w:rsidP="007E641E">
            <w:pPr>
              <w:pStyle w:val="TAC"/>
              <w:rPr>
                <w:ins w:id="7798" w:author="Suhwan Lim" w:date="2019-05-21T19:23:00Z"/>
                <w:szCs w:val="18"/>
                <w:lang w:val="en-US" w:eastAsia="zh-CN"/>
              </w:rPr>
            </w:pPr>
            <w:ins w:id="7799" w:author="Suhwan Lim" w:date="2019-05-21T19:25:00Z">
              <w:r w:rsidRPr="00A3286F">
                <w:rPr>
                  <w:rFonts w:hint="eastAsia"/>
                </w:rPr>
                <w:t>19</w:t>
              </w:r>
              <w:r w:rsidRPr="00A3286F">
                <w:t>7</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00" w:author="Suhwan Lim" w:date="2019-05-21T19:23:00Z"/>
                <w:rFonts w:eastAsia="맑은 고딕"/>
                <w:lang w:eastAsia="ko-KR"/>
              </w:rPr>
            </w:pPr>
            <w:ins w:id="7801" w:author="Suhwan Lim" w:date="2019-05-21T19:25:00Z">
              <w:r w:rsidRPr="00A3286F">
                <w:t>5</w:t>
              </w:r>
            </w:ins>
          </w:p>
        </w:tc>
        <w:tc>
          <w:tcPr>
            <w:tcW w:w="869" w:type="dxa"/>
            <w:shd w:val="clear" w:color="auto" w:fill="auto"/>
            <w:noWrap/>
            <w:vAlign w:val="center"/>
          </w:tcPr>
          <w:p w:rsidR="007E641E" w:rsidRPr="00AE4694" w:rsidRDefault="007E641E" w:rsidP="007E641E">
            <w:pPr>
              <w:pStyle w:val="TAC"/>
              <w:rPr>
                <w:ins w:id="7802" w:author="Suhwan Lim" w:date="2019-05-21T19:23:00Z"/>
                <w:rFonts w:eastAsia="맑은 고딕"/>
                <w:lang w:eastAsia="ko-KR"/>
              </w:rPr>
            </w:pPr>
            <w:ins w:id="7803" w:author="Suhwan Lim" w:date="2019-05-21T19:25:00Z">
              <w:r w:rsidRPr="00A3286F">
                <w:t>25</w:t>
              </w:r>
            </w:ins>
          </w:p>
        </w:tc>
        <w:tc>
          <w:tcPr>
            <w:tcW w:w="1287" w:type="dxa"/>
            <w:shd w:val="clear" w:color="auto" w:fill="auto"/>
            <w:noWrap/>
            <w:vAlign w:val="center"/>
          </w:tcPr>
          <w:p w:rsidR="007E641E" w:rsidRPr="00AE4694" w:rsidRDefault="007E641E" w:rsidP="007E641E">
            <w:pPr>
              <w:pStyle w:val="TAC"/>
              <w:rPr>
                <w:ins w:id="7804" w:author="Suhwan Lim" w:date="2019-05-21T19:23:00Z"/>
                <w:szCs w:val="18"/>
                <w:lang w:val="en-US" w:eastAsia="zh-CN"/>
              </w:rPr>
            </w:pPr>
            <w:ins w:id="7805" w:author="Suhwan Lim" w:date="2019-05-21T19:25:00Z">
              <w:r w:rsidRPr="00A3286F">
                <w:rPr>
                  <w:rFonts w:hint="eastAsia"/>
                </w:rPr>
                <w:t>21</w:t>
              </w:r>
              <w:r w:rsidRPr="00A3286F">
                <w:t>6</w:t>
              </w:r>
              <w:r w:rsidRPr="00A3286F">
                <w:rPr>
                  <w:rFonts w:hint="eastAsia"/>
                </w:rPr>
                <w:t>0</w:t>
              </w:r>
            </w:ins>
          </w:p>
        </w:tc>
        <w:tc>
          <w:tcPr>
            <w:tcW w:w="616" w:type="dxa"/>
            <w:shd w:val="clear" w:color="auto" w:fill="auto"/>
            <w:vAlign w:val="center"/>
          </w:tcPr>
          <w:p w:rsidR="007E641E" w:rsidRPr="00AE4694" w:rsidRDefault="007E641E" w:rsidP="007E641E">
            <w:pPr>
              <w:pStyle w:val="TAC"/>
              <w:rPr>
                <w:ins w:id="7806" w:author="Suhwan Lim" w:date="2019-05-21T19:23:00Z"/>
                <w:rFonts w:eastAsia="맑은 고딕"/>
                <w:lang w:eastAsia="ko-KR"/>
              </w:rPr>
            </w:pPr>
            <w:ins w:id="7807"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808" w:author="Suhwan Lim" w:date="2019-05-21T19:23:00Z"/>
                <w:rFonts w:eastAsia="맑은 고딕"/>
                <w:lang w:eastAsia="ko-KR"/>
              </w:rPr>
            </w:pPr>
            <w:ins w:id="7809"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810" w:author="Suhwan Lim" w:date="2019-05-21T19:23:00Z"/>
                <w:rFonts w:eastAsia="맑은 고딕"/>
                <w:kern w:val="2"/>
                <w:szCs w:val="24"/>
                <w:lang w:val="en-US" w:eastAsia="ko-KR"/>
              </w:rPr>
            </w:pPr>
            <w:ins w:id="7811" w:author="Suhwan Lim" w:date="2019-05-21T19:25:00Z">
              <w:r w:rsidRPr="00E45FA2">
                <w:t>N/A</w:t>
              </w:r>
            </w:ins>
          </w:p>
        </w:tc>
      </w:tr>
      <w:tr w:rsidR="007E641E" w:rsidRPr="00AE4694" w:rsidTr="00AD21D3">
        <w:trPr>
          <w:trHeight w:val="54"/>
          <w:jc w:val="center"/>
          <w:ins w:id="7812" w:author="Suhwan Lim" w:date="2019-05-21T19:23:00Z"/>
        </w:trPr>
        <w:tc>
          <w:tcPr>
            <w:tcW w:w="1926" w:type="dxa"/>
            <w:vMerge/>
            <w:shd w:val="clear" w:color="auto" w:fill="auto"/>
            <w:vAlign w:val="center"/>
          </w:tcPr>
          <w:p w:rsidR="007E641E" w:rsidRPr="00AE4694" w:rsidRDefault="007E641E" w:rsidP="007E641E">
            <w:pPr>
              <w:pStyle w:val="TAC"/>
              <w:rPr>
                <w:ins w:id="7813"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14" w:author="Suhwan Lim" w:date="2019-05-21T19:23:00Z"/>
                <w:rFonts w:eastAsia="맑은 고딕"/>
                <w:lang w:eastAsia="ko-KR"/>
              </w:rPr>
            </w:pPr>
            <w:ins w:id="7815" w:author="Suhwan Lim" w:date="2019-05-21T19:24:00Z">
              <w:r>
                <w:rPr>
                  <w:rFonts w:cs="Arial"/>
                  <w:lang w:eastAsia="ko-KR"/>
                </w:rPr>
                <w:t>n</w:t>
              </w:r>
              <w:r>
                <w:rPr>
                  <w:rFonts w:cs="Arial" w:hint="eastAsia"/>
                  <w:lang w:eastAsia="ko-KR"/>
                </w:rPr>
                <w:t>7</w:t>
              </w:r>
              <w:r>
                <w:rPr>
                  <w:rFonts w:cs="Arial"/>
                  <w:lang w:eastAsia="ko-KR"/>
                </w:rPr>
                <w:t>8</w:t>
              </w:r>
            </w:ins>
          </w:p>
        </w:tc>
        <w:tc>
          <w:tcPr>
            <w:tcW w:w="1149" w:type="dxa"/>
            <w:shd w:val="clear" w:color="auto" w:fill="auto"/>
            <w:noWrap/>
            <w:vAlign w:val="center"/>
          </w:tcPr>
          <w:p w:rsidR="007E641E" w:rsidRPr="00AE4694" w:rsidRDefault="007E641E" w:rsidP="007E641E">
            <w:pPr>
              <w:pStyle w:val="TAC"/>
              <w:rPr>
                <w:ins w:id="7816" w:author="Suhwan Lim" w:date="2019-05-21T19:23:00Z"/>
                <w:szCs w:val="18"/>
                <w:lang w:val="en-US" w:eastAsia="zh-CN"/>
              </w:rPr>
            </w:pPr>
            <w:ins w:id="7817" w:author="Suhwan Lim" w:date="2019-05-21T19:25:00Z">
              <w:r w:rsidRPr="00A3286F">
                <w:rPr>
                  <w:rFonts w:hint="eastAsia"/>
                </w:rPr>
                <w:t>3</w:t>
              </w:r>
              <w:r w:rsidRPr="00A3286F">
                <w:t>39</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18" w:author="Suhwan Lim" w:date="2019-05-21T19:23:00Z"/>
                <w:rFonts w:eastAsia="맑은 고딕"/>
                <w:lang w:eastAsia="ko-KR"/>
              </w:rPr>
            </w:pPr>
            <w:ins w:id="7819" w:author="Suhwan Lim" w:date="2019-05-21T19:25:00Z">
              <w:r w:rsidRPr="00A3286F">
                <w:rPr>
                  <w:rFonts w:hint="eastAsia"/>
                </w:rPr>
                <w:t>10</w:t>
              </w:r>
            </w:ins>
          </w:p>
        </w:tc>
        <w:tc>
          <w:tcPr>
            <w:tcW w:w="869" w:type="dxa"/>
            <w:shd w:val="clear" w:color="auto" w:fill="auto"/>
            <w:noWrap/>
            <w:vAlign w:val="center"/>
          </w:tcPr>
          <w:p w:rsidR="007E641E" w:rsidRPr="00AE4694" w:rsidRDefault="007E641E" w:rsidP="007E641E">
            <w:pPr>
              <w:pStyle w:val="TAC"/>
              <w:rPr>
                <w:ins w:id="7820" w:author="Suhwan Lim" w:date="2019-05-21T19:23:00Z"/>
                <w:rFonts w:eastAsia="맑은 고딕"/>
                <w:lang w:eastAsia="ko-KR"/>
              </w:rPr>
            </w:pPr>
            <w:ins w:id="7821" w:author="Suhwan Lim" w:date="2019-05-21T19:25:00Z">
              <w:r w:rsidRPr="00A3286F">
                <w:rPr>
                  <w:rFonts w:hint="eastAsia"/>
                </w:rPr>
                <w:t>5</w:t>
              </w:r>
              <w:r>
                <w:rPr>
                  <w:lang w:val="sv-SE"/>
                </w:rPr>
                <w:t>0</w:t>
              </w:r>
            </w:ins>
          </w:p>
        </w:tc>
        <w:tc>
          <w:tcPr>
            <w:tcW w:w="1287" w:type="dxa"/>
            <w:shd w:val="clear" w:color="auto" w:fill="auto"/>
            <w:noWrap/>
            <w:vAlign w:val="center"/>
          </w:tcPr>
          <w:p w:rsidR="007E641E" w:rsidRPr="00AE4694" w:rsidRDefault="007E641E" w:rsidP="007E641E">
            <w:pPr>
              <w:pStyle w:val="TAC"/>
              <w:rPr>
                <w:ins w:id="7822" w:author="Suhwan Lim" w:date="2019-05-21T19:23:00Z"/>
                <w:szCs w:val="18"/>
                <w:lang w:val="en-US" w:eastAsia="zh-CN"/>
              </w:rPr>
            </w:pPr>
            <w:ins w:id="7823" w:author="Suhwan Lim" w:date="2019-05-21T19:25:00Z">
              <w:r w:rsidRPr="00A3286F">
                <w:rPr>
                  <w:rFonts w:hint="eastAsia"/>
                </w:rPr>
                <w:t>3</w:t>
              </w:r>
              <w:r w:rsidRPr="00A3286F">
                <w:t>390</w:t>
              </w:r>
            </w:ins>
          </w:p>
        </w:tc>
        <w:tc>
          <w:tcPr>
            <w:tcW w:w="616" w:type="dxa"/>
            <w:shd w:val="clear" w:color="auto" w:fill="auto"/>
            <w:vAlign w:val="center"/>
          </w:tcPr>
          <w:p w:rsidR="007E641E" w:rsidRPr="00AE4694" w:rsidRDefault="007E641E" w:rsidP="007E641E">
            <w:pPr>
              <w:pStyle w:val="TAC"/>
              <w:rPr>
                <w:ins w:id="7824" w:author="Suhwan Lim" w:date="2019-05-21T19:23:00Z"/>
                <w:rFonts w:eastAsia="맑은 고딕"/>
                <w:lang w:eastAsia="ko-KR"/>
              </w:rPr>
            </w:pPr>
            <w:ins w:id="7825" w:author="Suhwan Lim" w:date="2019-05-21T19:25:00Z">
              <w:r w:rsidRPr="00A3286F">
                <w:t>10.1</w:t>
              </w:r>
            </w:ins>
          </w:p>
        </w:tc>
        <w:tc>
          <w:tcPr>
            <w:tcW w:w="817" w:type="dxa"/>
            <w:shd w:val="clear" w:color="auto" w:fill="auto"/>
            <w:vAlign w:val="center"/>
          </w:tcPr>
          <w:p w:rsidR="007E641E" w:rsidRPr="00AE4694" w:rsidRDefault="007E641E" w:rsidP="007E641E">
            <w:pPr>
              <w:pStyle w:val="TAC"/>
              <w:rPr>
                <w:ins w:id="7826" w:author="Suhwan Lim" w:date="2019-05-21T19:23:00Z"/>
                <w:rFonts w:eastAsia="맑은 고딕"/>
                <w:lang w:eastAsia="ko-KR"/>
              </w:rPr>
            </w:pPr>
            <w:ins w:id="7827" w:author="Suhwan Lim" w:date="2019-05-21T19:25:00Z">
              <w:r w:rsidRPr="00E45FA2">
                <w:t>TDD</w:t>
              </w:r>
            </w:ins>
          </w:p>
        </w:tc>
        <w:tc>
          <w:tcPr>
            <w:tcW w:w="1073" w:type="dxa"/>
            <w:shd w:val="clear" w:color="auto" w:fill="auto"/>
            <w:vAlign w:val="center"/>
          </w:tcPr>
          <w:p w:rsidR="007E641E" w:rsidRPr="00AE4694" w:rsidRDefault="007E641E" w:rsidP="007E641E">
            <w:pPr>
              <w:pStyle w:val="TAC"/>
              <w:rPr>
                <w:ins w:id="7828" w:author="Suhwan Lim" w:date="2019-05-21T19:23:00Z"/>
                <w:rFonts w:eastAsia="맑은 고딕"/>
                <w:kern w:val="2"/>
                <w:szCs w:val="24"/>
                <w:lang w:val="en-US" w:eastAsia="ko-KR"/>
              </w:rPr>
            </w:pPr>
            <w:ins w:id="7829" w:author="Suhwan Lim" w:date="2019-05-21T19:25:00Z">
              <w:r w:rsidRPr="00A3286F">
                <w:t>IMD4</w:t>
              </w:r>
            </w:ins>
          </w:p>
        </w:tc>
      </w:tr>
      <w:tr w:rsidR="007E641E" w:rsidRPr="00AE4694" w:rsidTr="00AD21D3">
        <w:trPr>
          <w:trHeight w:val="54"/>
          <w:jc w:val="center"/>
          <w:ins w:id="7830" w:author="Suhwan Lim" w:date="2019-05-21T19:23:00Z"/>
        </w:trPr>
        <w:tc>
          <w:tcPr>
            <w:tcW w:w="1926" w:type="dxa"/>
            <w:vMerge/>
            <w:shd w:val="clear" w:color="auto" w:fill="auto"/>
            <w:vAlign w:val="center"/>
          </w:tcPr>
          <w:p w:rsidR="007E641E" w:rsidRPr="00AE4694" w:rsidRDefault="007E641E" w:rsidP="007E641E">
            <w:pPr>
              <w:pStyle w:val="TAC"/>
              <w:rPr>
                <w:ins w:id="7831"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32" w:author="Suhwan Lim" w:date="2019-05-21T19:23:00Z"/>
                <w:rFonts w:eastAsia="맑은 고딕"/>
                <w:lang w:eastAsia="ko-KR"/>
              </w:rPr>
            </w:pPr>
            <w:ins w:id="7833" w:author="Suhwan Lim" w:date="2019-05-21T19:24:00Z">
              <w:r>
                <w:rPr>
                  <w:rFonts w:eastAsia="맑은 고딕" w:hint="eastAsia"/>
                  <w:lang w:eastAsia="ko-KR"/>
                </w:rPr>
                <w:t>7</w:t>
              </w:r>
            </w:ins>
          </w:p>
        </w:tc>
        <w:tc>
          <w:tcPr>
            <w:tcW w:w="1149" w:type="dxa"/>
            <w:shd w:val="clear" w:color="auto" w:fill="auto"/>
            <w:noWrap/>
            <w:vAlign w:val="center"/>
          </w:tcPr>
          <w:p w:rsidR="007E641E" w:rsidRPr="00AE4694" w:rsidRDefault="007E641E" w:rsidP="007E641E">
            <w:pPr>
              <w:pStyle w:val="TAC"/>
              <w:rPr>
                <w:ins w:id="7834" w:author="Suhwan Lim" w:date="2019-05-21T19:23:00Z"/>
                <w:szCs w:val="18"/>
                <w:lang w:val="en-US" w:eastAsia="zh-CN"/>
              </w:rPr>
            </w:pPr>
            <w:ins w:id="7835" w:author="Suhwan Lim" w:date="2019-05-21T19:25:00Z">
              <w:r w:rsidRPr="00A3286F">
                <w:rPr>
                  <w:rFonts w:hint="eastAsia"/>
                </w:rPr>
                <w:t>25</w:t>
              </w:r>
              <w:r w:rsidRPr="00A3286F">
                <w:t>3</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36" w:author="Suhwan Lim" w:date="2019-05-21T19:23:00Z"/>
                <w:rFonts w:eastAsia="맑은 고딕"/>
                <w:lang w:eastAsia="ko-KR"/>
              </w:rPr>
            </w:pPr>
            <w:ins w:id="7837" w:author="Suhwan Lim" w:date="2019-05-21T19:25:00Z">
              <w:r w:rsidRPr="00A3286F">
                <w:rPr>
                  <w:rFonts w:hint="eastAsia"/>
                </w:rPr>
                <w:t>5</w:t>
              </w:r>
            </w:ins>
          </w:p>
        </w:tc>
        <w:tc>
          <w:tcPr>
            <w:tcW w:w="869" w:type="dxa"/>
            <w:shd w:val="clear" w:color="auto" w:fill="auto"/>
            <w:noWrap/>
            <w:vAlign w:val="center"/>
          </w:tcPr>
          <w:p w:rsidR="007E641E" w:rsidRPr="00AE4694" w:rsidRDefault="007E641E" w:rsidP="007E641E">
            <w:pPr>
              <w:pStyle w:val="TAC"/>
              <w:rPr>
                <w:ins w:id="7838" w:author="Suhwan Lim" w:date="2019-05-21T19:23:00Z"/>
                <w:rFonts w:eastAsia="맑은 고딕"/>
                <w:lang w:eastAsia="ko-KR"/>
              </w:rPr>
            </w:pPr>
            <w:ins w:id="7839" w:author="Suhwan Lim" w:date="2019-05-21T19:25:00Z">
              <w:r w:rsidRPr="00A3286F">
                <w:rPr>
                  <w:rFonts w:hint="eastAsia"/>
                </w:rPr>
                <w:t>25</w:t>
              </w:r>
            </w:ins>
          </w:p>
        </w:tc>
        <w:tc>
          <w:tcPr>
            <w:tcW w:w="1287" w:type="dxa"/>
            <w:shd w:val="clear" w:color="auto" w:fill="auto"/>
            <w:noWrap/>
            <w:vAlign w:val="center"/>
          </w:tcPr>
          <w:p w:rsidR="007E641E" w:rsidRPr="00AE4694" w:rsidRDefault="007E641E" w:rsidP="007E641E">
            <w:pPr>
              <w:pStyle w:val="TAC"/>
              <w:rPr>
                <w:ins w:id="7840" w:author="Suhwan Lim" w:date="2019-05-21T19:23:00Z"/>
                <w:szCs w:val="18"/>
                <w:lang w:val="en-US" w:eastAsia="zh-CN"/>
              </w:rPr>
            </w:pPr>
            <w:ins w:id="7841" w:author="Suhwan Lim" w:date="2019-05-21T19:25:00Z">
              <w:r w:rsidRPr="00A3286F">
                <w:rPr>
                  <w:rFonts w:hint="eastAsia"/>
                </w:rPr>
                <w:t>26</w:t>
              </w:r>
              <w:r w:rsidRPr="00A3286F">
                <w:t>5</w:t>
              </w:r>
              <w:r w:rsidRPr="00A3286F">
                <w:rPr>
                  <w:rFonts w:hint="eastAsia"/>
                </w:rPr>
                <w:t>0</w:t>
              </w:r>
            </w:ins>
          </w:p>
        </w:tc>
        <w:tc>
          <w:tcPr>
            <w:tcW w:w="616" w:type="dxa"/>
            <w:shd w:val="clear" w:color="auto" w:fill="auto"/>
            <w:vAlign w:val="center"/>
          </w:tcPr>
          <w:p w:rsidR="007E641E" w:rsidRPr="00AE4694" w:rsidRDefault="007E641E" w:rsidP="007E641E">
            <w:pPr>
              <w:pStyle w:val="TAC"/>
              <w:rPr>
                <w:ins w:id="7842" w:author="Suhwan Lim" w:date="2019-05-21T19:23:00Z"/>
                <w:rFonts w:eastAsia="맑은 고딕"/>
                <w:lang w:eastAsia="ko-KR"/>
              </w:rPr>
            </w:pPr>
            <w:ins w:id="7843"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844" w:author="Suhwan Lim" w:date="2019-05-21T19:23:00Z"/>
                <w:rFonts w:eastAsia="맑은 고딕"/>
                <w:lang w:eastAsia="ko-KR"/>
              </w:rPr>
            </w:pPr>
            <w:ins w:id="7845"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846" w:author="Suhwan Lim" w:date="2019-05-21T19:23:00Z"/>
                <w:rFonts w:eastAsia="맑은 고딕"/>
                <w:kern w:val="2"/>
                <w:szCs w:val="24"/>
                <w:lang w:val="en-US" w:eastAsia="ko-KR"/>
              </w:rPr>
            </w:pPr>
            <w:ins w:id="7847" w:author="Suhwan Lim" w:date="2019-05-21T19:25:00Z">
              <w:r w:rsidRPr="00E45FA2">
                <w:t>N/A</w:t>
              </w:r>
            </w:ins>
          </w:p>
        </w:tc>
      </w:tr>
      <w:tr w:rsidR="007E641E" w:rsidRPr="00AE4694" w:rsidTr="00AD21D3">
        <w:trPr>
          <w:trHeight w:val="54"/>
          <w:jc w:val="center"/>
          <w:ins w:id="7848" w:author="Suhwan Lim" w:date="2019-05-21T19:23:00Z"/>
        </w:trPr>
        <w:tc>
          <w:tcPr>
            <w:tcW w:w="1926" w:type="dxa"/>
            <w:vMerge/>
            <w:shd w:val="clear" w:color="auto" w:fill="auto"/>
            <w:vAlign w:val="center"/>
          </w:tcPr>
          <w:p w:rsidR="007E641E" w:rsidRPr="00AE4694" w:rsidRDefault="007E641E" w:rsidP="007E641E">
            <w:pPr>
              <w:pStyle w:val="TAC"/>
              <w:rPr>
                <w:ins w:id="7849"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50" w:author="Suhwan Lim" w:date="2019-05-21T19:23:00Z"/>
                <w:rFonts w:eastAsia="맑은 고딕"/>
                <w:lang w:eastAsia="ko-KR"/>
              </w:rPr>
            </w:pPr>
            <w:ins w:id="7851" w:author="Suhwan Lim" w:date="2019-05-21T19:24:00Z">
              <w:r>
                <w:rPr>
                  <w:rFonts w:cs="Arial"/>
                  <w:lang w:eastAsia="ko-KR"/>
                </w:rPr>
                <w:t>n</w:t>
              </w:r>
              <w:r>
                <w:rPr>
                  <w:rFonts w:cs="Arial" w:hint="eastAsia"/>
                  <w:lang w:eastAsia="ko-KR"/>
                </w:rPr>
                <w:t>1</w:t>
              </w:r>
            </w:ins>
          </w:p>
        </w:tc>
        <w:tc>
          <w:tcPr>
            <w:tcW w:w="1149" w:type="dxa"/>
            <w:shd w:val="clear" w:color="auto" w:fill="auto"/>
            <w:noWrap/>
            <w:vAlign w:val="center"/>
          </w:tcPr>
          <w:p w:rsidR="007E641E" w:rsidRPr="00AE4694" w:rsidRDefault="007E641E" w:rsidP="007E641E">
            <w:pPr>
              <w:pStyle w:val="TAC"/>
              <w:rPr>
                <w:ins w:id="7852" w:author="Suhwan Lim" w:date="2019-05-21T19:23:00Z"/>
                <w:szCs w:val="18"/>
                <w:lang w:val="en-US" w:eastAsia="zh-CN"/>
              </w:rPr>
            </w:pPr>
            <w:ins w:id="7853" w:author="Suhwan Lim" w:date="2019-05-21T19:25:00Z">
              <w:r w:rsidRPr="00A3286F">
                <w:rPr>
                  <w:rFonts w:hint="eastAsia"/>
                </w:rPr>
                <w:t>19</w:t>
              </w:r>
              <w:r w:rsidRPr="00A3286F">
                <w:t>7</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54" w:author="Suhwan Lim" w:date="2019-05-21T19:23:00Z"/>
                <w:rFonts w:eastAsia="맑은 고딕"/>
                <w:lang w:eastAsia="ko-KR"/>
              </w:rPr>
            </w:pPr>
            <w:ins w:id="7855" w:author="Suhwan Lim" w:date="2019-05-21T19:25:00Z">
              <w:r w:rsidRPr="00A3286F">
                <w:t>5</w:t>
              </w:r>
            </w:ins>
          </w:p>
        </w:tc>
        <w:tc>
          <w:tcPr>
            <w:tcW w:w="869" w:type="dxa"/>
            <w:shd w:val="clear" w:color="auto" w:fill="auto"/>
            <w:noWrap/>
            <w:vAlign w:val="center"/>
          </w:tcPr>
          <w:p w:rsidR="007E641E" w:rsidRPr="00AE4694" w:rsidRDefault="007E641E" w:rsidP="007E641E">
            <w:pPr>
              <w:pStyle w:val="TAC"/>
              <w:rPr>
                <w:ins w:id="7856" w:author="Suhwan Lim" w:date="2019-05-21T19:23:00Z"/>
                <w:rFonts w:eastAsia="맑은 고딕"/>
                <w:lang w:eastAsia="ko-KR"/>
              </w:rPr>
            </w:pPr>
            <w:ins w:id="7857" w:author="Suhwan Lim" w:date="2019-05-21T19:25:00Z">
              <w:r w:rsidRPr="00A3286F">
                <w:t>25</w:t>
              </w:r>
            </w:ins>
          </w:p>
        </w:tc>
        <w:tc>
          <w:tcPr>
            <w:tcW w:w="1287" w:type="dxa"/>
            <w:shd w:val="clear" w:color="auto" w:fill="auto"/>
            <w:noWrap/>
            <w:vAlign w:val="center"/>
          </w:tcPr>
          <w:p w:rsidR="007E641E" w:rsidRPr="00AE4694" w:rsidRDefault="007E641E" w:rsidP="007E641E">
            <w:pPr>
              <w:pStyle w:val="TAC"/>
              <w:rPr>
                <w:ins w:id="7858" w:author="Suhwan Lim" w:date="2019-05-21T19:23:00Z"/>
                <w:szCs w:val="18"/>
                <w:lang w:val="en-US" w:eastAsia="zh-CN"/>
              </w:rPr>
            </w:pPr>
            <w:ins w:id="7859" w:author="Suhwan Lim" w:date="2019-05-21T19:25:00Z">
              <w:r w:rsidRPr="00A3286F">
                <w:rPr>
                  <w:rFonts w:hint="eastAsia"/>
                </w:rPr>
                <w:t>21</w:t>
              </w:r>
              <w:r w:rsidRPr="00A3286F">
                <w:t>6</w:t>
              </w:r>
              <w:r w:rsidRPr="00A3286F">
                <w:rPr>
                  <w:rFonts w:hint="eastAsia"/>
                </w:rPr>
                <w:t>0</w:t>
              </w:r>
            </w:ins>
          </w:p>
        </w:tc>
        <w:tc>
          <w:tcPr>
            <w:tcW w:w="616" w:type="dxa"/>
            <w:shd w:val="clear" w:color="auto" w:fill="auto"/>
            <w:vAlign w:val="center"/>
          </w:tcPr>
          <w:p w:rsidR="007E641E" w:rsidRPr="00AE4694" w:rsidRDefault="007E641E" w:rsidP="007E641E">
            <w:pPr>
              <w:pStyle w:val="TAC"/>
              <w:rPr>
                <w:ins w:id="7860" w:author="Suhwan Lim" w:date="2019-05-21T19:23:00Z"/>
                <w:rFonts w:eastAsia="맑은 고딕"/>
                <w:lang w:eastAsia="ko-KR"/>
              </w:rPr>
            </w:pPr>
            <w:ins w:id="7861" w:author="Suhwan Lim" w:date="2019-05-21T19:25:00Z">
              <w:r w:rsidRPr="00A3286F">
                <w:t>9.0</w:t>
              </w:r>
            </w:ins>
          </w:p>
        </w:tc>
        <w:tc>
          <w:tcPr>
            <w:tcW w:w="817" w:type="dxa"/>
            <w:shd w:val="clear" w:color="auto" w:fill="auto"/>
            <w:vAlign w:val="center"/>
          </w:tcPr>
          <w:p w:rsidR="007E641E" w:rsidRPr="00AE4694" w:rsidRDefault="007E641E" w:rsidP="007E641E">
            <w:pPr>
              <w:pStyle w:val="TAC"/>
              <w:rPr>
                <w:ins w:id="7862" w:author="Suhwan Lim" w:date="2019-05-21T19:23:00Z"/>
                <w:rFonts w:eastAsia="맑은 고딕"/>
                <w:lang w:eastAsia="ko-KR"/>
              </w:rPr>
            </w:pPr>
            <w:ins w:id="7863"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864" w:author="Suhwan Lim" w:date="2019-05-21T19:23:00Z"/>
                <w:rFonts w:eastAsia="맑은 고딕"/>
                <w:kern w:val="2"/>
                <w:szCs w:val="24"/>
                <w:lang w:val="en-US" w:eastAsia="ko-KR"/>
              </w:rPr>
            </w:pPr>
            <w:ins w:id="7865" w:author="Suhwan Lim" w:date="2019-05-21T19:25:00Z">
              <w:r w:rsidRPr="00A3286F">
                <w:t>IMD4</w:t>
              </w:r>
            </w:ins>
          </w:p>
        </w:tc>
      </w:tr>
      <w:tr w:rsidR="007E641E" w:rsidRPr="00AE4694" w:rsidTr="00AD21D3">
        <w:trPr>
          <w:trHeight w:val="54"/>
          <w:jc w:val="center"/>
          <w:ins w:id="7866" w:author="Suhwan Lim" w:date="2019-05-21T19:23:00Z"/>
        </w:trPr>
        <w:tc>
          <w:tcPr>
            <w:tcW w:w="1926" w:type="dxa"/>
            <w:vMerge/>
            <w:shd w:val="clear" w:color="auto" w:fill="auto"/>
            <w:vAlign w:val="center"/>
          </w:tcPr>
          <w:p w:rsidR="007E641E" w:rsidRPr="00AE4694" w:rsidRDefault="007E641E" w:rsidP="007E641E">
            <w:pPr>
              <w:pStyle w:val="TAC"/>
              <w:rPr>
                <w:ins w:id="7867"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68" w:author="Suhwan Lim" w:date="2019-05-21T19:23:00Z"/>
                <w:rFonts w:eastAsia="맑은 고딕"/>
                <w:lang w:eastAsia="ko-KR"/>
              </w:rPr>
            </w:pPr>
            <w:ins w:id="7869" w:author="Suhwan Lim" w:date="2019-05-21T19:24:00Z">
              <w:r>
                <w:rPr>
                  <w:rFonts w:cs="Arial"/>
                  <w:lang w:eastAsia="ko-KR"/>
                </w:rPr>
                <w:t>n</w:t>
              </w:r>
              <w:r>
                <w:rPr>
                  <w:rFonts w:cs="Arial" w:hint="eastAsia"/>
                  <w:lang w:eastAsia="ko-KR"/>
                </w:rPr>
                <w:t>7</w:t>
              </w:r>
              <w:r>
                <w:rPr>
                  <w:rFonts w:cs="Arial"/>
                  <w:lang w:eastAsia="ko-KR"/>
                </w:rPr>
                <w:t>8</w:t>
              </w:r>
            </w:ins>
          </w:p>
        </w:tc>
        <w:tc>
          <w:tcPr>
            <w:tcW w:w="1149" w:type="dxa"/>
            <w:shd w:val="clear" w:color="auto" w:fill="auto"/>
            <w:noWrap/>
            <w:vAlign w:val="center"/>
          </w:tcPr>
          <w:p w:rsidR="007E641E" w:rsidRPr="00AE4694" w:rsidRDefault="007E641E" w:rsidP="007E641E">
            <w:pPr>
              <w:pStyle w:val="TAC"/>
              <w:rPr>
                <w:ins w:id="7870" w:author="Suhwan Lim" w:date="2019-05-21T19:23:00Z"/>
                <w:szCs w:val="18"/>
                <w:lang w:val="en-US" w:eastAsia="zh-CN"/>
              </w:rPr>
            </w:pPr>
            <w:ins w:id="7871" w:author="Suhwan Lim" w:date="2019-05-21T19:25:00Z">
              <w:r w:rsidRPr="00A3286F">
                <w:rPr>
                  <w:rFonts w:hint="eastAsia"/>
                </w:rPr>
                <w:t>3</w:t>
              </w:r>
              <w:r w:rsidRPr="00A3286F">
                <w:t>61</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72" w:author="Suhwan Lim" w:date="2019-05-21T19:23:00Z"/>
                <w:rFonts w:eastAsia="맑은 고딕"/>
                <w:lang w:eastAsia="ko-KR"/>
              </w:rPr>
            </w:pPr>
            <w:ins w:id="7873" w:author="Suhwan Lim" w:date="2019-05-21T19:25:00Z">
              <w:r w:rsidRPr="00A3286F">
                <w:rPr>
                  <w:rFonts w:hint="eastAsia"/>
                </w:rPr>
                <w:t>10</w:t>
              </w:r>
            </w:ins>
          </w:p>
        </w:tc>
        <w:tc>
          <w:tcPr>
            <w:tcW w:w="869" w:type="dxa"/>
            <w:shd w:val="clear" w:color="auto" w:fill="auto"/>
            <w:noWrap/>
            <w:vAlign w:val="center"/>
          </w:tcPr>
          <w:p w:rsidR="007E641E" w:rsidRPr="00AE4694" w:rsidRDefault="007E641E" w:rsidP="007E641E">
            <w:pPr>
              <w:pStyle w:val="TAC"/>
              <w:rPr>
                <w:ins w:id="7874" w:author="Suhwan Lim" w:date="2019-05-21T19:23:00Z"/>
                <w:rFonts w:eastAsia="맑은 고딕"/>
                <w:lang w:eastAsia="ko-KR"/>
              </w:rPr>
            </w:pPr>
            <w:ins w:id="7875" w:author="Suhwan Lim" w:date="2019-05-21T19:25:00Z">
              <w:r w:rsidRPr="00A3286F">
                <w:rPr>
                  <w:rFonts w:hint="eastAsia"/>
                </w:rPr>
                <w:t>5</w:t>
              </w:r>
              <w:r>
                <w:rPr>
                  <w:lang w:val="sv-SE"/>
                </w:rPr>
                <w:t>0</w:t>
              </w:r>
            </w:ins>
          </w:p>
        </w:tc>
        <w:tc>
          <w:tcPr>
            <w:tcW w:w="1287" w:type="dxa"/>
            <w:shd w:val="clear" w:color="auto" w:fill="auto"/>
            <w:noWrap/>
            <w:vAlign w:val="center"/>
          </w:tcPr>
          <w:p w:rsidR="007E641E" w:rsidRPr="00AE4694" w:rsidRDefault="007E641E" w:rsidP="007E641E">
            <w:pPr>
              <w:pStyle w:val="TAC"/>
              <w:rPr>
                <w:ins w:id="7876" w:author="Suhwan Lim" w:date="2019-05-21T19:23:00Z"/>
                <w:szCs w:val="18"/>
                <w:lang w:val="en-US" w:eastAsia="zh-CN"/>
              </w:rPr>
            </w:pPr>
            <w:ins w:id="7877" w:author="Suhwan Lim" w:date="2019-05-21T19:25:00Z">
              <w:r w:rsidRPr="00A3286F">
                <w:rPr>
                  <w:rFonts w:hint="eastAsia"/>
                </w:rPr>
                <w:t>3</w:t>
              </w:r>
              <w:r w:rsidRPr="00A3286F">
                <w:t>610</w:t>
              </w:r>
            </w:ins>
          </w:p>
        </w:tc>
        <w:tc>
          <w:tcPr>
            <w:tcW w:w="616" w:type="dxa"/>
            <w:shd w:val="clear" w:color="auto" w:fill="auto"/>
            <w:vAlign w:val="center"/>
          </w:tcPr>
          <w:p w:rsidR="007E641E" w:rsidRPr="00AE4694" w:rsidRDefault="007E641E" w:rsidP="007E641E">
            <w:pPr>
              <w:pStyle w:val="TAC"/>
              <w:rPr>
                <w:ins w:id="7878" w:author="Suhwan Lim" w:date="2019-05-21T19:23:00Z"/>
                <w:rFonts w:eastAsia="맑은 고딕"/>
                <w:lang w:eastAsia="ko-KR"/>
              </w:rPr>
            </w:pPr>
            <w:ins w:id="7879"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880" w:author="Suhwan Lim" w:date="2019-05-21T19:23:00Z"/>
                <w:rFonts w:eastAsia="맑은 고딕"/>
                <w:lang w:eastAsia="ko-KR"/>
              </w:rPr>
            </w:pPr>
            <w:ins w:id="7881" w:author="Suhwan Lim" w:date="2019-05-21T19:25:00Z">
              <w:r w:rsidRPr="00E45FA2">
                <w:t>TDD</w:t>
              </w:r>
            </w:ins>
          </w:p>
        </w:tc>
        <w:tc>
          <w:tcPr>
            <w:tcW w:w="1073" w:type="dxa"/>
            <w:shd w:val="clear" w:color="auto" w:fill="auto"/>
            <w:vAlign w:val="center"/>
          </w:tcPr>
          <w:p w:rsidR="007E641E" w:rsidRPr="00AE4694" w:rsidRDefault="007E641E" w:rsidP="007E641E">
            <w:pPr>
              <w:pStyle w:val="TAC"/>
              <w:rPr>
                <w:ins w:id="7882" w:author="Suhwan Lim" w:date="2019-05-21T19:23:00Z"/>
                <w:rFonts w:eastAsia="맑은 고딕"/>
                <w:kern w:val="2"/>
                <w:szCs w:val="24"/>
                <w:lang w:val="en-US" w:eastAsia="ko-KR"/>
              </w:rPr>
            </w:pPr>
            <w:ins w:id="7883" w:author="Suhwan Lim" w:date="2019-05-21T19:25:00Z">
              <w:r w:rsidRPr="00E45FA2">
                <w:t>N/A</w:t>
              </w:r>
            </w:ins>
          </w:p>
        </w:tc>
      </w:tr>
      <w:tr w:rsidR="007E641E" w:rsidRPr="00AE4694" w:rsidTr="00AD21D3">
        <w:trPr>
          <w:trHeight w:val="54"/>
          <w:jc w:val="center"/>
          <w:ins w:id="7884" w:author="Suhwan Lim" w:date="2019-05-21T19:25:00Z"/>
        </w:trPr>
        <w:tc>
          <w:tcPr>
            <w:tcW w:w="1926" w:type="dxa"/>
            <w:vMerge w:val="restart"/>
            <w:shd w:val="clear" w:color="auto" w:fill="auto"/>
            <w:vAlign w:val="center"/>
          </w:tcPr>
          <w:p w:rsidR="007E641E" w:rsidRPr="00AE4694" w:rsidRDefault="007E641E" w:rsidP="007E641E">
            <w:pPr>
              <w:pStyle w:val="TAC"/>
              <w:rPr>
                <w:ins w:id="7885" w:author="Suhwan Lim" w:date="2019-05-21T19:25:00Z"/>
                <w:rFonts w:eastAsia="맑은 고딕"/>
                <w:szCs w:val="18"/>
                <w:lang w:val="en-US" w:eastAsia="ko-KR"/>
              </w:rPr>
            </w:pPr>
            <w:ins w:id="7886" w:author="Suhwan Lim" w:date="2019-05-21T19:26:00Z">
              <w:r w:rsidRPr="00A33E51">
                <w:rPr>
                  <w:rFonts w:eastAsia="MS Mincho" w:cs="Arial"/>
                  <w:bCs/>
                  <w:szCs w:val="18"/>
                </w:rPr>
                <w:t>DC_7</w:t>
              </w:r>
              <w:r>
                <w:rPr>
                  <w:rFonts w:eastAsia="MS Mincho" w:cs="Arial"/>
                  <w:bCs/>
                  <w:szCs w:val="18"/>
                  <w:lang w:val="sv-SE"/>
                </w:rPr>
                <w:t>A</w:t>
              </w:r>
              <w:r w:rsidRPr="00A33E51">
                <w:rPr>
                  <w:rFonts w:eastAsia="MS Mincho" w:cs="Arial"/>
                  <w:bCs/>
                  <w:szCs w:val="18"/>
                </w:rPr>
                <w:t>_n3</w:t>
              </w:r>
              <w:r>
                <w:rPr>
                  <w:rFonts w:eastAsia="MS Mincho" w:cs="Arial"/>
                  <w:bCs/>
                  <w:szCs w:val="18"/>
                  <w:lang w:val="sv-SE"/>
                </w:rPr>
                <w:t>A</w:t>
              </w:r>
              <w:r w:rsidRPr="00A33E51">
                <w:rPr>
                  <w:rFonts w:eastAsia="MS Mincho" w:cs="Arial"/>
                  <w:bCs/>
                  <w:szCs w:val="18"/>
                </w:rPr>
                <w:t>-n78</w:t>
              </w:r>
              <w:r>
                <w:rPr>
                  <w:rFonts w:eastAsia="MS Mincho" w:cs="Arial"/>
                  <w:bCs/>
                  <w:szCs w:val="18"/>
                  <w:lang w:val="sv-SE"/>
                </w:rPr>
                <w:t>A</w:t>
              </w:r>
            </w:ins>
          </w:p>
        </w:tc>
        <w:tc>
          <w:tcPr>
            <w:tcW w:w="1145" w:type="dxa"/>
            <w:shd w:val="clear" w:color="auto" w:fill="auto"/>
            <w:vAlign w:val="center"/>
          </w:tcPr>
          <w:p w:rsidR="007E641E" w:rsidRDefault="007E641E" w:rsidP="007E641E">
            <w:pPr>
              <w:pStyle w:val="TAC"/>
              <w:rPr>
                <w:ins w:id="7887" w:author="Suhwan Lim" w:date="2019-05-21T19:25:00Z"/>
                <w:rFonts w:cs="Arial"/>
                <w:lang w:eastAsia="ko-KR"/>
              </w:rPr>
            </w:pPr>
            <w:ins w:id="7888" w:author="Suhwan Lim" w:date="2019-05-21T19:26:00Z">
              <w:r w:rsidRPr="00E45FA2">
                <w:t>7</w:t>
              </w:r>
            </w:ins>
          </w:p>
        </w:tc>
        <w:tc>
          <w:tcPr>
            <w:tcW w:w="1149" w:type="dxa"/>
            <w:shd w:val="clear" w:color="auto" w:fill="auto"/>
            <w:noWrap/>
            <w:vAlign w:val="center"/>
          </w:tcPr>
          <w:p w:rsidR="007E641E" w:rsidRPr="00A3286F" w:rsidRDefault="007E641E" w:rsidP="007E641E">
            <w:pPr>
              <w:pStyle w:val="TAC"/>
              <w:rPr>
                <w:ins w:id="7889" w:author="Suhwan Lim" w:date="2019-05-21T19:25:00Z"/>
                <w:rFonts w:hint="eastAsia"/>
              </w:rPr>
            </w:pPr>
            <w:ins w:id="7890" w:author="Suhwan Lim" w:date="2019-05-21T19:26:00Z">
              <w:r w:rsidRPr="00E45FA2">
                <w:rPr>
                  <w:rFonts w:hint="eastAsia"/>
                </w:rPr>
                <w:t>25</w:t>
              </w:r>
              <w:r w:rsidRPr="00E45FA2">
                <w:t>6</w:t>
              </w:r>
              <w:r w:rsidRPr="00E45FA2">
                <w:rPr>
                  <w:rFonts w:hint="eastAsia"/>
                </w:rPr>
                <w:t>0</w:t>
              </w:r>
            </w:ins>
          </w:p>
        </w:tc>
        <w:tc>
          <w:tcPr>
            <w:tcW w:w="746" w:type="dxa"/>
            <w:shd w:val="clear" w:color="auto" w:fill="auto"/>
            <w:noWrap/>
            <w:vAlign w:val="center"/>
          </w:tcPr>
          <w:p w:rsidR="007E641E" w:rsidRPr="00A3286F" w:rsidRDefault="007E641E" w:rsidP="007E641E">
            <w:pPr>
              <w:pStyle w:val="TAC"/>
              <w:rPr>
                <w:ins w:id="7891" w:author="Suhwan Lim" w:date="2019-05-21T19:25:00Z"/>
                <w:rFonts w:hint="eastAsia"/>
              </w:rPr>
            </w:pPr>
            <w:ins w:id="7892" w:author="Suhwan Lim" w:date="2019-05-21T19:26:00Z">
              <w:r w:rsidRPr="00E45FA2">
                <w:rPr>
                  <w:rFonts w:hint="eastAsia"/>
                </w:rPr>
                <w:t>5</w:t>
              </w:r>
            </w:ins>
          </w:p>
        </w:tc>
        <w:tc>
          <w:tcPr>
            <w:tcW w:w="869" w:type="dxa"/>
            <w:shd w:val="clear" w:color="auto" w:fill="auto"/>
            <w:noWrap/>
            <w:vAlign w:val="center"/>
          </w:tcPr>
          <w:p w:rsidR="007E641E" w:rsidRPr="00A3286F" w:rsidRDefault="007E641E" w:rsidP="007E641E">
            <w:pPr>
              <w:pStyle w:val="TAC"/>
              <w:rPr>
                <w:ins w:id="7893" w:author="Suhwan Lim" w:date="2019-05-21T19:25:00Z"/>
                <w:rFonts w:hint="eastAsia"/>
              </w:rPr>
            </w:pPr>
            <w:ins w:id="7894" w:author="Suhwan Lim" w:date="2019-05-21T19:26:00Z">
              <w:r w:rsidRPr="00E45FA2">
                <w:rPr>
                  <w:rFonts w:hint="eastAsia"/>
                </w:rPr>
                <w:t>25</w:t>
              </w:r>
            </w:ins>
          </w:p>
        </w:tc>
        <w:tc>
          <w:tcPr>
            <w:tcW w:w="1287" w:type="dxa"/>
            <w:shd w:val="clear" w:color="auto" w:fill="auto"/>
            <w:noWrap/>
            <w:vAlign w:val="center"/>
          </w:tcPr>
          <w:p w:rsidR="007E641E" w:rsidRPr="00A3286F" w:rsidRDefault="007E641E" w:rsidP="007E641E">
            <w:pPr>
              <w:pStyle w:val="TAC"/>
              <w:rPr>
                <w:ins w:id="7895" w:author="Suhwan Lim" w:date="2019-05-21T19:25:00Z"/>
                <w:rFonts w:hint="eastAsia"/>
              </w:rPr>
            </w:pPr>
            <w:ins w:id="7896" w:author="Suhwan Lim" w:date="2019-05-21T19:26:00Z">
              <w:r w:rsidRPr="00E45FA2">
                <w:rPr>
                  <w:rFonts w:hint="eastAsia"/>
                </w:rPr>
                <w:t>26</w:t>
              </w:r>
              <w:r w:rsidRPr="00E45FA2">
                <w:t>8</w:t>
              </w:r>
              <w:r w:rsidRPr="00E45FA2">
                <w:rPr>
                  <w:rFonts w:hint="eastAsia"/>
                </w:rPr>
                <w:t>0</w:t>
              </w:r>
            </w:ins>
          </w:p>
        </w:tc>
        <w:tc>
          <w:tcPr>
            <w:tcW w:w="616" w:type="dxa"/>
            <w:shd w:val="clear" w:color="auto" w:fill="auto"/>
            <w:vAlign w:val="center"/>
          </w:tcPr>
          <w:p w:rsidR="007E641E" w:rsidRPr="00E45FA2" w:rsidRDefault="007E641E" w:rsidP="007E641E">
            <w:pPr>
              <w:pStyle w:val="TAC"/>
              <w:rPr>
                <w:ins w:id="7897" w:author="Suhwan Lim" w:date="2019-05-21T19:25:00Z"/>
              </w:rPr>
            </w:pPr>
            <w:ins w:id="7898" w:author="Suhwan Lim" w:date="2019-05-21T19:26:00Z">
              <w:r w:rsidRPr="00E45FA2">
                <w:t>N/A</w:t>
              </w:r>
            </w:ins>
          </w:p>
        </w:tc>
        <w:tc>
          <w:tcPr>
            <w:tcW w:w="817" w:type="dxa"/>
            <w:shd w:val="clear" w:color="auto" w:fill="auto"/>
            <w:vAlign w:val="center"/>
          </w:tcPr>
          <w:p w:rsidR="007E641E" w:rsidRPr="00E45FA2" w:rsidRDefault="007E641E" w:rsidP="007E641E">
            <w:pPr>
              <w:pStyle w:val="TAC"/>
              <w:rPr>
                <w:ins w:id="7899" w:author="Suhwan Lim" w:date="2019-05-21T19:25:00Z"/>
              </w:rPr>
            </w:pPr>
            <w:ins w:id="7900" w:author="Suhwan Lim" w:date="2019-05-21T19:26:00Z">
              <w:r w:rsidRPr="00E45FA2">
                <w:t>FDD</w:t>
              </w:r>
            </w:ins>
          </w:p>
        </w:tc>
        <w:tc>
          <w:tcPr>
            <w:tcW w:w="1073" w:type="dxa"/>
            <w:shd w:val="clear" w:color="auto" w:fill="auto"/>
            <w:vAlign w:val="center"/>
          </w:tcPr>
          <w:p w:rsidR="007E641E" w:rsidRPr="00E45FA2" w:rsidRDefault="007E641E" w:rsidP="007E641E">
            <w:pPr>
              <w:pStyle w:val="TAC"/>
              <w:rPr>
                <w:ins w:id="7901" w:author="Suhwan Lim" w:date="2019-05-21T19:25:00Z"/>
              </w:rPr>
            </w:pPr>
            <w:ins w:id="7902" w:author="Suhwan Lim" w:date="2019-05-21T19:26:00Z">
              <w:r>
                <w:rPr>
                  <w:lang w:val="sv-SE"/>
                </w:rPr>
                <w:t>N/A</w:t>
              </w:r>
            </w:ins>
          </w:p>
        </w:tc>
      </w:tr>
      <w:tr w:rsidR="007E641E" w:rsidRPr="00AE4694" w:rsidTr="00AD21D3">
        <w:trPr>
          <w:trHeight w:val="54"/>
          <w:jc w:val="center"/>
          <w:ins w:id="7903" w:author="Suhwan Lim" w:date="2019-05-21T19:26:00Z"/>
        </w:trPr>
        <w:tc>
          <w:tcPr>
            <w:tcW w:w="1926" w:type="dxa"/>
            <w:vMerge/>
            <w:shd w:val="clear" w:color="auto" w:fill="auto"/>
            <w:vAlign w:val="center"/>
          </w:tcPr>
          <w:p w:rsidR="007E641E" w:rsidRPr="00AE4694" w:rsidRDefault="007E641E" w:rsidP="007E641E">
            <w:pPr>
              <w:pStyle w:val="TAC"/>
              <w:rPr>
                <w:ins w:id="7904" w:author="Suhwan Lim" w:date="2019-05-21T19:26:00Z"/>
                <w:rFonts w:eastAsia="맑은 고딕"/>
                <w:szCs w:val="18"/>
                <w:lang w:val="en-US" w:eastAsia="ko-KR"/>
              </w:rPr>
            </w:pPr>
          </w:p>
        </w:tc>
        <w:tc>
          <w:tcPr>
            <w:tcW w:w="1145" w:type="dxa"/>
            <w:shd w:val="clear" w:color="auto" w:fill="auto"/>
            <w:vAlign w:val="center"/>
          </w:tcPr>
          <w:p w:rsidR="007E641E" w:rsidRDefault="007E641E" w:rsidP="007E641E">
            <w:pPr>
              <w:pStyle w:val="TAC"/>
              <w:rPr>
                <w:ins w:id="7905" w:author="Suhwan Lim" w:date="2019-05-21T19:26:00Z"/>
                <w:rFonts w:cs="Arial"/>
                <w:lang w:eastAsia="ko-KR"/>
              </w:rPr>
            </w:pPr>
            <w:ins w:id="7906" w:author="Suhwan Lim" w:date="2019-05-21T19:26:00Z">
              <w:r w:rsidRPr="00E45FA2">
                <w:t>n</w:t>
              </w:r>
              <w:r w:rsidRPr="00E45FA2">
                <w:rPr>
                  <w:rFonts w:hint="eastAsia"/>
                </w:rPr>
                <w:t>3</w:t>
              </w:r>
            </w:ins>
          </w:p>
        </w:tc>
        <w:tc>
          <w:tcPr>
            <w:tcW w:w="1149" w:type="dxa"/>
            <w:shd w:val="clear" w:color="auto" w:fill="auto"/>
            <w:noWrap/>
            <w:vAlign w:val="center"/>
          </w:tcPr>
          <w:p w:rsidR="007E641E" w:rsidRPr="00A3286F" w:rsidRDefault="007E641E" w:rsidP="007E641E">
            <w:pPr>
              <w:pStyle w:val="TAC"/>
              <w:rPr>
                <w:ins w:id="7907" w:author="Suhwan Lim" w:date="2019-05-21T19:26:00Z"/>
                <w:rFonts w:hint="eastAsia"/>
              </w:rPr>
            </w:pPr>
            <w:ins w:id="7908" w:author="Suhwan Lim" w:date="2019-05-21T19:26:00Z">
              <w:r w:rsidRPr="00E45FA2">
                <w:rPr>
                  <w:rFonts w:hint="eastAsia"/>
                </w:rPr>
                <w:t>17</w:t>
              </w:r>
              <w:r w:rsidRPr="00E45FA2">
                <w:t>3</w:t>
              </w:r>
              <w:r w:rsidRPr="00E45FA2">
                <w:rPr>
                  <w:rFonts w:hint="eastAsia"/>
                </w:rPr>
                <w:t>0</w:t>
              </w:r>
            </w:ins>
          </w:p>
        </w:tc>
        <w:tc>
          <w:tcPr>
            <w:tcW w:w="746" w:type="dxa"/>
            <w:shd w:val="clear" w:color="auto" w:fill="auto"/>
            <w:noWrap/>
            <w:vAlign w:val="center"/>
          </w:tcPr>
          <w:p w:rsidR="007E641E" w:rsidRPr="00A3286F" w:rsidRDefault="007E641E" w:rsidP="007E641E">
            <w:pPr>
              <w:pStyle w:val="TAC"/>
              <w:rPr>
                <w:ins w:id="7909" w:author="Suhwan Lim" w:date="2019-05-21T19:26:00Z"/>
                <w:rFonts w:hint="eastAsia"/>
              </w:rPr>
            </w:pPr>
            <w:ins w:id="7910" w:author="Suhwan Lim" w:date="2019-05-21T19:26:00Z">
              <w:r w:rsidRPr="00E45FA2">
                <w:rPr>
                  <w:rFonts w:hint="eastAsia"/>
                </w:rPr>
                <w:t>5</w:t>
              </w:r>
            </w:ins>
          </w:p>
        </w:tc>
        <w:tc>
          <w:tcPr>
            <w:tcW w:w="869" w:type="dxa"/>
            <w:shd w:val="clear" w:color="auto" w:fill="auto"/>
            <w:noWrap/>
            <w:vAlign w:val="center"/>
          </w:tcPr>
          <w:p w:rsidR="007E641E" w:rsidRPr="00A3286F" w:rsidRDefault="007E641E" w:rsidP="007E641E">
            <w:pPr>
              <w:pStyle w:val="TAC"/>
              <w:rPr>
                <w:ins w:id="7911" w:author="Suhwan Lim" w:date="2019-05-21T19:26:00Z"/>
                <w:rFonts w:hint="eastAsia"/>
              </w:rPr>
            </w:pPr>
            <w:ins w:id="7912" w:author="Suhwan Lim" w:date="2019-05-21T19:26:00Z">
              <w:r w:rsidRPr="00E45FA2">
                <w:rPr>
                  <w:rFonts w:hint="eastAsia"/>
                </w:rPr>
                <w:t>25</w:t>
              </w:r>
            </w:ins>
          </w:p>
        </w:tc>
        <w:tc>
          <w:tcPr>
            <w:tcW w:w="1287" w:type="dxa"/>
            <w:shd w:val="clear" w:color="auto" w:fill="auto"/>
            <w:noWrap/>
            <w:vAlign w:val="center"/>
          </w:tcPr>
          <w:p w:rsidR="007E641E" w:rsidRPr="00A3286F" w:rsidRDefault="007E641E" w:rsidP="007E641E">
            <w:pPr>
              <w:pStyle w:val="TAC"/>
              <w:rPr>
                <w:ins w:id="7913" w:author="Suhwan Lim" w:date="2019-05-21T19:26:00Z"/>
                <w:rFonts w:hint="eastAsia"/>
              </w:rPr>
            </w:pPr>
            <w:ins w:id="7914" w:author="Suhwan Lim" w:date="2019-05-21T19:26:00Z">
              <w:r w:rsidRPr="00E45FA2">
                <w:rPr>
                  <w:rFonts w:hint="eastAsia"/>
                </w:rPr>
                <w:t>18</w:t>
              </w:r>
              <w:r w:rsidRPr="00E45FA2">
                <w:t>2</w:t>
              </w:r>
              <w:r w:rsidRPr="00E45FA2">
                <w:rPr>
                  <w:rFonts w:hint="eastAsia"/>
                </w:rPr>
                <w:t>5</w:t>
              </w:r>
            </w:ins>
          </w:p>
        </w:tc>
        <w:tc>
          <w:tcPr>
            <w:tcW w:w="616" w:type="dxa"/>
            <w:shd w:val="clear" w:color="auto" w:fill="auto"/>
            <w:vAlign w:val="center"/>
          </w:tcPr>
          <w:p w:rsidR="007E641E" w:rsidRPr="00E45FA2" w:rsidRDefault="007E641E" w:rsidP="007E641E">
            <w:pPr>
              <w:pStyle w:val="TAC"/>
              <w:rPr>
                <w:ins w:id="7915" w:author="Suhwan Lim" w:date="2019-05-21T19:26:00Z"/>
              </w:rPr>
            </w:pPr>
            <w:ins w:id="7916" w:author="Suhwan Lim" w:date="2019-05-21T19:26:00Z">
              <w:r w:rsidRPr="00E45FA2">
                <w:t>N/A</w:t>
              </w:r>
            </w:ins>
          </w:p>
        </w:tc>
        <w:tc>
          <w:tcPr>
            <w:tcW w:w="817" w:type="dxa"/>
            <w:shd w:val="clear" w:color="auto" w:fill="auto"/>
            <w:vAlign w:val="center"/>
          </w:tcPr>
          <w:p w:rsidR="007E641E" w:rsidRPr="00E45FA2" w:rsidRDefault="007E641E" w:rsidP="007E641E">
            <w:pPr>
              <w:pStyle w:val="TAC"/>
              <w:rPr>
                <w:ins w:id="7917" w:author="Suhwan Lim" w:date="2019-05-21T19:26:00Z"/>
              </w:rPr>
            </w:pPr>
            <w:ins w:id="7918" w:author="Suhwan Lim" w:date="2019-05-21T19:26:00Z">
              <w:r w:rsidRPr="00E45FA2">
                <w:t>FDD</w:t>
              </w:r>
            </w:ins>
          </w:p>
        </w:tc>
        <w:tc>
          <w:tcPr>
            <w:tcW w:w="1073" w:type="dxa"/>
            <w:shd w:val="clear" w:color="auto" w:fill="auto"/>
            <w:vAlign w:val="center"/>
          </w:tcPr>
          <w:p w:rsidR="007E641E" w:rsidRPr="00E45FA2" w:rsidRDefault="007E641E" w:rsidP="007E641E">
            <w:pPr>
              <w:pStyle w:val="TAC"/>
              <w:rPr>
                <w:ins w:id="7919" w:author="Suhwan Lim" w:date="2019-05-21T19:26:00Z"/>
              </w:rPr>
            </w:pPr>
            <w:ins w:id="7920" w:author="Suhwan Lim" w:date="2019-05-21T19:26:00Z">
              <w:r>
                <w:rPr>
                  <w:lang w:val="sv-SE"/>
                </w:rPr>
                <w:t>N/A</w:t>
              </w:r>
            </w:ins>
          </w:p>
        </w:tc>
      </w:tr>
      <w:tr w:rsidR="007E641E" w:rsidRPr="00AE4694" w:rsidTr="00AD21D3">
        <w:trPr>
          <w:trHeight w:val="54"/>
          <w:jc w:val="center"/>
          <w:ins w:id="7921" w:author="Suhwan Lim" w:date="2019-05-21T19:26:00Z"/>
        </w:trPr>
        <w:tc>
          <w:tcPr>
            <w:tcW w:w="1926" w:type="dxa"/>
            <w:vMerge/>
            <w:shd w:val="clear" w:color="auto" w:fill="auto"/>
            <w:vAlign w:val="center"/>
          </w:tcPr>
          <w:p w:rsidR="007E641E" w:rsidRPr="00AE4694" w:rsidRDefault="007E641E" w:rsidP="007E641E">
            <w:pPr>
              <w:pStyle w:val="TAC"/>
              <w:rPr>
                <w:ins w:id="7922" w:author="Suhwan Lim" w:date="2019-05-21T19:26:00Z"/>
                <w:rFonts w:eastAsia="맑은 고딕"/>
                <w:szCs w:val="18"/>
                <w:lang w:val="en-US" w:eastAsia="ko-KR"/>
              </w:rPr>
            </w:pPr>
          </w:p>
        </w:tc>
        <w:tc>
          <w:tcPr>
            <w:tcW w:w="1145" w:type="dxa"/>
            <w:shd w:val="clear" w:color="auto" w:fill="auto"/>
            <w:vAlign w:val="center"/>
          </w:tcPr>
          <w:p w:rsidR="007E641E" w:rsidRDefault="007E641E" w:rsidP="007E641E">
            <w:pPr>
              <w:pStyle w:val="TAC"/>
              <w:rPr>
                <w:ins w:id="7923" w:author="Suhwan Lim" w:date="2019-05-21T19:26:00Z"/>
                <w:rFonts w:cs="Arial"/>
                <w:lang w:eastAsia="ko-KR"/>
              </w:rPr>
            </w:pPr>
            <w:ins w:id="7924" w:author="Suhwan Lim" w:date="2019-05-21T19:26:00Z">
              <w:r w:rsidRPr="00E45FA2">
                <w:rPr>
                  <w:rFonts w:hint="eastAsia"/>
                </w:rPr>
                <w:t>n7</w:t>
              </w:r>
              <w:r w:rsidRPr="00E45FA2">
                <w:t>8</w:t>
              </w:r>
            </w:ins>
          </w:p>
        </w:tc>
        <w:tc>
          <w:tcPr>
            <w:tcW w:w="1149" w:type="dxa"/>
            <w:shd w:val="clear" w:color="auto" w:fill="auto"/>
            <w:noWrap/>
            <w:vAlign w:val="center"/>
          </w:tcPr>
          <w:p w:rsidR="007E641E" w:rsidRPr="00A3286F" w:rsidRDefault="007E641E" w:rsidP="007E641E">
            <w:pPr>
              <w:pStyle w:val="TAC"/>
              <w:rPr>
                <w:ins w:id="7925" w:author="Suhwan Lim" w:date="2019-05-21T19:26:00Z"/>
                <w:rFonts w:hint="eastAsia"/>
              </w:rPr>
            </w:pPr>
            <w:ins w:id="7926" w:author="Suhwan Lim" w:date="2019-05-21T19:26:00Z">
              <w:r w:rsidRPr="00E45FA2">
                <w:rPr>
                  <w:rFonts w:hint="eastAsia"/>
                </w:rPr>
                <w:t>3</w:t>
              </w:r>
              <w:r w:rsidRPr="00E45FA2">
                <w:t>39</w:t>
              </w:r>
              <w:r w:rsidRPr="00E45FA2">
                <w:rPr>
                  <w:rFonts w:hint="eastAsia"/>
                </w:rPr>
                <w:t>0</w:t>
              </w:r>
            </w:ins>
          </w:p>
        </w:tc>
        <w:tc>
          <w:tcPr>
            <w:tcW w:w="746" w:type="dxa"/>
            <w:shd w:val="clear" w:color="auto" w:fill="auto"/>
            <w:noWrap/>
            <w:vAlign w:val="center"/>
          </w:tcPr>
          <w:p w:rsidR="007E641E" w:rsidRPr="00A3286F" w:rsidRDefault="007E641E" w:rsidP="007E641E">
            <w:pPr>
              <w:pStyle w:val="TAC"/>
              <w:rPr>
                <w:ins w:id="7927" w:author="Suhwan Lim" w:date="2019-05-21T19:26:00Z"/>
                <w:rFonts w:hint="eastAsia"/>
              </w:rPr>
            </w:pPr>
            <w:ins w:id="7928" w:author="Suhwan Lim" w:date="2019-05-21T19:26:00Z">
              <w:r w:rsidRPr="00E45FA2">
                <w:rPr>
                  <w:rFonts w:hint="eastAsia"/>
                </w:rPr>
                <w:t>10</w:t>
              </w:r>
            </w:ins>
          </w:p>
        </w:tc>
        <w:tc>
          <w:tcPr>
            <w:tcW w:w="869" w:type="dxa"/>
            <w:shd w:val="clear" w:color="auto" w:fill="auto"/>
            <w:noWrap/>
            <w:vAlign w:val="center"/>
          </w:tcPr>
          <w:p w:rsidR="007E641E" w:rsidRPr="00A3286F" w:rsidRDefault="007E641E" w:rsidP="007E641E">
            <w:pPr>
              <w:pStyle w:val="TAC"/>
              <w:rPr>
                <w:ins w:id="7929" w:author="Suhwan Lim" w:date="2019-05-21T19:26:00Z"/>
                <w:rFonts w:hint="eastAsia"/>
              </w:rPr>
            </w:pPr>
            <w:ins w:id="7930" w:author="Suhwan Lim" w:date="2019-05-21T19:26:00Z">
              <w:r w:rsidRPr="00E45FA2">
                <w:rPr>
                  <w:rFonts w:hint="eastAsia"/>
                </w:rPr>
                <w:t>52</w:t>
              </w:r>
            </w:ins>
          </w:p>
        </w:tc>
        <w:tc>
          <w:tcPr>
            <w:tcW w:w="1287" w:type="dxa"/>
            <w:shd w:val="clear" w:color="auto" w:fill="auto"/>
            <w:noWrap/>
            <w:vAlign w:val="center"/>
          </w:tcPr>
          <w:p w:rsidR="007E641E" w:rsidRPr="00A3286F" w:rsidRDefault="007E641E" w:rsidP="007E641E">
            <w:pPr>
              <w:pStyle w:val="TAC"/>
              <w:rPr>
                <w:ins w:id="7931" w:author="Suhwan Lim" w:date="2019-05-21T19:26:00Z"/>
                <w:rFonts w:hint="eastAsia"/>
              </w:rPr>
            </w:pPr>
            <w:ins w:id="7932" w:author="Suhwan Lim" w:date="2019-05-21T19:26:00Z">
              <w:r w:rsidRPr="00E45FA2">
                <w:rPr>
                  <w:rFonts w:hint="eastAsia"/>
                </w:rPr>
                <w:t>3</w:t>
              </w:r>
              <w:r w:rsidRPr="00E45FA2">
                <w:t>390</w:t>
              </w:r>
            </w:ins>
          </w:p>
        </w:tc>
        <w:tc>
          <w:tcPr>
            <w:tcW w:w="616" w:type="dxa"/>
            <w:shd w:val="clear" w:color="auto" w:fill="auto"/>
            <w:vAlign w:val="center"/>
          </w:tcPr>
          <w:p w:rsidR="007E641E" w:rsidRPr="00E45FA2" w:rsidRDefault="007E641E" w:rsidP="007E641E">
            <w:pPr>
              <w:pStyle w:val="TAC"/>
              <w:rPr>
                <w:ins w:id="7933" w:author="Suhwan Lim" w:date="2019-05-21T19:26:00Z"/>
              </w:rPr>
            </w:pPr>
            <w:ins w:id="7934" w:author="Suhwan Lim" w:date="2019-05-21T19:26:00Z">
              <w:r w:rsidRPr="00E45FA2">
                <w:t>16.1</w:t>
              </w:r>
            </w:ins>
          </w:p>
        </w:tc>
        <w:tc>
          <w:tcPr>
            <w:tcW w:w="817" w:type="dxa"/>
            <w:shd w:val="clear" w:color="auto" w:fill="auto"/>
            <w:vAlign w:val="center"/>
          </w:tcPr>
          <w:p w:rsidR="007E641E" w:rsidRPr="00E45FA2" w:rsidRDefault="007E641E" w:rsidP="007E641E">
            <w:pPr>
              <w:pStyle w:val="TAC"/>
              <w:rPr>
                <w:ins w:id="7935" w:author="Suhwan Lim" w:date="2019-05-21T19:26:00Z"/>
              </w:rPr>
            </w:pPr>
            <w:ins w:id="7936" w:author="Suhwan Lim" w:date="2019-05-21T19:26:00Z">
              <w:r w:rsidRPr="00E45FA2">
                <w:t>TDD</w:t>
              </w:r>
            </w:ins>
          </w:p>
        </w:tc>
        <w:tc>
          <w:tcPr>
            <w:tcW w:w="1073" w:type="dxa"/>
            <w:shd w:val="clear" w:color="auto" w:fill="auto"/>
            <w:vAlign w:val="center"/>
          </w:tcPr>
          <w:p w:rsidR="007E641E" w:rsidRPr="00E45FA2" w:rsidRDefault="007E641E" w:rsidP="007E641E">
            <w:pPr>
              <w:pStyle w:val="TAC"/>
              <w:rPr>
                <w:ins w:id="7937" w:author="Suhwan Lim" w:date="2019-05-21T19:26:00Z"/>
              </w:rPr>
            </w:pPr>
            <w:ins w:id="7938" w:author="Suhwan Lim" w:date="2019-05-21T19:26:00Z">
              <w:r>
                <w:rPr>
                  <w:lang w:val="sv-SE"/>
                </w:rPr>
                <w:t>IMD3</w:t>
              </w:r>
            </w:ins>
          </w:p>
        </w:tc>
      </w:tr>
      <w:tr w:rsidR="007E641E" w:rsidRPr="00AE4694" w:rsidTr="007E641E">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9" w:author="Suhwan Lim" w:date="2019-05-21T19:26:00Z">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40" w:author="Suhwan Lim" w:date="2019-05-21T19:26:00Z"/>
          <w:trPrChange w:id="7941" w:author="Suhwan Lim" w:date="2019-05-21T19:26:00Z">
            <w:trPr>
              <w:trHeight w:val="54"/>
              <w:jc w:val="center"/>
            </w:trPr>
          </w:trPrChange>
        </w:trPr>
        <w:tc>
          <w:tcPr>
            <w:tcW w:w="1926" w:type="dxa"/>
            <w:vMerge/>
            <w:shd w:val="clear" w:color="auto" w:fill="auto"/>
            <w:vAlign w:val="center"/>
            <w:tcPrChange w:id="7942" w:author="Suhwan Lim" w:date="2019-05-21T19:26:00Z">
              <w:tcPr>
                <w:tcW w:w="1926" w:type="dxa"/>
                <w:gridSpan w:val="2"/>
                <w:vMerge/>
                <w:shd w:val="clear" w:color="auto" w:fill="auto"/>
                <w:vAlign w:val="center"/>
              </w:tcPr>
            </w:tcPrChange>
          </w:tcPr>
          <w:p w:rsidR="007E641E" w:rsidRPr="00AE4694" w:rsidRDefault="007E641E" w:rsidP="007E641E">
            <w:pPr>
              <w:pStyle w:val="TAC"/>
              <w:rPr>
                <w:ins w:id="7943" w:author="Suhwan Lim" w:date="2019-05-21T19:26:00Z"/>
                <w:rFonts w:eastAsia="맑은 고딕"/>
                <w:szCs w:val="18"/>
                <w:lang w:val="en-US" w:eastAsia="ko-KR"/>
              </w:rPr>
            </w:pPr>
          </w:p>
        </w:tc>
        <w:tc>
          <w:tcPr>
            <w:tcW w:w="1145" w:type="dxa"/>
            <w:shd w:val="clear" w:color="auto" w:fill="auto"/>
            <w:vAlign w:val="center"/>
            <w:tcPrChange w:id="7944" w:author="Suhwan Lim" w:date="2019-05-21T19:26:00Z">
              <w:tcPr>
                <w:tcW w:w="1145" w:type="dxa"/>
                <w:gridSpan w:val="2"/>
                <w:shd w:val="clear" w:color="auto" w:fill="auto"/>
                <w:vAlign w:val="center"/>
              </w:tcPr>
            </w:tcPrChange>
          </w:tcPr>
          <w:p w:rsidR="007E641E" w:rsidRDefault="007E641E" w:rsidP="007E641E">
            <w:pPr>
              <w:pStyle w:val="TAC"/>
              <w:rPr>
                <w:ins w:id="7945" w:author="Suhwan Lim" w:date="2019-05-21T19:26:00Z"/>
                <w:rFonts w:cs="Arial"/>
                <w:lang w:eastAsia="ko-KR"/>
              </w:rPr>
            </w:pPr>
            <w:ins w:id="7946" w:author="Suhwan Lim" w:date="2019-05-21T19:26:00Z">
              <w:r w:rsidRPr="00E45FA2">
                <w:t>7</w:t>
              </w:r>
            </w:ins>
          </w:p>
        </w:tc>
        <w:tc>
          <w:tcPr>
            <w:tcW w:w="1149" w:type="dxa"/>
            <w:shd w:val="clear" w:color="auto" w:fill="auto"/>
            <w:noWrap/>
            <w:vAlign w:val="center"/>
            <w:tcPrChange w:id="7947" w:author="Suhwan Lim" w:date="2019-05-21T19:26:00Z">
              <w:tcPr>
                <w:tcW w:w="1149" w:type="dxa"/>
                <w:gridSpan w:val="2"/>
                <w:shd w:val="clear" w:color="auto" w:fill="auto"/>
                <w:noWrap/>
                <w:vAlign w:val="center"/>
              </w:tcPr>
            </w:tcPrChange>
          </w:tcPr>
          <w:p w:rsidR="007E641E" w:rsidRPr="00A3286F" w:rsidRDefault="007E641E" w:rsidP="007E641E">
            <w:pPr>
              <w:pStyle w:val="TAC"/>
              <w:rPr>
                <w:ins w:id="7948" w:author="Suhwan Lim" w:date="2019-05-21T19:26:00Z"/>
                <w:rFonts w:hint="eastAsia"/>
              </w:rPr>
            </w:pPr>
            <w:ins w:id="7949" w:author="Suhwan Lim" w:date="2019-05-21T19:26:00Z">
              <w:r w:rsidRPr="00E45FA2">
                <w:rPr>
                  <w:rFonts w:hint="eastAsia"/>
                </w:rPr>
                <w:t>25</w:t>
              </w:r>
              <w:r w:rsidRPr="00E45FA2">
                <w:t>65</w:t>
              </w:r>
            </w:ins>
          </w:p>
        </w:tc>
        <w:tc>
          <w:tcPr>
            <w:tcW w:w="746" w:type="dxa"/>
            <w:shd w:val="clear" w:color="auto" w:fill="auto"/>
            <w:noWrap/>
            <w:vAlign w:val="center"/>
            <w:tcPrChange w:id="7950" w:author="Suhwan Lim" w:date="2019-05-21T19:26:00Z">
              <w:tcPr>
                <w:tcW w:w="746" w:type="dxa"/>
                <w:gridSpan w:val="2"/>
                <w:shd w:val="clear" w:color="auto" w:fill="auto"/>
                <w:noWrap/>
                <w:vAlign w:val="center"/>
              </w:tcPr>
            </w:tcPrChange>
          </w:tcPr>
          <w:p w:rsidR="007E641E" w:rsidRPr="00A3286F" w:rsidRDefault="007E641E" w:rsidP="007E641E">
            <w:pPr>
              <w:pStyle w:val="TAC"/>
              <w:rPr>
                <w:ins w:id="7951" w:author="Suhwan Lim" w:date="2019-05-21T19:26:00Z"/>
                <w:rFonts w:hint="eastAsia"/>
              </w:rPr>
            </w:pPr>
            <w:ins w:id="7952" w:author="Suhwan Lim" w:date="2019-05-21T19:26:00Z">
              <w:r w:rsidRPr="00E45FA2">
                <w:rPr>
                  <w:rFonts w:hint="eastAsia"/>
                </w:rPr>
                <w:t>5</w:t>
              </w:r>
            </w:ins>
          </w:p>
        </w:tc>
        <w:tc>
          <w:tcPr>
            <w:tcW w:w="869" w:type="dxa"/>
            <w:shd w:val="clear" w:color="auto" w:fill="auto"/>
            <w:noWrap/>
            <w:vAlign w:val="center"/>
            <w:tcPrChange w:id="7953" w:author="Suhwan Lim" w:date="2019-05-21T19:26:00Z">
              <w:tcPr>
                <w:tcW w:w="869" w:type="dxa"/>
                <w:gridSpan w:val="2"/>
                <w:shd w:val="clear" w:color="auto" w:fill="auto"/>
                <w:noWrap/>
                <w:vAlign w:val="center"/>
              </w:tcPr>
            </w:tcPrChange>
          </w:tcPr>
          <w:p w:rsidR="007E641E" w:rsidRPr="00A3286F" w:rsidRDefault="007E641E" w:rsidP="007E641E">
            <w:pPr>
              <w:pStyle w:val="TAC"/>
              <w:rPr>
                <w:ins w:id="7954" w:author="Suhwan Lim" w:date="2019-05-21T19:26:00Z"/>
                <w:rFonts w:hint="eastAsia"/>
              </w:rPr>
            </w:pPr>
            <w:ins w:id="7955" w:author="Suhwan Lim" w:date="2019-05-21T19:26:00Z">
              <w:r w:rsidRPr="00E45FA2">
                <w:rPr>
                  <w:rFonts w:hint="eastAsia"/>
                </w:rPr>
                <w:t>25</w:t>
              </w:r>
            </w:ins>
          </w:p>
        </w:tc>
        <w:tc>
          <w:tcPr>
            <w:tcW w:w="1287" w:type="dxa"/>
            <w:shd w:val="clear" w:color="auto" w:fill="auto"/>
            <w:noWrap/>
            <w:vAlign w:val="center"/>
            <w:tcPrChange w:id="7956" w:author="Suhwan Lim" w:date="2019-05-21T19:26:00Z">
              <w:tcPr>
                <w:tcW w:w="1287" w:type="dxa"/>
                <w:gridSpan w:val="2"/>
                <w:shd w:val="clear" w:color="auto" w:fill="auto"/>
                <w:noWrap/>
                <w:vAlign w:val="center"/>
              </w:tcPr>
            </w:tcPrChange>
          </w:tcPr>
          <w:p w:rsidR="007E641E" w:rsidRPr="00A3286F" w:rsidRDefault="007E641E" w:rsidP="007E641E">
            <w:pPr>
              <w:pStyle w:val="TAC"/>
              <w:rPr>
                <w:ins w:id="7957" w:author="Suhwan Lim" w:date="2019-05-21T19:26:00Z"/>
                <w:rFonts w:hint="eastAsia"/>
              </w:rPr>
            </w:pPr>
            <w:ins w:id="7958" w:author="Suhwan Lim" w:date="2019-05-21T19:26:00Z">
              <w:r w:rsidRPr="00E45FA2">
                <w:rPr>
                  <w:rFonts w:hint="eastAsia"/>
                </w:rPr>
                <w:t>26</w:t>
              </w:r>
              <w:r w:rsidRPr="00E45FA2">
                <w:t>8</w:t>
              </w:r>
              <w:r w:rsidRPr="00E45FA2">
                <w:rPr>
                  <w:rFonts w:hint="eastAsia"/>
                </w:rPr>
                <w:t>5</w:t>
              </w:r>
            </w:ins>
          </w:p>
        </w:tc>
        <w:tc>
          <w:tcPr>
            <w:tcW w:w="616" w:type="dxa"/>
            <w:shd w:val="clear" w:color="auto" w:fill="auto"/>
            <w:tcPrChange w:id="7959" w:author="Suhwan Lim" w:date="2019-05-21T19:26:00Z">
              <w:tcPr>
                <w:tcW w:w="616" w:type="dxa"/>
                <w:gridSpan w:val="2"/>
                <w:shd w:val="clear" w:color="auto" w:fill="auto"/>
                <w:vAlign w:val="center"/>
              </w:tcPr>
            </w:tcPrChange>
          </w:tcPr>
          <w:p w:rsidR="007E641E" w:rsidRPr="00E45FA2" w:rsidRDefault="007E641E" w:rsidP="007E641E">
            <w:pPr>
              <w:pStyle w:val="TAC"/>
              <w:rPr>
                <w:ins w:id="7960" w:author="Suhwan Lim" w:date="2019-05-21T19:26:00Z"/>
              </w:rPr>
            </w:pPr>
            <w:ins w:id="7961" w:author="Suhwan Lim" w:date="2019-05-21T19:26:00Z">
              <w:r w:rsidRPr="00E45FA2">
                <w:t>N/A</w:t>
              </w:r>
            </w:ins>
          </w:p>
        </w:tc>
        <w:tc>
          <w:tcPr>
            <w:tcW w:w="817" w:type="dxa"/>
            <w:shd w:val="clear" w:color="auto" w:fill="auto"/>
            <w:vAlign w:val="center"/>
            <w:tcPrChange w:id="7962" w:author="Suhwan Lim" w:date="2019-05-21T19:26:00Z">
              <w:tcPr>
                <w:tcW w:w="817" w:type="dxa"/>
                <w:gridSpan w:val="2"/>
                <w:shd w:val="clear" w:color="auto" w:fill="auto"/>
                <w:vAlign w:val="center"/>
              </w:tcPr>
            </w:tcPrChange>
          </w:tcPr>
          <w:p w:rsidR="007E641E" w:rsidRPr="00E45FA2" w:rsidRDefault="007E641E" w:rsidP="007E641E">
            <w:pPr>
              <w:pStyle w:val="TAC"/>
              <w:rPr>
                <w:ins w:id="7963" w:author="Suhwan Lim" w:date="2019-05-21T19:26:00Z"/>
              </w:rPr>
            </w:pPr>
            <w:ins w:id="7964" w:author="Suhwan Lim" w:date="2019-05-21T19:26:00Z">
              <w:r w:rsidRPr="00E45FA2">
                <w:t>FDD</w:t>
              </w:r>
            </w:ins>
          </w:p>
        </w:tc>
        <w:tc>
          <w:tcPr>
            <w:tcW w:w="1073" w:type="dxa"/>
            <w:shd w:val="clear" w:color="auto" w:fill="auto"/>
            <w:tcPrChange w:id="7965" w:author="Suhwan Lim" w:date="2019-05-21T19:26:00Z">
              <w:tcPr>
                <w:tcW w:w="1073" w:type="dxa"/>
                <w:gridSpan w:val="2"/>
                <w:shd w:val="clear" w:color="auto" w:fill="auto"/>
                <w:vAlign w:val="center"/>
              </w:tcPr>
            </w:tcPrChange>
          </w:tcPr>
          <w:p w:rsidR="007E641E" w:rsidRPr="00E45FA2" w:rsidRDefault="007E641E" w:rsidP="007E641E">
            <w:pPr>
              <w:pStyle w:val="TAC"/>
              <w:rPr>
                <w:ins w:id="7966" w:author="Suhwan Lim" w:date="2019-05-21T19:26:00Z"/>
              </w:rPr>
            </w:pPr>
            <w:ins w:id="7967" w:author="Suhwan Lim" w:date="2019-05-21T19:26:00Z">
              <w:r>
                <w:rPr>
                  <w:lang w:val="sv-SE"/>
                </w:rPr>
                <w:t>N/A</w:t>
              </w:r>
            </w:ins>
          </w:p>
        </w:tc>
      </w:tr>
      <w:tr w:rsidR="007E641E" w:rsidRPr="00AE4694" w:rsidTr="00AD21D3">
        <w:trPr>
          <w:trHeight w:val="54"/>
          <w:jc w:val="center"/>
          <w:ins w:id="7968" w:author="Suhwan Lim" w:date="2019-05-21T19:25:00Z"/>
        </w:trPr>
        <w:tc>
          <w:tcPr>
            <w:tcW w:w="1926" w:type="dxa"/>
            <w:vMerge/>
            <w:shd w:val="clear" w:color="auto" w:fill="auto"/>
            <w:vAlign w:val="center"/>
          </w:tcPr>
          <w:p w:rsidR="007E641E" w:rsidRPr="00AE4694" w:rsidRDefault="007E641E" w:rsidP="007E641E">
            <w:pPr>
              <w:pStyle w:val="TAC"/>
              <w:rPr>
                <w:ins w:id="7969" w:author="Suhwan Lim" w:date="2019-05-21T19:25:00Z"/>
                <w:rFonts w:eastAsia="맑은 고딕"/>
                <w:szCs w:val="18"/>
                <w:lang w:val="en-US" w:eastAsia="ko-KR"/>
              </w:rPr>
            </w:pPr>
          </w:p>
        </w:tc>
        <w:tc>
          <w:tcPr>
            <w:tcW w:w="1145" w:type="dxa"/>
            <w:shd w:val="clear" w:color="auto" w:fill="auto"/>
            <w:vAlign w:val="center"/>
          </w:tcPr>
          <w:p w:rsidR="007E641E" w:rsidRDefault="007E641E" w:rsidP="007E641E">
            <w:pPr>
              <w:pStyle w:val="TAC"/>
              <w:rPr>
                <w:ins w:id="7970" w:author="Suhwan Lim" w:date="2019-05-21T19:25:00Z"/>
                <w:rFonts w:cs="Arial"/>
                <w:lang w:eastAsia="ko-KR"/>
              </w:rPr>
            </w:pPr>
            <w:ins w:id="7971" w:author="Suhwan Lim" w:date="2019-05-21T19:27:00Z">
              <w:r w:rsidRPr="00E45FA2">
                <w:rPr>
                  <w:rFonts w:hint="eastAsia"/>
                </w:rPr>
                <w:t>n</w:t>
              </w:r>
              <w:r w:rsidRPr="00E45FA2">
                <w:t>3</w:t>
              </w:r>
            </w:ins>
          </w:p>
        </w:tc>
        <w:tc>
          <w:tcPr>
            <w:tcW w:w="1149" w:type="dxa"/>
            <w:shd w:val="clear" w:color="auto" w:fill="auto"/>
            <w:noWrap/>
            <w:vAlign w:val="center"/>
          </w:tcPr>
          <w:p w:rsidR="007E641E" w:rsidRPr="00A3286F" w:rsidRDefault="007E641E" w:rsidP="007E641E">
            <w:pPr>
              <w:pStyle w:val="TAC"/>
              <w:rPr>
                <w:ins w:id="7972" w:author="Suhwan Lim" w:date="2019-05-21T19:25:00Z"/>
                <w:rFonts w:hint="eastAsia"/>
              </w:rPr>
            </w:pPr>
            <w:ins w:id="7973" w:author="Suhwan Lim" w:date="2019-05-21T19:27:00Z">
              <w:r w:rsidRPr="00E45FA2">
                <w:rPr>
                  <w:rFonts w:hint="eastAsia"/>
                </w:rPr>
                <w:t>17</w:t>
              </w:r>
              <w:r w:rsidRPr="00E45FA2">
                <w:t>25</w:t>
              </w:r>
            </w:ins>
          </w:p>
        </w:tc>
        <w:tc>
          <w:tcPr>
            <w:tcW w:w="746" w:type="dxa"/>
            <w:shd w:val="clear" w:color="auto" w:fill="auto"/>
            <w:noWrap/>
            <w:vAlign w:val="center"/>
          </w:tcPr>
          <w:p w:rsidR="007E641E" w:rsidRPr="00A3286F" w:rsidRDefault="007E641E" w:rsidP="007E641E">
            <w:pPr>
              <w:pStyle w:val="TAC"/>
              <w:rPr>
                <w:ins w:id="7974" w:author="Suhwan Lim" w:date="2019-05-21T19:25:00Z"/>
                <w:rFonts w:hint="eastAsia"/>
              </w:rPr>
            </w:pPr>
            <w:ins w:id="7975" w:author="Suhwan Lim" w:date="2019-05-21T19:27:00Z">
              <w:r w:rsidRPr="00E45FA2">
                <w:rPr>
                  <w:rFonts w:hint="eastAsia"/>
                </w:rPr>
                <w:t>5</w:t>
              </w:r>
            </w:ins>
          </w:p>
        </w:tc>
        <w:tc>
          <w:tcPr>
            <w:tcW w:w="869" w:type="dxa"/>
            <w:shd w:val="clear" w:color="auto" w:fill="auto"/>
            <w:noWrap/>
            <w:vAlign w:val="center"/>
          </w:tcPr>
          <w:p w:rsidR="007E641E" w:rsidRPr="00A3286F" w:rsidRDefault="007E641E" w:rsidP="007E641E">
            <w:pPr>
              <w:pStyle w:val="TAC"/>
              <w:rPr>
                <w:ins w:id="7976" w:author="Suhwan Lim" w:date="2019-05-21T19:25:00Z"/>
                <w:rFonts w:hint="eastAsia"/>
              </w:rPr>
            </w:pPr>
            <w:ins w:id="7977" w:author="Suhwan Lim" w:date="2019-05-21T19:27:00Z">
              <w:r w:rsidRPr="00E45FA2">
                <w:rPr>
                  <w:rFonts w:hint="eastAsia"/>
                </w:rPr>
                <w:t>25</w:t>
              </w:r>
            </w:ins>
          </w:p>
        </w:tc>
        <w:tc>
          <w:tcPr>
            <w:tcW w:w="1287" w:type="dxa"/>
            <w:shd w:val="clear" w:color="auto" w:fill="auto"/>
            <w:noWrap/>
            <w:vAlign w:val="center"/>
          </w:tcPr>
          <w:p w:rsidR="007E641E" w:rsidRPr="00A3286F" w:rsidRDefault="007E641E" w:rsidP="007E641E">
            <w:pPr>
              <w:pStyle w:val="TAC"/>
              <w:rPr>
                <w:ins w:id="7978" w:author="Suhwan Lim" w:date="2019-05-21T19:25:00Z"/>
                <w:rFonts w:hint="eastAsia"/>
              </w:rPr>
            </w:pPr>
            <w:ins w:id="7979" w:author="Suhwan Lim" w:date="2019-05-21T19:27:00Z">
              <w:r w:rsidRPr="00E45FA2">
                <w:rPr>
                  <w:rFonts w:hint="eastAsia"/>
                </w:rPr>
                <w:t>18</w:t>
              </w:r>
              <w:r w:rsidRPr="00E45FA2">
                <w:t>2</w:t>
              </w:r>
              <w:r w:rsidRPr="00E45FA2">
                <w:rPr>
                  <w:rFonts w:hint="eastAsia"/>
                </w:rPr>
                <w:t>0</w:t>
              </w:r>
            </w:ins>
          </w:p>
        </w:tc>
        <w:tc>
          <w:tcPr>
            <w:tcW w:w="616" w:type="dxa"/>
            <w:shd w:val="clear" w:color="auto" w:fill="auto"/>
            <w:vAlign w:val="center"/>
          </w:tcPr>
          <w:p w:rsidR="007E641E" w:rsidRPr="00E45FA2" w:rsidRDefault="007E641E" w:rsidP="007E641E">
            <w:pPr>
              <w:pStyle w:val="TAC"/>
              <w:rPr>
                <w:ins w:id="7980" w:author="Suhwan Lim" w:date="2019-05-21T19:25:00Z"/>
              </w:rPr>
            </w:pPr>
            <w:ins w:id="7981" w:author="Suhwan Lim" w:date="2019-05-21T19:27:00Z">
              <w:r w:rsidRPr="00E45FA2">
                <w:t>15.6</w:t>
              </w:r>
            </w:ins>
          </w:p>
        </w:tc>
        <w:tc>
          <w:tcPr>
            <w:tcW w:w="817" w:type="dxa"/>
            <w:shd w:val="clear" w:color="auto" w:fill="auto"/>
            <w:vAlign w:val="center"/>
          </w:tcPr>
          <w:p w:rsidR="007E641E" w:rsidRPr="00E45FA2" w:rsidRDefault="007E641E" w:rsidP="007E641E">
            <w:pPr>
              <w:pStyle w:val="TAC"/>
              <w:rPr>
                <w:ins w:id="7982" w:author="Suhwan Lim" w:date="2019-05-21T19:25:00Z"/>
              </w:rPr>
            </w:pPr>
            <w:ins w:id="7983" w:author="Suhwan Lim" w:date="2019-05-21T19:27:00Z">
              <w:r w:rsidRPr="00E45FA2">
                <w:t>FDD</w:t>
              </w:r>
            </w:ins>
          </w:p>
        </w:tc>
        <w:tc>
          <w:tcPr>
            <w:tcW w:w="1073" w:type="dxa"/>
            <w:shd w:val="clear" w:color="auto" w:fill="auto"/>
            <w:vAlign w:val="center"/>
          </w:tcPr>
          <w:p w:rsidR="007E641E" w:rsidRPr="00E45FA2" w:rsidRDefault="007E641E" w:rsidP="007E641E">
            <w:pPr>
              <w:pStyle w:val="TAC"/>
              <w:rPr>
                <w:ins w:id="7984" w:author="Suhwan Lim" w:date="2019-05-21T19:25:00Z"/>
              </w:rPr>
            </w:pPr>
            <w:ins w:id="7985" w:author="Suhwan Lim" w:date="2019-05-21T19:27:00Z">
              <w:r>
                <w:rPr>
                  <w:lang w:val="sv-SE"/>
                </w:rPr>
                <w:t>IMD3</w:t>
              </w:r>
            </w:ins>
          </w:p>
        </w:tc>
      </w:tr>
      <w:tr w:rsidR="007E641E" w:rsidRPr="00AE4694" w:rsidTr="007E641E">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6" w:author="Suhwan Lim" w:date="2019-05-21T19:27:00Z">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87" w:author="Suhwan Lim" w:date="2019-05-21T19:25:00Z"/>
          <w:trPrChange w:id="7988" w:author="Suhwan Lim" w:date="2019-05-21T19:27:00Z">
            <w:trPr>
              <w:trHeight w:val="54"/>
              <w:jc w:val="center"/>
            </w:trPr>
          </w:trPrChange>
        </w:trPr>
        <w:tc>
          <w:tcPr>
            <w:tcW w:w="1926" w:type="dxa"/>
            <w:vMerge/>
            <w:shd w:val="clear" w:color="auto" w:fill="auto"/>
            <w:vAlign w:val="center"/>
            <w:tcPrChange w:id="7989" w:author="Suhwan Lim" w:date="2019-05-21T19:27:00Z">
              <w:tcPr>
                <w:tcW w:w="1926" w:type="dxa"/>
                <w:gridSpan w:val="2"/>
                <w:vMerge/>
                <w:shd w:val="clear" w:color="auto" w:fill="auto"/>
                <w:vAlign w:val="center"/>
              </w:tcPr>
            </w:tcPrChange>
          </w:tcPr>
          <w:p w:rsidR="007E641E" w:rsidRPr="00AE4694" w:rsidRDefault="007E641E" w:rsidP="007E641E">
            <w:pPr>
              <w:pStyle w:val="TAC"/>
              <w:rPr>
                <w:ins w:id="7990" w:author="Suhwan Lim" w:date="2019-05-21T19:25:00Z"/>
                <w:rFonts w:eastAsia="맑은 고딕"/>
                <w:szCs w:val="18"/>
                <w:lang w:val="en-US" w:eastAsia="ko-KR"/>
              </w:rPr>
            </w:pPr>
          </w:p>
        </w:tc>
        <w:tc>
          <w:tcPr>
            <w:tcW w:w="1145" w:type="dxa"/>
            <w:shd w:val="clear" w:color="auto" w:fill="auto"/>
            <w:vAlign w:val="center"/>
            <w:tcPrChange w:id="7991" w:author="Suhwan Lim" w:date="2019-05-21T19:27:00Z">
              <w:tcPr>
                <w:tcW w:w="1145" w:type="dxa"/>
                <w:gridSpan w:val="2"/>
                <w:shd w:val="clear" w:color="auto" w:fill="auto"/>
                <w:vAlign w:val="center"/>
              </w:tcPr>
            </w:tcPrChange>
          </w:tcPr>
          <w:p w:rsidR="007E641E" w:rsidRDefault="007E641E" w:rsidP="007E641E">
            <w:pPr>
              <w:pStyle w:val="TAC"/>
              <w:rPr>
                <w:ins w:id="7992" w:author="Suhwan Lim" w:date="2019-05-21T19:25:00Z"/>
                <w:rFonts w:cs="Arial"/>
                <w:lang w:eastAsia="ko-KR"/>
              </w:rPr>
            </w:pPr>
            <w:ins w:id="7993" w:author="Suhwan Lim" w:date="2019-05-21T19:27:00Z">
              <w:r w:rsidRPr="00E45FA2">
                <w:t>n78</w:t>
              </w:r>
            </w:ins>
          </w:p>
        </w:tc>
        <w:tc>
          <w:tcPr>
            <w:tcW w:w="1149" w:type="dxa"/>
            <w:shd w:val="clear" w:color="auto" w:fill="auto"/>
            <w:noWrap/>
            <w:vAlign w:val="center"/>
            <w:tcPrChange w:id="7994" w:author="Suhwan Lim" w:date="2019-05-21T19:27:00Z">
              <w:tcPr>
                <w:tcW w:w="1149" w:type="dxa"/>
                <w:gridSpan w:val="2"/>
                <w:shd w:val="clear" w:color="auto" w:fill="auto"/>
                <w:noWrap/>
                <w:vAlign w:val="center"/>
              </w:tcPr>
            </w:tcPrChange>
          </w:tcPr>
          <w:p w:rsidR="007E641E" w:rsidRPr="00A3286F" w:rsidRDefault="007E641E" w:rsidP="007E641E">
            <w:pPr>
              <w:pStyle w:val="TAC"/>
              <w:rPr>
                <w:ins w:id="7995" w:author="Suhwan Lim" w:date="2019-05-21T19:25:00Z"/>
                <w:rFonts w:hint="eastAsia"/>
              </w:rPr>
            </w:pPr>
            <w:ins w:id="7996" w:author="Suhwan Lim" w:date="2019-05-21T19:27:00Z">
              <w:r w:rsidRPr="00E45FA2">
                <w:rPr>
                  <w:rFonts w:hint="eastAsia"/>
                </w:rPr>
                <w:t>3</w:t>
              </w:r>
              <w:r w:rsidRPr="00E45FA2">
                <w:t>31</w:t>
              </w:r>
              <w:r w:rsidRPr="00E45FA2">
                <w:rPr>
                  <w:rFonts w:hint="eastAsia"/>
                </w:rPr>
                <w:t>0</w:t>
              </w:r>
            </w:ins>
          </w:p>
        </w:tc>
        <w:tc>
          <w:tcPr>
            <w:tcW w:w="746" w:type="dxa"/>
            <w:shd w:val="clear" w:color="auto" w:fill="auto"/>
            <w:noWrap/>
            <w:vAlign w:val="center"/>
            <w:tcPrChange w:id="7997" w:author="Suhwan Lim" w:date="2019-05-21T19:27:00Z">
              <w:tcPr>
                <w:tcW w:w="746" w:type="dxa"/>
                <w:gridSpan w:val="2"/>
                <w:shd w:val="clear" w:color="auto" w:fill="auto"/>
                <w:noWrap/>
                <w:vAlign w:val="center"/>
              </w:tcPr>
            </w:tcPrChange>
          </w:tcPr>
          <w:p w:rsidR="007E641E" w:rsidRPr="00A3286F" w:rsidRDefault="007E641E" w:rsidP="007E641E">
            <w:pPr>
              <w:pStyle w:val="TAC"/>
              <w:rPr>
                <w:ins w:id="7998" w:author="Suhwan Lim" w:date="2019-05-21T19:25:00Z"/>
                <w:rFonts w:hint="eastAsia"/>
              </w:rPr>
            </w:pPr>
            <w:ins w:id="7999" w:author="Suhwan Lim" w:date="2019-05-21T19:27:00Z">
              <w:r w:rsidRPr="00E45FA2">
                <w:rPr>
                  <w:rFonts w:hint="eastAsia"/>
                </w:rPr>
                <w:t>10</w:t>
              </w:r>
            </w:ins>
          </w:p>
        </w:tc>
        <w:tc>
          <w:tcPr>
            <w:tcW w:w="869" w:type="dxa"/>
            <w:shd w:val="clear" w:color="auto" w:fill="auto"/>
            <w:noWrap/>
            <w:vAlign w:val="center"/>
            <w:tcPrChange w:id="8000" w:author="Suhwan Lim" w:date="2019-05-21T19:27:00Z">
              <w:tcPr>
                <w:tcW w:w="869" w:type="dxa"/>
                <w:gridSpan w:val="2"/>
                <w:shd w:val="clear" w:color="auto" w:fill="auto"/>
                <w:noWrap/>
                <w:vAlign w:val="center"/>
              </w:tcPr>
            </w:tcPrChange>
          </w:tcPr>
          <w:p w:rsidR="007E641E" w:rsidRPr="00A3286F" w:rsidRDefault="007E641E" w:rsidP="007E641E">
            <w:pPr>
              <w:pStyle w:val="TAC"/>
              <w:rPr>
                <w:ins w:id="8001" w:author="Suhwan Lim" w:date="2019-05-21T19:25:00Z"/>
                <w:rFonts w:hint="eastAsia"/>
              </w:rPr>
            </w:pPr>
            <w:ins w:id="8002" w:author="Suhwan Lim" w:date="2019-05-21T19:27:00Z">
              <w:r w:rsidRPr="00E45FA2">
                <w:rPr>
                  <w:rFonts w:hint="eastAsia"/>
                </w:rPr>
                <w:t>52</w:t>
              </w:r>
            </w:ins>
          </w:p>
        </w:tc>
        <w:tc>
          <w:tcPr>
            <w:tcW w:w="1287" w:type="dxa"/>
            <w:shd w:val="clear" w:color="auto" w:fill="auto"/>
            <w:noWrap/>
            <w:vAlign w:val="center"/>
            <w:tcPrChange w:id="8003" w:author="Suhwan Lim" w:date="2019-05-21T19:27:00Z">
              <w:tcPr>
                <w:tcW w:w="1287" w:type="dxa"/>
                <w:gridSpan w:val="2"/>
                <w:shd w:val="clear" w:color="auto" w:fill="auto"/>
                <w:noWrap/>
                <w:vAlign w:val="center"/>
              </w:tcPr>
            </w:tcPrChange>
          </w:tcPr>
          <w:p w:rsidR="007E641E" w:rsidRPr="00A3286F" w:rsidRDefault="007E641E" w:rsidP="007E641E">
            <w:pPr>
              <w:pStyle w:val="TAC"/>
              <w:rPr>
                <w:ins w:id="8004" w:author="Suhwan Lim" w:date="2019-05-21T19:25:00Z"/>
                <w:rFonts w:hint="eastAsia"/>
              </w:rPr>
            </w:pPr>
            <w:ins w:id="8005" w:author="Suhwan Lim" w:date="2019-05-21T19:27:00Z">
              <w:r w:rsidRPr="00E45FA2">
                <w:rPr>
                  <w:rFonts w:hint="eastAsia"/>
                </w:rPr>
                <w:t>3</w:t>
              </w:r>
              <w:r w:rsidRPr="00E45FA2">
                <w:t>310</w:t>
              </w:r>
            </w:ins>
          </w:p>
        </w:tc>
        <w:tc>
          <w:tcPr>
            <w:tcW w:w="616" w:type="dxa"/>
            <w:shd w:val="clear" w:color="auto" w:fill="auto"/>
            <w:tcPrChange w:id="8006" w:author="Suhwan Lim" w:date="2019-05-21T19:27:00Z">
              <w:tcPr>
                <w:tcW w:w="616" w:type="dxa"/>
                <w:gridSpan w:val="2"/>
                <w:shd w:val="clear" w:color="auto" w:fill="auto"/>
                <w:vAlign w:val="center"/>
              </w:tcPr>
            </w:tcPrChange>
          </w:tcPr>
          <w:p w:rsidR="007E641E" w:rsidRPr="00E45FA2" w:rsidRDefault="007E641E" w:rsidP="007E641E">
            <w:pPr>
              <w:pStyle w:val="TAC"/>
              <w:rPr>
                <w:ins w:id="8007" w:author="Suhwan Lim" w:date="2019-05-21T19:25:00Z"/>
              </w:rPr>
            </w:pPr>
            <w:ins w:id="8008" w:author="Suhwan Lim" w:date="2019-05-21T19:27:00Z">
              <w:r w:rsidRPr="00E45FA2">
                <w:t>N/A</w:t>
              </w:r>
            </w:ins>
          </w:p>
        </w:tc>
        <w:tc>
          <w:tcPr>
            <w:tcW w:w="817" w:type="dxa"/>
            <w:shd w:val="clear" w:color="auto" w:fill="auto"/>
            <w:vAlign w:val="center"/>
            <w:tcPrChange w:id="8009" w:author="Suhwan Lim" w:date="2019-05-21T19:27:00Z">
              <w:tcPr>
                <w:tcW w:w="817" w:type="dxa"/>
                <w:gridSpan w:val="2"/>
                <w:shd w:val="clear" w:color="auto" w:fill="auto"/>
                <w:vAlign w:val="center"/>
              </w:tcPr>
            </w:tcPrChange>
          </w:tcPr>
          <w:p w:rsidR="007E641E" w:rsidRPr="00E45FA2" w:rsidRDefault="007E641E" w:rsidP="007E641E">
            <w:pPr>
              <w:pStyle w:val="TAC"/>
              <w:rPr>
                <w:ins w:id="8010" w:author="Suhwan Lim" w:date="2019-05-21T19:25:00Z"/>
              </w:rPr>
            </w:pPr>
            <w:ins w:id="8011" w:author="Suhwan Lim" w:date="2019-05-21T19:27:00Z">
              <w:r w:rsidRPr="00E45FA2">
                <w:t>TDD</w:t>
              </w:r>
            </w:ins>
          </w:p>
        </w:tc>
        <w:tc>
          <w:tcPr>
            <w:tcW w:w="1073" w:type="dxa"/>
            <w:shd w:val="clear" w:color="auto" w:fill="auto"/>
            <w:tcPrChange w:id="8012" w:author="Suhwan Lim" w:date="2019-05-21T19:27:00Z">
              <w:tcPr>
                <w:tcW w:w="1073" w:type="dxa"/>
                <w:gridSpan w:val="2"/>
                <w:shd w:val="clear" w:color="auto" w:fill="auto"/>
                <w:vAlign w:val="center"/>
              </w:tcPr>
            </w:tcPrChange>
          </w:tcPr>
          <w:p w:rsidR="007E641E" w:rsidRPr="00E45FA2" w:rsidRDefault="007E641E" w:rsidP="007E641E">
            <w:pPr>
              <w:pStyle w:val="TAC"/>
              <w:rPr>
                <w:ins w:id="8013" w:author="Suhwan Lim" w:date="2019-05-21T19:25:00Z"/>
              </w:rPr>
            </w:pPr>
            <w:ins w:id="8014" w:author="Suhwan Lim" w:date="2019-05-21T19:27:00Z">
              <w:r>
                <w:rPr>
                  <w:lang w:val="sv-SE"/>
                </w:rPr>
                <w:t>N/A</w:t>
              </w:r>
            </w:ins>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pPr>
            <w:r w:rsidRPr="00AE4694">
              <w:rPr>
                <w:rFonts w:eastAsia="맑은 고딕"/>
                <w:szCs w:val="18"/>
                <w:lang w:val="en-US" w:eastAsia="ko-KR"/>
              </w:rPr>
              <w:t>DC_7A-20A_n28A</w:t>
            </w: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szCs w:val="18"/>
                <w:lang w:val="en-US" w:eastAsia="ko-KR"/>
              </w:rPr>
              <w:t>20</w:t>
            </w:r>
          </w:p>
        </w:tc>
        <w:tc>
          <w:tcPr>
            <w:tcW w:w="1149"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852</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25</w:t>
            </w:r>
          </w:p>
        </w:tc>
        <w:tc>
          <w:tcPr>
            <w:tcW w:w="1287"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811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szCs w:val="18"/>
                <w:lang w:val="en-US" w:eastAsia="ko-KR"/>
              </w:rPr>
              <w:t>n28</w:t>
            </w:r>
          </w:p>
        </w:tc>
        <w:tc>
          <w:tcPr>
            <w:tcW w:w="1149"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738</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25</w:t>
            </w:r>
          </w:p>
        </w:tc>
        <w:tc>
          <w:tcPr>
            <w:tcW w:w="1287"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793</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szCs w:val="18"/>
                <w:lang w:val="en-US" w:eastAsia="ko-KR"/>
              </w:rPr>
              <w:t>7</w:t>
            </w:r>
          </w:p>
        </w:tc>
        <w:tc>
          <w:tcPr>
            <w:tcW w:w="1149"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2550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50</w:t>
            </w:r>
          </w:p>
        </w:tc>
        <w:tc>
          <w:tcPr>
            <w:tcW w:w="1287"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2670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kern w:val="2"/>
                <w:szCs w:val="24"/>
                <w:lang w:val="en-US" w:eastAsia="zh-CN"/>
              </w:rPr>
              <w:t>5.9</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kern w:val="2"/>
                <w:szCs w:val="24"/>
                <w:lang w:val="en-US" w:eastAsia="zh-CN"/>
              </w:rPr>
              <w:t>IMD5</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t>DC_</w:t>
            </w:r>
            <w:r w:rsidRPr="00AE4694">
              <w:rPr>
                <w:lang w:eastAsia="zh-CN"/>
              </w:rPr>
              <w:t>7</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7</w:t>
            </w:r>
          </w:p>
        </w:tc>
        <w:tc>
          <w:tcPr>
            <w:tcW w:w="1149" w:type="dxa"/>
            <w:shd w:val="clear" w:color="auto" w:fill="auto"/>
            <w:noWrap/>
            <w:vAlign w:val="center"/>
          </w:tcPr>
          <w:p w:rsidR="007E641E" w:rsidRPr="00AE4694" w:rsidRDefault="007E641E" w:rsidP="007E641E">
            <w:pPr>
              <w:pStyle w:val="TAC"/>
            </w:pPr>
            <w:r w:rsidRPr="00AE4694">
              <w:rPr>
                <w:kern w:val="2"/>
                <w:szCs w:val="24"/>
                <w:lang w:val="en-US" w:eastAsia="zh-CN"/>
              </w:rPr>
              <w:t>2560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25</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2680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FDD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20</w:t>
            </w:r>
          </w:p>
        </w:tc>
        <w:tc>
          <w:tcPr>
            <w:tcW w:w="1149" w:type="dxa"/>
            <w:shd w:val="clear" w:color="auto" w:fill="auto"/>
            <w:noWrap/>
            <w:vAlign w:val="center"/>
          </w:tcPr>
          <w:p w:rsidR="007E641E" w:rsidRPr="00AE4694" w:rsidRDefault="007E641E" w:rsidP="007E641E">
            <w:pPr>
              <w:pStyle w:val="TAC"/>
            </w:pPr>
            <w:r w:rsidRPr="00AE4694">
              <w:rPr>
                <w:lang w:eastAsia="zh-CN"/>
              </w:rPr>
              <w:t>851</w:t>
            </w:r>
          </w:p>
        </w:tc>
        <w:tc>
          <w:tcPr>
            <w:tcW w:w="746" w:type="dxa"/>
            <w:shd w:val="clear" w:color="auto" w:fill="auto"/>
            <w:noWrap/>
            <w:vAlign w:val="center"/>
          </w:tcPr>
          <w:p w:rsidR="007E641E" w:rsidRPr="00AE4694" w:rsidRDefault="007E641E" w:rsidP="007E641E">
            <w:pPr>
              <w:pStyle w:val="TAC"/>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pPr>
            <w:r w:rsidRPr="00AE4694">
              <w:rPr>
                <w:lang w:eastAsia="zh-CN"/>
              </w:rPr>
              <w:t>810</w:t>
            </w:r>
          </w:p>
        </w:tc>
        <w:tc>
          <w:tcPr>
            <w:tcW w:w="616" w:type="dxa"/>
            <w:shd w:val="clear" w:color="auto" w:fill="auto"/>
            <w:vAlign w:val="center"/>
          </w:tcPr>
          <w:p w:rsidR="007E641E" w:rsidRPr="00AE4694" w:rsidRDefault="007E641E" w:rsidP="007E641E">
            <w:pPr>
              <w:pStyle w:val="TAC"/>
            </w:pPr>
            <w:r w:rsidRPr="00AE4694">
              <w:rPr>
                <w:kern w:val="2"/>
                <w:szCs w:val="24"/>
                <w:lang w:val="en-US" w:eastAsia="zh-CN"/>
              </w:rPr>
              <w:t>30.5</w:t>
            </w:r>
          </w:p>
        </w:tc>
        <w:tc>
          <w:tcPr>
            <w:tcW w:w="817"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7E641E" w:rsidRPr="00AE4694" w:rsidRDefault="007E641E" w:rsidP="007E641E">
            <w:pPr>
              <w:pStyle w:val="TAC"/>
            </w:pPr>
            <w:r w:rsidRPr="00AE4694">
              <w:rPr>
                <w:rFonts w:eastAsia="맑은 고딕"/>
                <w:kern w:val="2"/>
                <w:szCs w:val="24"/>
                <w:lang w:val="en-US" w:eastAsia="ko-KR"/>
              </w:rPr>
              <w:t>|f</w:t>
            </w:r>
            <w:ins w:id="8015" w:author="Suhwan Lim" w:date="2019-04-18T14:03:00Z">
              <w:r>
                <w:rPr>
                  <w:rFonts w:eastAsia="맑은 고딕"/>
                  <w:kern w:val="2"/>
                  <w:szCs w:val="24"/>
                  <w:vertAlign w:val="subscript"/>
                  <w:lang w:val="en-US" w:eastAsia="ko-KR"/>
                </w:rPr>
                <w:t>n</w:t>
              </w:r>
            </w:ins>
            <w:del w:id="8016" w:author="Suhwan Lim" w:date="2019-04-18T14:03:00Z">
              <w:r w:rsidRPr="00AE4694" w:rsidDel="00D80F48">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w:t>
            </w:r>
            <w:r w:rsidRPr="00AE4694">
              <w:rPr>
                <w:kern w:val="2"/>
                <w:szCs w:val="24"/>
                <w:lang w:val="en-US" w:eastAsia="zh-CN"/>
              </w:rPr>
              <w:t>370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3370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t>DC_</w:t>
            </w:r>
            <w:r w:rsidRPr="00AE4694">
              <w:rPr>
                <w:lang w:eastAsia="zh-CN"/>
              </w:rPr>
              <w:t>7</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7</w:t>
            </w:r>
          </w:p>
        </w:tc>
        <w:tc>
          <w:tcPr>
            <w:tcW w:w="1149" w:type="dxa"/>
            <w:shd w:val="clear" w:color="auto" w:fill="auto"/>
            <w:noWrap/>
            <w:vAlign w:val="center"/>
          </w:tcPr>
          <w:p w:rsidR="007E641E" w:rsidRPr="00AE4694" w:rsidRDefault="007E641E" w:rsidP="007E641E">
            <w:pPr>
              <w:pStyle w:val="TAC"/>
            </w:pPr>
            <w:r w:rsidRPr="00AE4694">
              <w:rPr>
                <w:kern w:val="2"/>
                <w:szCs w:val="24"/>
                <w:lang w:val="en-US" w:eastAsia="zh-CN"/>
              </w:rPr>
              <w:t>2560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25</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2680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FDD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20</w:t>
            </w:r>
          </w:p>
        </w:tc>
        <w:tc>
          <w:tcPr>
            <w:tcW w:w="1149" w:type="dxa"/>
            <w:shd w:val="clear" w:color="auto" w:fill="auto"/>
            <w:noWrap/>
            <w:vAlign w:val="center"/>
          </w:tcPr>
          <w:p w:rsidR="007E641E" w:rsidRPr="00AE4694" w:rsidRDefault="007E641E" w:rsidP="007E641E">
            <w:pPr>
              <w:pStyle w:val="TAC"/>
            </w:pPr>
            <w:r w:rsidRPr="00AE4694">
              <w:rPr>
                <w:lang w:eastAsia="zh-CN"/>
              </w:rPr>
              <w:t>851</w:t>
            </w:r>
          </w:p>
        </w:tc>
        <w:tc>
          <w:tcPr>
            <w:tcW w:w="746" w:type="dxa"/>
            <w:shd w:val="clear" w:color="auto" w:fill="auto"/>
            <w:noWrap/>
            <w:vAlign w:val="center"/>
          </w:tcPr>
          <w:p w:rsidR="007E641E" w:rsidRPr="00AE4694" w:rsidRDefault="007E641E" w:rsidP="007E641E">
            <w:pPr>
              <w:pStyle w:val="TAC"/>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pPr>
            <w:r w:rsidRPr="00AE4694">
              <w:rPr>
                <w:lang w:eastAsia="zh-CN"/>
              </w:rPr>
              <w:t>810</w:t>
            </w:r>
          </w:p>
        </w:tc>
        <w:tc>
          <w:tcPr>
            <w:tcW w:w="616" w:type="dxa"/>
            <w:shd w:val="clear" w:color="auto" w:fill="auto"/>
            <w:vAlign w:val="center"/>
          </w:tcPr>
          <w:p w:rsidR="007E641E" w:rsidRPr="00AE4694" w:rsidRDefault="007E641E" w:rsidP="007E641E">
            <w:pPr>
              <w:pStyle w:val="TAC"/>
            </w:pPr>
            <w:r w:rsidRPr="00AE4694">
              <w:rPr>
                <w:kern w:val="2"/>
                <w:szCs w:val="24"/>
                <w:lang w:val="en-US" w:eastAsia="zh-CN"/>
              </w:rPr>
              <w:t>3.0</w:t>
            </w:r>
          </w:p>
        </w:tc>
        <w:tc>
          <w:tcPr>
            <w:tcW w:w="817"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rsidR="007E641E" w:rsidRPr="00AE4694" w:rsidRDefault="007E641E" w:rsidP="007E641E">
            <w:pPr>
              <w:pStyle w:val="TAC"/>
            </w:pP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ins w:id="8017" w:author="Suhwan Lim" w:date="2019-04-18T14:03:00Z">
              <w:r>
                <w:rPr>
                  <w:rFonts w:eastAsia="맑은 고딕"/>
                  <w:kern w:val="2"/>
                  <w:szCs w:val="24"/>
                  <w:vertAlign w:val="subscript"/>
                  <w:lang w:val="en-US" w:eastAsia="ko-KR"/>
                </w:rPr>
                <w:t>n</w:t>
              </w:r>
            </w:ins>
            <w:del w:id="8018" w:author="Suhwan Lim" w:date="2019-04-18T14:03:00Z">
              <w:r w:rsidRPr="00AE4694" w:rsidDel="00D80F48">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3</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34</w:t>
            </w:r>
            <w:r w:rsidRPr="00AE4694">
              <w:rPr>
                <w:kern w:val="2"/>
                <w:szCs w:val="24"/>
                <w:lang w:val="en-US" w:eastAsia="zh-CN"/>
              </w:rPr>
              <w:t>35</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34</w:t>
            </w:r>
            <w:r w:rsidRPr="00AE4694">
              <w:rPr>
                <w:kern w:val="2"/>
                <w:szCs w:val="24"/>
                <w:lang w:val="en-US" w:eastAsia="zh-CN"/>
              </w:rPr>
              <w:t>35</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t>DC_</w:t>
            </w:r>
            <w:r w:rsidRPr="00AE4694">
              <w:rPr>
                <w:lang w:eastAsia="zh-CN"/>
              </w:rPr>
              <w:t>7</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7</w:t>
            </w:r>
          </w:p>
        </w:tc>
        <w:tc>
          <w:tcPr>
            <w:tcW w:w="1149" w:type="dxa"/>
            <w:shd w:val="clear" w:color="auto" w:fill="auto"/>
            <w:noWrap/>
            <w:vAlign w:val="center"/>
          </w:tcPr>
          <w:p w:rsidR="007E641E" w:rsidRPr="00AE4694" w:rsidRDefault="007E641E" w:rsidP="007E641E">
            <w:pPr>
              <w:pStyle w:val="TAC"/>
            </w:pPr>
            <w:r w:rsidRPr="00AE4694">
              <w:rPr>
                <w:kern w:val="2"/>
                <w:szCs w:val="24"/>
                <w:lang w:val="en-US" w:eastAsia="zh-CN"/>
              </w:rPr>
              <w:t>2555</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25</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2675</w:t>
            </w:r>
          </w:p>
        </w:tc>
        <w:tc>
          <w:tcPr>
            <w:tcW w:w="616" w:type="dxa"/>
            <w:shd w:val="clear" w:color="auto" w:fill="auto"/>
            <w:vAlign w:val="center"/>
          </w:tcPr>
          <w:p w:rsidR="007E641E" w:rsidRPr="00AE4694" w:rsidRDefault="007E641E" w:rsidP="007E641E">
            <w:pPr>
              <w:pStyle w:val="TAC"/>
            </w:pPr>
            <w:r w:rsidRPr="00AE4694">
              <w:rPr>
                <w:kern w:val="2"/>
                <w:szCs w:val="24"/>
                <w:lang w:val="en-US" w:eastAsia="zh-CN"/>
              </w:rPr>
              <w:t>30.8</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FDD</w:t>
            </w:r>
          </w:p>
        </w:tc>
        <w:tc>
          <w:tcPr>
            <w:tcW w:w="1073" w:type="dxa"/>
            <w:shd w:val="clear" w:color="auto" w:fill="auto"/>
            <w:vAlign w:val="center"/>
          </w:tcPr>
          <w:p w:rsidR="007E641E" w:rsidRPr="00AE4694" w:rsidRDefault="007E641E" w:rsidP="007E641E">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7E641E" w:rsidRPr="00AE4694" w:rsidRDefault="007E641E" w:rsidP="007E641E">
            <w:pPr>
              <w:pStyle w:val="TAC"/>
            </w:pPr>
            <w:r w:rsidRPr="00AE4694">
              <w:rPr>
                <w:rFonts w:eastAsia="맑은 고딕"/>
                <w:kern w:val="2"/>
                <w:szCs w:val="24"/>
                <w:lang w:val="en-US" w:eastAsia="ko-KR"/>
              </w:rPr>
              <w:t>|f</w:t>
            </w:r>
            <w:ins w:id="8019" w:author="Suhwan Lim" w:date="2019-04-18T14:03:00Z">
              <w:r>
                <w:rPr>
                  <w:rFonts w:eastAsia="맑은 고딕"/>
                  <w:kern w:val="2"/>
                  <w:szCs w:val="24"/>
                  <w:vertAlign w:val="subscript"/>
                  <w:lang w:val="en-US" w:eastAsia="ko-KR"/>
                </w:rPr>
                <w:t>n</w:t>
              </w:r>
            </w:ins>
            <w:del w:id="8020" w:author="Suhwan Lim" w:date="2019-04-18T14:03:00Z">
              <w:r w:rsidRPr="00AE4694" w:rsidDel="00D80F48">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20</w:t>
            </w:r>
            <w:r w:rsidRPr="00AE4694">
              <w:rPr>
                <w:rFonts w:eastAsia="맑은 고딕"/>
                <w:kern w:val="2"/>
                <w:szCs w:val="24"/>
                <w:lang w:val="en-US" w:eastAsia="ko-KR"/>
              </w:rPr>
              <w:t>|</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20</w:t>
            </w:r>
          </w:p>
        </w:tc>
        <w:tc>
          <w:tcPr>
            <w:tcW w:w="1149" w:type="dxa"/>
            <w:shd w:val="clear" w:color="auto" w:fill="auto"/>
            <w:noWrap/>
            <w:vAlign w:val="center"/>
          </w:tcPr>
          <w:p w:rsidR="007E641E" w:rsidRPr="00AE4694" w:rsidRDefault="007E641E" w:rsidP="007E641E">
            <w:pPr>
              <w:pStyle w:val="TAC"/>
            </w:pPr>
            <w:r w:rsidRPr="00AE4694">
              <w:rPr>
                <w:lang w:eastAsia="zh-CN"/>
              </w:rPr>
              <w:t>845</w:t>
            </w:r>
          </w:p>
        </w:tc>
        <w:tc>
          <w:tcPr>
            <w:tcW w:w="746" w:type="dxa"/>
            <w:shd w:val="clear" w:color="auto" w:fill="auto"/>
            <w:noWrap/>
            <w:vAlign w:val="center"/>
          </w:tcPr>
          <w:p w:rsidR="007E641E" w:rsidRPr="00AE4694" w:rsidRDefault="007E641E" w:rsidP="007E641E">
            <w:pPr>
              <w:pStyle w:val="TAC"/>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pPr>
            <w:r w:rsidRPr="00AE4694">
              <w:rPr>
                <w:lang w:eastAsia="zh-CN"/>
              </w:rPr>
              <w:t>804</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w:t>
            </w:r>
            <w:r w:rsidRPr="00AE4694">
              <w:rPr>
                <w:kern w:val="2"/>
                <w:szCs w:val="24"/>
                <w:lang w:val="en-US" w:eastAsia="zh-CN"/>
              </w:rPr>
              <w:t>520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w:t>
            </w:r>
            <w:r w:rsidRPr="00AE4694">
              <w:rPr>
                <w:kern w:val="2"/>
                <w:szCs w:val="24"/>
                <w:lang w:val="en-US" w:eastAsia="zh-CN"/>
              </w:rPr>
              <w:t>520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rPr>
                <w:lang w:eastAsia="ja-JP"/>
              </w:rPr>
              <w:t>DC</w:t>
            </w:r>
            <w:r w:rsidRPr="00AE4694">
              <w:t>_7A-28A</w:t>
            </w:r>
            <w:r w:rsidRPr="00AE4694">
              <w:rPr>
                <w:lang w:eastAsia="ja-JP"/>
              </w:rPr>
              <w:t>_n78A</w:t>
            </w: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2570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2670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720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780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8.3</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IMD2</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3350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3421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rFonts w:eastAsia="맑은 고딕"/>
                <w:lang w:eastAsia="ko-KR"/>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2570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2670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720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790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3.0</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3460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3421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2570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2650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30.5</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IMD2</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740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768</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3390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3421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rPr>
                <w:rFonts w:eastAsia="맑은 고딕"/>
                <w:lang w:eastAsia="ko-KR"/>
              </w:rPr>
              <w:t>DC_7A_n28A-n78A</w:t>
            </w:r>
            <w:ins w:id="8021" w:author="Suhwan Lim" w:date="2019-04-18T14:04:00Z">
              <w:r>
                <w:rPr>
                  <w:rFonts w:eastAsia="맑은 고딕"/>
                  <w:lang w:eastAsia="ko-KR"/>
                </w:rPr>
                <w:t xml:space="preserve">, </w:t>
              </w:r>
              <w:r w:rsidRPr="00AE4694">
                <w:rPr>
                  <w:rFonts w:eastAsia="맑은 고딕"/>
                  <w:lang w:eastAsia="ko-KR"/>
                </w:rPr>
                <w:t>DC_7</w:t>
              </w:r>
              <w:r>
                <w:rPr>
                  <w:rFonts w:eastAsia="맑은 고딕"/>
                  <w:lang w:eastAsia="ko-KR"/>
                </w:rPr>
                <w:t>C</w:t>
              </w:r>
              <w:r w:rsidRPr="00AE4694">
                <w:rPr>
                  <w:rFonts w:eastAsia="맑은 고딕"/>
                  <w:lang w:eastAsia="ko-KR"/>
                </w:rPr>
                <w:t>_n28A-n78A</w:t>
              </w:r>
            </w:ins>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2565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2685</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FDD</w:t>
            </w: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745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800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3310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3310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29.7</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TDD</w:t>
            </w:r>
          </w:p>
        </w:tc>
        <w:tc>
          <w:tcPr>
            <w:tcW w:w="1073" w:type="dxa"/>
            <w:shd w:val="clear" w:color="auto" w:fill="auto"/>
            <w:vAlign w:val="center"/>
          </w:tcPr>
          <w:p w:rsidR="007E641E" w:rsidRDefault="007E641E" w:rsidP="007E641E">
            <w:pPr>
              <w:pStyle w:val="TAC"/>
              <w:rPr>
                <w:ins w:id="8022" w:author="Suhwan Lim" w:date="2019-04-18T14:04:00Z"/>
                <w:rFonts w:eastAsia="MS Mincho"/>
              </w:rPr>
            </w:pPr>
            <w:r w:rsidRPr="00AE4694">
              <w:rPr>
                <w:rFonts w:eastAsia="MS Mincho"/>
              </w:rPr>
              <w:t>IMD2</w:t>
            </w:r>
          </w:p>
          <w:p w:rsidR="007E641E" w:rsidRPr="00AE4694" w:rsidRDefault="007E641E" w:rsidP="007E641E">
            <w:pPr>
              <w:pStyle w:val="TAC"/>
              <w:rPr>
                <w:rFonts w:eastAsia="맑은 고딕"/>
                <w:lang w:eastAsia="ko-KR"/>
              </w:rPr>
            </w:pPr>
            <w:ins w:id="8023" w:author="Suhwan Lim" w:date="2019-04-18T14:04: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n28</w:t>
              </w:r>
              <w:r>
                <w:rPr>
                  <w:rFonts w:ascii="Calibri" w:hAnsi="Calibri"/>
                  <w:color w:val="000000"/>
                  <w:lang w:val="en-US" w:eastAsia="ko-KR"/>
                </w:rPr>
                <w:t>|</w:t>
              </w:r>
            </w:ins>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2565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2685</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FDD</w:t>
            </w: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3365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3365</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TDD</w:t>
            </w: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n28</w:t>
            </w:r>
          </w:p>
        </w:tc>
        <w:tc>
          <w:tcPr>
            <w:tcW w:w="1149"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745</w:t>
            </w:r>
          </w:p>
        </w:tc>
        <w:tc>
          <w:tcPr>
            <w:tcW w:w="746"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5</w:t>
            </w:r>
          </w:p>
        </w:tc>
        <w:tc>
          <w:tcPr>
            <w:tcW w:w="869"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25</w:t>
            </w:r>
          </w:p>
        </w:tc>
        <w:tc>
          <w:tcPr>
            <w:tcW w:w="1287"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800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28.8</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FDD</w:t>
            </w:r>
          </w:p>
        </w:tc>
        <w:tc>
          <w:tcPr>
            <w:tcW w:w="1073" w:type="dxa"/>
            <w:shd w:val="clear" w:color="auto" w:fill="auto"/>
            <w:vAlign w:val="center"/>
          </w:tcPr>
          <w:p w:rsidR="007E641E" w:rsidRDefault="007E641E" w:rsidP="007E641E">
            <w:pPr>
              <w:pStyle w:val="TAC"/>
              <w:rPr>
                <w:ins w:id="8024" w:author="Suhwan Lim" w:date="2019-04-18T14:04:00Z"/>
                <w:rFonts w:eastAsia="MS Mincho"/>
              </w:rPr>
            </w:pPr>
            <w:r w:rsidRPr="00AE4694">
              <w:rPr>
                <w:rFonts w:eastAsia="MS Mincho"/>
              </w:rPr>
              <w:t>IMD2</w:t>
            </w:r>
          </w:p>
          <w:p w:rsidR="007E641E" w:rsidRPr="00AE4694" w:rsidRDefault="007E641E" w:rsidP="007E641E">
            <w:pPr>
              <w:pStyle w:val="TAC"/>
              <w:rPr>
                <w:rFonts w:eastAsia="맑은 고딕"/>
                <w:lang w:eastAsia="ko-KR"/>
              </w:rPr>
            </w:pPr>
            <w:ins w:id="8025" w:author="Suhwan Lim" w:date="2019-04-18T14:04: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ins>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zh-CN"/>
              </w:rPr>
              <w:t>7</w:t>
            </w:r>
          </w:p>
        </w:tc>
        <w:tc>
          <w:tcPr>
            <w:tcW w:w="114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746"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86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1287"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616" w:type="dxa"/>
            <w:shd w:val="clear" w:color="auto" w:fill="auto"/>
            <w:vAlign w:val="center"/>
          </w:tcPr>
          <w:p w:rsidR="007E641E" w:rsidRPr="00AE4694" w:rsidRDefault="007E641E" w:rsidP="007E641E">
            <w:pPr>
              <w:pStyle w:val="TAC"/>
              <w:rPr>
                <w:rFonts w:eastAsia="맑은 고딕"/>
                <w:lang w:eastAsia="ko-KR"/>
              </w:rPr>
            </w:pPr>
            <w:r w:rsidRPr="00AE4694">
              <w:t>N/A</w:t>
            </w:r>
          </w:p>
        </w:tc>
        <w:tc>
          <w:tcPr>
            <w:tcW w:w="817"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zh-CN"/>
              </w:rPr>
              <w:t>46</w:t>
            </w:r>
          </w:p>
        </w:tc>
        <w:tc>
          <w:tcPr>
            <w:tcW w:w="114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746"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86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1287"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616" w:type="dxa"/>
            <w:shd w:val="clear" w:color="auto" w:fill="auto"/>
            <w:vAlign w:val="center"/>
          </w:tcPr>
          <w:p w:rsidR="007E641E" w:rsidRPr="00AE4694" w:rsidRDefault="007E641E" w:rsidP="007E641E">
            <w:pPr>
              <w:pStyle w:val="TAC"/>
              <w:rPr>
                <w:rFonts w:eastAsia="맑은 고딕"/>
                <w:lang w:eastAsia="ko-KR"/>
              </w:rPr>
            </w:pPr>
            <w:r w:rsidRPr="00AE4694">
              <w:t>N/A</w:t>
            </w:r>
          </w:p>
        </w:tc>
        <w:tc>
          <w:tcPr>
            <w:tcW w:w="817" w:type="dxa"/>
            <w:shd w:val="clear" w:color="auto" w:fill="auto"/>
            <w:vAlign w:val="center"/>
          </w:tcPr>
          <w:p w:rsidR="007E641E" w:rsidRPr="00AE4694" w:rsidRDefault="007E641E" w:rsidP="007E641E">
            <w:pPr>
              <w:pStyle w:val="TAC"/>
              <w:rPr>
                <w:rFonts w:eastAsia="맑은 고딕"/>
                <w:lang w:eastAsia="ko-KR"/>
              </w:rPr>
            </w:pPr>
            <w:r w:rsidRPr="00AE4694">
              <w:rPr>
                <w:lang w:eastAsia="zh-CN"/>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zh-CN"/>
              </w:rPr>
              <w:t>IMD2, 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w:t>
            </w:r>
            <w:r w:rsidRPr="00AE4694">
              <w:rPr>
                <w:lang w:eastAsia="zh-CN"/>
              </w:rPr>
              <w:t>8</w:t>
            </w:r>
          </w:p>
        </w:tc>
        <w:tc>
          <w:tcPr>
            <w:tcW w:w="114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746"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86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1287"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616" w:type="dxa"/>
            <w:shd w:val="clear" w:color="auto" w:fill="auto"/>
            <w:vAlign w:val="center"/>
          </w:tcPr>
          <w:p w:rsidR="007E641E" w:rsidRPr="00AE4694" w:rsidRDefault="007E641E" w:rsidP="007E641E">
            <w:pPr>
              <w:pStyle w:val="TAC"/>
              <w:rPr>
                <w:rFonts w:eastAsia="맑은 고딕"/>
                <w:lang w:eastAsia="ko-KR"/>
              </w:rPr>
            </w:pPr>
            <w:r w:rsidRPr="00AE4694">
              <w:t>N/A</w:t>
            </w:r>
          </w:p>
        </w:tc>
        <w:tc>
          <w:tcPr>
            <w:tcW w:w="817"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1</w:t>
            </w:r>
            <w:r w:rsidRPr="00AE4694">
              <w:rPr>
                <w:lang w:val="en-US" w:eastAsia="ja-JP"/>
              </w:rPr>
              <w:t>8</w:t>
            </w:r>
          </w:p>
        </w:tc>
        <w:tc>
          <w:tcPr>
            <w:tcW w:w="1149" w:type="dxa"/>
            <w:shd w:val="clear" w:color="auto" w:fill="auto"/>
            <w:noWrap/>
            <w:vAlign w:val="center"/>
          </w:tcPr>
          <w:p w:rsidR="007E641E" w:rsidRPr="00AE4694" w:rsidRDefault="007E641E" w:rsidP="007E641E">
            <w:pPr>
              <w:pStyle w:val="TAC"/>
            </w:pPr>
            <w:r w:rsidRPr="00AE4694">
              <w:rPr>
                <w:lang w:eastAsia="ja-JP"/>
              </w:rPr>
              <w:t>820</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865</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28</w:t>
            </w:r>
          </w:p>
        </w:tc>
        <w:tc>
          <w:tcPr>
            <w:tcW w:w="1149" w:type="dxa"/>
            <w:shd w:val="clear" w:color="auto" w:fill="auto"/>
            <w:noWrap/>
            <w:vAlign w:val="center"/>
          </w:tcPr>
          <w:p w:rsidR="007E641E" w:rsidRPr="00AE4694" w:rsidRDefault="007E641E" w:rsidP="007E641E">
            <w:pPr>
              <w:pStyle w:val="TAC"/>
            </w:pPr>
            <w:r w:rsidRPr="00AE4694">
              <w:rPr>
                <w:lang w:eastAsia="ja-JP"/>
              </w:rPr>
              <w:t>723</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778</w:t>
            </w:r>
          </w:p>
        </w:tc>
        <w:tc>
          <w:tcPr>
            <w:tcW w:w="616" w:type="dxa"/>
            <w:shd w:val="clear" w:color="auto" w:fill="auto"/>
            <w:vAlign w:val="center"/>
          </w:tcPr>
          <w:p w:rsidR="007E641E" w:rsidRPr="00AE4694" w:rsidRDefault="007E641E" w:rsidP="007E641E">
            <w:pPr>
              <w:pStyle w:val="TAC"/>
            </w:pPr>
            <w:r w:rsidRPr="00AE4694">
              <w:rPr>
                <w:lang w:eastAsia="ja-JP"/>
              </w:rPr>
              <w:t>4.4</w:t>
            </w:r>
          </w:p>
        </w:tc>
        <w:tc>
          <w:tcPr>
            <w:tcW w:w="817" w:type="dxa"/>
            <w:shd w:val="clear" w:color="auto" w:fill="auto"/>
            <w:vAlign w:val="center"/>
          </w:tcPr>
          <w:p w:rsidR="007E641E" w:rsidRPr="00AE4694" w:rsidRDefault="007E641E" w:rsidP="007E641E">
            <w:pPr>
              <w:pStyle w:val="TAC"/>
              <w:rPr>
                <w:lang w:eastAsia="ja-JP"/>
              </w:rPr>
            </w:pPr>
          </w:p>
        </w:tc>
        <w:tc>
          <w:tcPr>
            <w:tcW w:w="1073" w:type="dxa"/>
            <w:shd w:val="clear" w:color="auto" w:fill="auto"/>
            <w:vAlign w:val="center"/>
          </w:tcPr>
          <w:p w:rsidR="007E641E" w:rsidRPr="00AE4694" w:rsidRDefault="007E641E" w:rsidP="007E641E">
            <w:pPr>
              <w:pStyle w:val="TAC"/>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n7</w:t>
            </w:r>
            <w:r w:rsidRPr="00AE4694">
              <w:rPr>
                <w:lang w:val="en-US" w:eastAsia="ja-JP"/>
              </w:rPr>
              <w:t>7</w:t>
            </w:r>
          </w:p>
        </w:tc>
        <w:tc>
          <w:tcPr>
            <w:tcW w:w="1149" w:type="dxa"/>
            <w:shd w:val="clear" w:color="auto" w:fill="auto"/>
            <w:noWrap/>
            <w:vAlign w:val="center"/>
          </w:tcPr>
          <w:p w:rsidR="007E641E" w:rsidRPr="00AE4694" w:rsidRDefault="007E641E" w:rsidP="007E641E">
            <w:pPr>
              <w:pStyle w:val="TAC"/>
            </w:pPr>
            <w:r w:rsidRPr="00AE4694">
              <w:rPr>
                <w:lang w:eastAsia="ja-JP"/>
              </w:rPr>
              <w:t>4058</w:t>
            </w:r>
          </w:p>
        </w:tc>
        <w:tc>
          <w:tcPr>
            <w:tcW w:w="746" w:type="dxa"/>
            <w:shd w:val="clear" w:color="auto" w:fill="auto"/>
            <w:noWrap/>
            <w:vAlign w:val="center"/>
          </w:tcPr>
          <w:p w:rsidR="007E641E" w:rsidRPr="00AE4694" w:rsidRDefault="007E641E" w:rsidP="007E641E">
            <w:pPr>
              <w:pStyle w:val="TAC"/>
            </w:pPr>
            <w:r w:rsidRPr="00AE4694">
              <w:rPr>
                <w:lang w:eastAsia="ja-JP"/>
              </w:rPr>
              <w:t>10</w:t>
            </w:r>
          </w:p>
        </w:tc>
        <w:tc>
          <w:tcPr>
            <w:tcW w:w="869" w:type="dxa"/>
            <w:shd w:val="clear" w:color="auto" w:fill="auto"/>
            <w:noWrap/>
            <w:vAlign w:val="center"/>
          </w:tcPr>
          <w:p w:rsidR="007E641E" w:rsidRPr="00AE4694" w:rsidRDefault="007E641E" w:rsidP="007E641E">
            <w:pPr>
              <w:pStyle w:val="TAC"/>
            </w:pPr>
            <w:r w:rsidRPr="00AE4694">
              <w:rPr>
                <w:lang w:eastAsia="ja-JP"/>
              </w:rPr>
              <w:t>50</w:t>
            </w:r>
          </w:p>
        </w:tc>
        <w:tc>
          <w:tcPr>
            <w:tcW w:w="1287" w:type="dxa"/>
            <w:shd w:val="clear" w:color="auto" w:fill="auto"/>
            <w:noWrap/>
            <w:vAlign w:val="center"/>
          </w:tcPr>
          <w:p w:rsidR="007E641E" w:rsidRPr="00AE4694" w:rsidRDefault="007E641E" w:rsidP="007E641E">
            <w:pPr>
              <w:pStyle w:val="TAC"/>
            </w:pPr>
            <w:r w:rsidRPr="00AE4694">
              <w:rPr>
                <w:lang w:eastAsia="ja-JP"/>
              </w:rPr>
              <w:t>4058</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1</w:t>
            </w:r>
            <w:r w:rsidRPr="00AE4694">
              <w:rPr>
                <w:lang w:val="en-US" w:eastAsia="ja-JP"/>
              </w:rPr>
              <w:t>8</w:t>
            </w:r>
          </w:p>
        </w:tc>
        <w:tc>
          <w:tcPr>
            <w:tcW w:w="1149" w:type="dxa"/>
            <w:shd w:val="clear" w:color="auto" w:fill="auto"/>
            <w:noWrap/>
            <w:vAlign w:val="center"/>
          </w:tcPr>
          <w:p w:rsidR="007E641E" w:rsidRPr="00AE4694" w:rsidRDefault="007E641E" w:rsidP="007E641E">
            <w:pPr>
              <w:pStyle w:val="TAC"/>
            </w:pPr>
            <w:r w:rsidRPr="00AE4694">
              <w:rPr>
                <w:lang w:eastAsia="ja-JP"/>
              </w:rPr>
              <w:t>820</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865</w:t>
            </w:r>
          </w:p>
        </w:tc>
        <w:tc>
          <w:tcPr>
            <w:tcW w:w="616" w:type="dxa"/>
            <w:shd w:val="clear" w:color="auto" w:fill="auto"/>
            <w:vAlign w:val="center"/>
          </w:tcPr>
          <w:p w:rsidR="007E641E" w:rsidRPr="00AE4694" w:rsidRDefault="007E641E" w:rsidP="007E641E">
            <w:pPr>
              <w:pStyle w:val="TAC"/>
            </w:pPr>
            <w:r w:rsidRPr="00AE4694">
              <w:rPr>
                <w:lang w:eastAsia="ja-JP"/>
              </w:rPr>
              <w:t>3.9</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28</w:t>
            </w:r>
          </w:p>
        </w:tc>
        <w:tc>
          <w:tcPr>
            <w:tcW w:w="1149" w:type="dxa"/>
            <w:shd w:val="clear" w:color="auto" w:fill="auto"/>
            <w:noWrap/>
            <w:vAlign w:val="center"/>
          </w:tcPr>
          <w:p w:rsidR="007E641E" w:rsidRPr="00AE4694" w:rsidRDefault="007E641E" w:rsidP="007E641E">
            <w:pPr>
              <w:pStyle w:val="TAC"/>
            </w:pPr>
            <w:r w:rsidRPr="00AE4694">
              <w:rPr>
                <w:lang w:eastAsia="ja-JP"/>
              </w:rPr>
              <w:t>723</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778</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n7</w:t>
            </w:r>
            <w:r w:rsidRPr="00AE4694">
              <w:rPr>
                <w:lang w:val="en-US" w:eastAsia="ja-JP"/>
              </w:rPr>
              <w:t>7</w:t>
            </w:r>
          </w:p>
        </w:tc>
        <w:tc>
          <w:tcPr>
            <w:tcW w:w="1149" w:type="dxa"/>
            <w:shd w:val="clear" w:color="auto" w:fill="auto"/>
            <w:noWrap/>
            <w:vAlign w:val="center"/>
          </w:tcPr>
          <w:p w:rsidR="007E641E" w:rsidRPr="00AE4694" w:rsidRDefault="007E641E" w:rsidP="007E641E">
            <w:pPr>
              <w:pStyle w:val="TAC"/>
            </w:pPr>
            <w:r w:rsidRPr="00AE4694">
              <w:rPr>
                <w:lang w:eastAsia="ja-JP"/>
              </w:rPr>
              <w:t>3757</w:t>
            </w:r>
          </w:p>
        </w:tc>
        <w:tc>
          <w:tcPr>
            <w:tcW w:w="746" w:type="dxa"/>
            <w:shd w:val="clear" w:color="auto" w:fill="auto"/>
            <w:noWrap/>
            <w:vAlign w:val="center"/>
          </w:tcPr>
          <w:p w:rsidR="007E641E" w:rsidRPr="00AE4694" w:rsidRDefault="007E641E" w:rsidP="007E641E">
            <w:pPr>
              <w:pStyle w:val="TAC"/>
            </w:pPr>
            <w:r w:rsidRPr="00AE4694">
              <w:rPr>
                <w:lang w:eastAsia="ja-JP"/>
              </w:rPr>
              <w:t>10</w:t>
            </w:r>
          </w:p>
        </w:tc>
        <w:tc>
          <w:tcPr>
            <w:tcW w:w="869" w:type="dxa"/>
            <w:shd w:val="clear" w:color="auto" w:fill="auto"/>
            <w:noWrap/>
            <w:vAlign w:val="center"/>
          </w:tcPr>
          <w:p w:rsidR="007E641E" w:rsidRPr="00AE4694" w:rsidRDefault="007E641E" w:rsidP="007E641E">
            <w:pPr>
              <w:pStyle w:val="TAC"/>
            </w:pPr>
            <w:r w:rsidRPr="00AE4694">
              <w:rPr>
                <w:lang w:eastAsia="ja-JP"/>
              </w:rPr>
              <w:t>50</w:t>
            </w:r>
          </w:p>
        </w:tc>
        <w:tc>
          <w:tcPr>
            <w:tcW w:w="1287" w:type="dxa"/>
            <w:shd w:val="clear" w:color="auto" w:fill="auto"/>
            <w:noWrap/>
            <w:vAlign w:val="center"/>
          </w:tcPr>
          <w:p w:rsidR="007E641E" w:rsidRPr="00AE4694" w:rsidRDefault="007E641E" w:rsidP="007E641E">
            <w:pPr>
              <w:pStyle w:val="TAC"/>
            </w:pPr>
            <w:r w:rsidRPr="00AE4694">
              <w:rPr>
                <w:lang w:eastAsia="ja-JP"/>
              </w:rPr>
              <w:t>3757</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1</w:t>
            </w:r>
            <w:r w:rsidRPr="00AE4694">
              <w:rPr>
                <w:lang w:val="en-US" w:eastAsia="ja-JP"/>
              </w:rPr>
              <w:t>8</w:t>
            </w:r>
          </w:p>
        </w:tc>
        <w:tc>
          <w:tcPr>
            <w:tcW w:w="1149" w:type="dxa"/>
            <w:shd w:val="clear" w:color="auto" w:fill="auto"/>
            <w:noWrap/>
            <w:vAlign w:val="center"/>
          </w:tcPr>
          <w:p w:rsidR="007E641E" w:rsidRPr="00AE4694" w:rsidRDefault="007E641E" w:rsidP="007E641E">
            <w:pPr>
              <w:pStyle w:val="TAC"/>
            </w:pPr>
            <w:r w:rsidRPr="00AE4694">
              <w:rPr>
                <w:lang w:eastAsia="ja-JP"/>
              </w:rPr>
              <w:t>819</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864</w:t>
            </w:r>
          </w:p>
        </w:tc>
        <w:tc>
          <w:tcPr>
            <w:tcW w:w="616" w:type="dxa"/>
            <w:shd w:val="clear" w:color="auto" w:fill="auto"/>
            <w:vAlign w:val="center"/>
          </w:tcPr>
          <w:p w:rsidR="007E641E" w:rsidRPr="00AE4694" w:rsidRDefault="007E641E" w:rsidP="007E641E">
            <w:pPr>
              <w:pStyle w:val="TAC"/>
            </w:pPr>
            <w:r w:rsidRPr="00AE4694">
              <w:rPr>
                <w:lang w:eastAsia="ja-JP"/>
              </w:rPr>
              <w:t>3.8</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28</w:t>
            </w:r>
          </w:p>
        </w:tc>
        <w:tc>
          <w:tcPr>
            <w:tcW w:w="1149" w:type="dxa"/>
            <w:shd w:val="clear" w:color="auto" w:fill="auto"/>
            <w:noWrap/>
            <w:vAlign w:val="center"/>
          </w:tcPr>
          <w:p w:rsidR="007E641E" w:rsidRPr="00AE4694" w:rsidRDefault="007E641E" w:rsidP="007E641E">
            <w:pPr>
              <w:pStyle w:val="TAC"/>
            </w:pPr>
            <w:r w:rsidRPr="00AE4694">
              <w:rPr>
                <w:lang w:eastAsia="ja-JP"/>
              </w:rPr>
              <w:t>723</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778</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n78</w:t>
            </w:r>
          </w:p>
        </w:tc>
        <w:tc>
          <w:tcPr>
            <w:tcW w:w="1149" w:type="dxa"/>
            <w:shd w:val="clear" w:color="auto" w:fill="auto"/>
            <w:noWrap/>
            <w:vAlign w:val="center"/>
          </w:tcPr>
          <w:p w:rsidR="007E641E" w:rsidRPr="00AE4694" w:rsidRDefault="007E641E" w:rsidP="007E641E">
            <w:pPr>
              <w:pStyle w:val="TAC"/>
            </w:pPr>
            <w:r w:rsidRPr="00AE4694">
              <w:rPr>
                <w:lang w:eastAsia="ja-JP"/>
              </w:rPr>
              <w:t>3756</w:t>
            </w:r>
          </w:p>
        </w:tc>
        <w:tc>
          <w:tcPr>
            <w:tcW w:w="746" w:type="dxa"/>
            <w:shd w:val="clear" w:color="auto" w:fill="auto"/>
            <w:noWrap/>
            <w:vAlign w:val="center"/>
          </w:tcPr>
          <w:p w:rsidR="007E641E" w:rsidRPr="00AE4694" w:rsidRDefault="007E641E" w:rsidP="007E641E">
            <w:pPr>
              <w:pStyle w:val="TAC"/>
            </w:pPr>
            <w:r w:rsidRPr="00AE4694">
              <w:rPr>
                <w:lang w:eastAsia="ja-JP"/>
              </w:rPr>
              <w:t>10</w:t>
            </w:r>
          </w:p>
        </w:tc>
        <w:tc>
          <w:tcPr>
            <w:tcW w:w="869" w:type="dxa"/>
            <w:shd w:val="clear" w:color="auto" w:fill="auto"/>
            <w:noWrap/>
            <w:vAlign w:val="center"/>
          </w:tcPr>
          <w:p w:rsidR="007E641E" w:rsidRPr="00AE4694" w:rsidRDefault="007E641E" w:rsidP="007E641E">
            <w:pPr>
              <w:pStyle w:val="TAC"/>
            </w:pPr>
            <w:r w:rsidRPr="00AE4694">
              <w:rPr>
                <w:lang w:eastAsia="ja-JP"/>
              </w:rPr>
              <w:t>50</w:t>
            </w:r>
          </w:p>
        </w:tc>
        <w:tc>
          <w:tcPr>
            <w:tcW w:w="1287" w:type="dxa"/>
            <w:shd w:val="clear" w:color="auto" w:fill="auto"/>
            <w:noWrap/>
            <w:vAlign w:val="center"/>
          </w:tcPr>
          <w:p w:rsidR="007E641E" w:rsidRPr="00AE4694" w:rsidRDefault="007E641E" w:rsidP="007E641E">
            <w:pPr>
              <w:pStyle w:val="TAC"/>
            </w:pPr>
            <w:r w:rsidRPr="00AE4694">
              <w:rPr>
                <w:lang w:eastAsia="ja-JP"/>
              </w:rPr>
              <w:t>3756</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val="restart"/>
            <w:shd w:val="clear" w:color="auto" w:fill="auto"/>
            <w:vAlign w:val="center"/>
            <w:hideMark/>
          </w:tcPr>
          <w:p w:rsidR="007E641E" w:rsidRPr="00AE4694" w:rsidRDefault="007E641E" w:rsidP="007E641E">
            <w:pPr>
              <w:pStyle w:val="TAC"/>
              <w:rPr>
                <w:rFonts w:eastAsia="MS Mincho"/>
              </w:rPr>
            </w:pPr>
            <w:r w:rsidRPr="00AE4694">
              <w:rPr>
                <w:rFonts w:eastAsia="MS Mincho"/>
              </w:rPr>
              <w:t>DC_19A-21A_n77A</w:t>
            </w:r>
          </w:p>
          <w:p w:rsidR="007E641E" w:rsidRPr="00AE4694" w:rsidRDefault="007E641E" w:rsidP="007E641E">
            <w:pPr>
              <w:pStyle w:val="TAC"/>
            </w:pPr>
            <w:r w:rsidRPr="00AE4694">
              <w:rPr>
                <w:rFonts w:eastAsia="MS Mincho"/>
              </w:rPr>
              <w:t>DC_19A-21A_n78A</w:t>
            </w:r>
          </w:p>
        </w:tc>
        <w:tc>
          <w:tcPr>
            <w:tcW w:w="1145" w:type="dxa"/>
            <w:shd w:val="clear" w:color="auto" w:fill="auto"/>
            <w:vAlign w:val="center"/>
            <w:hideMark/>
          </w:tcPr>
          <w:p w:rsidR="007E641E" w:rsidRPr="00AE4694" w:rsidRDefault="007E641E" w:rsidP="007E641E">
            <w:pPr>
              <w:pStyle w:val="TAC"/>
              <w:rPr>
                <w:rFonts w:eastAsia="MS Mincho"/>
              </w:rPr>
            </w:pPr>
            <w:r w:rsidRPr="00AE4694">
              <w:rPr>
                <w:rFonts w:eastAsia="MS Mincho"/>
              </w:rPr>
              <w:t>19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837.5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882.5</w:t>
            </w:r>
          </w:p>
        </w:tc>
        <w:tc>
          <w:tcPr>
            <w:tcW w:w="616" w:type="dxa"/>
            <w:shd w:val="clear" w:color="auto" w:fill="auto"/>
            <w:vAlign w:val="center"/>
          </w:tcPr>
          <w:p w:rsidR="007E641E" w:rsidRPr="00AE4694" w:rsidRDefault="007E641E" w:rsidP="007E641E">
            <w:pPr>
              <w:pStyle w:val="TAC"/>
              <w:rPr>
                <w:rFonts w:eastAsia="MS Mincho"/>
              </w:rPr>
            </w:pPr>
            <w:r w:rsidRPr="00AE4694">
              <w:rPr>
                <w:rFonts w:eastAsia="MS Mincho"/>
              </w:rPr>
              <w:t>18.7</w:t>
            </w:r>
          </w:p>
        </w:tc>
        <w:tc>
          <w:tcPr>
            <w:tcW w:w="817" w:type="dxa"/>
            <w:vMerge w:val="restart"/>
            <w:shd w:val="clear" w:color="auto" w:fill="auto"/>
            <w:vAlign w:val="center"/>
            <w:hideMark/>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rPr>
                <w:rFonts w:eastAsia="MS Mincho"/>
              </w:rPr>
            </w:pPr>
            <w:r w:rsidRPr="00AE4694">
              <w:rPr>
                <w:rFonts w:eastAsia="MS Mincho"/>
              </w:rPr>
              <w:t>IMD3</w:t>
            </w:r>
          </w:p>
        </w:tc>
      </w:tr>
      <w:tr w:rsidR="007E641E" w:rsidRPr="00AE4694" w:rsidTr="00AD21D3">
        <w:trPr>
          <w:trHeight w:val="22"/>
          <w:jc w:val="center"/>
        </w:trPr>
        <w:tc>
          <w:tcPr>
            <w:tcW w:w="1926" w:type="dxa"/>
            <w:vMerge/>
            <w:shd w:val="clear" w:color="auto" w:fill="auto"/>
            <w:vAlign w:val="center"/>
            <w:hideMark/>
          </w:tcPr>
          <w:p w:rsidR="007E641E" w:rsidRPr="00AE4694" w:rsidRDefault="007E641E" w:rsidP="007E641E">
            <w:pPr>
              <w:pStyle w:val="TAC"/>
            </w:pPr>
          </w:p>
        </w:tc>
        <w:tc>
          <w:tcPr>
            <w:tcW w:w="1145" w:type="dxa"/>
            <w:shd w:val="clear" w:color="auto" w:fill="auto"/>
            <w:vAlign w:val="center"/>
            <w:hideMark/>
          </w:tcPr>
          <w:p w:rsidR="007E641E" w:rsidRPr="00AE4694" w:rsidRDefault="007E641E" w:rsidP="007E641E">
            <w:pPr>
              <w:pStyle w:val="TAC"/>
              <w:rPr>
                <w:rFonts w:eastAsia="MS Mincho"/>
              </w:rPr>
            </w:pPr>
            <w:r w:rsidRPr="00AE4694">
              <w:rPr>
                <w:rFonts w:eastAsia="MS Mincho"/>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1450.4</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1498.4</w:t>
            </w:r>
          </w:p>
        </w:tc>
        <w:tc>
          <w:tcPr>
            <w:tcW w:w="616" w:type="dxa"/>
            <w:shd w:val="clear" w:color="auto" w:fill="auto"/>
            <w:vAlign w:val="center"/>
          </w:tcPr>
          <w:p w:rsidR="007E641E" w:rsidRPr="00AE4694" w:rsidRDefault="007E641E" w:rsidP="007E641E">
            <w:pPr>
              <w:pStyle w:val="TAC"/>
              <w:rPr>
                <w:rFonts w:eastAsia="MS Mincho"/>
              </w:rPr>
            </w:pPr>
            <w:r w:rsidRPr="00AE4694">
              <w:t>N/A</w:t>
            </w:r>
          </w:p>
        </w:tc>
        <w:tc>
          <w:tcPr>
            <w:tcW w:w="817" w:type="dxa"/>
            <w:vMerge/>
            <w:shd w:val="clear" w:color="auto" w:fill="auto"/>
            <w:vAlign w:val="center"/>
            <w:hideMark/>
          </w:tcPr>
          <w:p w:rsidR="007E641E" w:rsidRPr="00AE4694" w:rsidRDefault="007E641E" w:rsidP="007E641E">
            <w:pPr>
              <w:pStyle w:val="TAC"/>
              <w:rPr>
                <w:rFonts w:eastAsia="MS Mincho"/>
              </w:rPr>
            </w:pPr>
          </w:p>
        </w:tc>
        <w:tc>
          <w:tcPr>
            <w:tcW w:w="1073" w:type="dxa"/>
            <w:shd w:val="clear" w:color="auto" w:fill="auto"/>
            <w:vAlign w:val="center"/>
          </w:tcPr>
          <w:p w:rsidR="007E641E" w:rsidRPr="00AE4694" w:rsidRDefault="007E641E" w:rsidP="007E641E">
            <w:pPr>
              <w:pStyle w:val="TAC"/>
              <w:rPr>
                <w:rFonts w:eastAsia="MS Mincho"/>
              </w:rPr>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n77, n78</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3783.3</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3783.3</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MS Mincho"/>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eastAsia="MS Mincho"/>
              </w:rPr>
              <w:t>DC_19A-21A_n77A</w:t>
            </w: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19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837.5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882.5</w:t>
            </w:r>
          </w:p>
        </w:tc>
        <w:tc>
          <w:tcPr>
            <w:tcW w:w="616" w:type="dxa"/>
            <w:shd w:val="clear" w:color="auto" w:fill="auto"/>
            <w:vAlign w:val="center"/>
          </w:tcPr>
          <w:p w:rsidR="007E641E" w:rsidRPr="00AE4694" w:rsidRDefault="007E641E" w:rsidP="007E641E">
            <w:pPr>
              <w:pStyle w:val="TAC"/>
              <w:rPr>
                <w:rFonts w:eastAsia="MS Mincho"/>
              </w:rPr>
            </w:pPr>
            <w:r w:rsidRPr="00AE4694">
              <w:t>N/A</w:t>
            </w:r>
          </w:p>
        </w:tc>
        <w:tc>
          <w:tcPr>
            <w:tcW w:w="817" w:type="dxa"/>
            <w:vMerge w:val="restart"/>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rPr>
                <w:rFonts w:eastAsia="MS Mincho"/>
              </w:rPr>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1454.5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1502.5</w:t>
            </w:r>
          </w:p>
        </w:tc>
        <w:tc>
          <w:tcPr>
            <w:tcW w:w="616" w:type="dxa"/>
            <w:shd w:val="clear" w:color="auto" w:fill="auto"/>
            <w:vAlign w:val="center"/>
          </w:tcPr>
          <w:p w:rsidR="007E641E" w:rsidRPr="00AE4694" w:rsidRDefault="007E641E" w:rsidP="007E641E">
            <w:pPr>
              <w:pStyle w:val="TAC"/>
              <w:rPr>
                <w:rFonts w:eastAsia="MS Mincho"/>
              </w:rPr>
            </w:pPr>
            <w:r w:rsidRPr="00AE4694">
              <w:rPr>
                <w:rFonts w:eastAsia="MS Mincho"/>
              </w:rPr>
              <w:t>9.0</w:t>
            </w:r>
          </w:p>
        </w:tc>
        <w:tc>
          <w:tcPr>
            <w:tcW w:w="817" w:type="dxa"/>
            <w:vMerge/>
            <w:shd w:val="clear" w:color="auto" w:fill="auto"/>
            <w:vAlign w:val="center"/>
          </w:tcPr>
          <w:p w:rsidR="007E641E" w:rsidRPr="00AE4694" w:rsidRDefault="007E641E" w:rsidP="007E641E">
            <w:pPr>
              <w:pStyle w:val="TAC"/>
              <w:rPr>
                <w:rFonts w:eastAsia="MS Mincho"/>
              </w:rPr>
            </w:pPr>
          </w:p>
        </w:tc>
        <w:tc>
          <w:tcPr>
            <w:tcW w:w="1073" w:type="dxa"/>
            <w:shd w:val="clear" w:color="auto" w:fill="auto"/>
            <w:vAlign w:val="center"/>
          </w:tcPr>
          <w:p w:rsidR="007E641E" w:rsidRPr="00AE4694" w:rsidRDefault="007E641E" w:rsidP="007E641E">
            <w:pPr>
              <w:pStyle w:val="TAC"/>
              <w:rPr>
                <w:rFonts w:eastAsia="MS Mincho"/>
              </w:rPr>
            </w:pPr>
            <w:r w:rsidRPr="00AE4694">
              <w:rPr>
                <w:rFonts w:eastAsia="MS Mincho"/>
              </w:rPr>
              <w:t>IMD4</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n77</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4015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4015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MS Mincho"/>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eastAsia="MS Mincho"/>
              </w:rPr>
              <w:t>DC_19A-21A_n79A</w:t>
            </w: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19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837.5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882.2</w:t>
            </w:r>
          </w:p>
        </w:tc>
        <w:tc>
          <w:tcPr>
            <w:tcW w:w="616" w:type="dxa"/>
            <w:shd w:val="clear" w:color="auto" w:fill="auto"/>
            <w:vAlign w:val="center"/>
          </w:tcPr>
          <w:p w:rsidR="007E641E" w:rsidRPr="00AE4694" w:rsidRDefault="007E641E" w:rsidP="007E641E">
            <w:pPr>
              <w:pStyle w:val="TAC"/>
              <w:rPr>
                <w:rFonts w:eastAsia="MS Mincho"/>
              </w:rPr>
            </w:pPr>
            <w:r w:rsidRPr="00AE4694">
              <w:t>N/A</w:t>
            </w:r>
          </w:p>
        </w:tc>
        <w:tc>
          <w:tcPr>
            <w:tcW w:w="817" w:type="dxa"/>
            <w:vMerge w:val="restart"/>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rPr>
                <w:rFonts w:eastAsia="MS Mincho"/>
              </w:rPr>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1452</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1500</w:t>
            </w:r>
          </w:p>
        </w:tc>
        <w:tc>
          <w:tcPr>
            <w:tcW w:w="616" w:type="dxa"/>
            <w:shd w:val="clear" w:color="auto" w:fill="auto"/>
            <w:vAlign w:val="center"/>
          </w:tcPr>
          <w:p w:rsidR="007E641E" w:rsidRPr="00AE4694" w:rsidRDefault="007E641E" w:rsidP="007E641E">
            <w:pPr>
              <w:pStyle w:val="TAC"/>
              <w:rPr>
                <w:rFonts w:eastAsia="MS Mincho"/>
              </w:rPr>
            </w:pPr>
            <w:r w:rsidRPr="00AE4694">
              <w:rPr>
                <w:rFonts w:eastAsia="MS Mincho"/>
              </w:rPr>
              <w:t>3.8</w:t>
            </w:r>
          </w:p>
        </w:tc>
        <w:tc>
          <w:tcPr>
            <w:tcW w:w="817" w:type="dxa"/>
            <w:vMerge/>
            <w:shd w:val="clear" w:color="auto" w:fill="auto"/>
            <w:vAlign w:val="center"/>
          </w:tcPr>
          <w:p w:rsidR="007E641E" w:rsidRPr="00AE4694" w:rsidRDefault="007E641E" w:rsidP="007E641E">
            <w:pPr>
              <w:pStyle w:val="TAC"/>
              <w:rPr>
                <w:rFonts w:eastAsia="MS Mincho"/>
              </w:rPr>
            </w:pPr>
          </w:p>
        </w:tc>
        <w:tc>
          <w:tcPr>
            <w:tcW w:w="1073" w:type="dxa"/>
            <w:shd w:val="clear" w:color="auto" w:fill="auto"/>
            <w:vAlign w:val="center"/>
          </w:tcPr>
          <w:p w:rsidR="007E641E" w:rsidRPr="00AE4694" w:rsidRDefault="007E641E" w:rsidP="007E641E">
            <w:pPr>
              <w:pStyle w:val="TAC"/>
              <w:rPr>
                <w:rFonts w:eastAsia="MS Mincho"/>
              </w:rPr>
            </w:pPr>
            <w:r w:rsidRPr="00AE4694">
              <w:rPr>
                <w:rFonts w:eastAsia="MS Mincho"/>
              </w:rPr>
              <w:t>IMD5</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n79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4850</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40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216</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4850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MS Mincho"/>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ins w:id="8026" w:author="Suhwan Lim" w:date="2019-05-21T19:18:00Z"/>
        </w:trPr>
        <w:tc>
          <w:tcPr>
            <w:tcW w:w="1926" w:type="dxa"/>
            <w:vMerge w:val="restart"/>
            <w:shd w:val="clear" w:color="auto" w:fill="auto"/>
            <w:vAlign w:val="center"/>
          </w:tcPr>
          <w:p w:rsidR="007E641E" w:rsidRPr="00AE4694" w:rsidRDefault="007E641E" w:rsidP="007E641E">
            <w:pPr>
              <w:pStyle w:val="TAC"/>
              <w:rPr>
                <w:ins w:id="8027" w:author="Suhwan Lim" w:date="2019-05-21T19:18:00Z"/>
              </w:rPr>
            </w:pPr>
            <w:ins w:id="8028" w:author="Suhwan Lim" w:date="2019-05-21T19:21:00Z">
              <w:r>
                <w:rPr>
                  <w:rFonts w:eastAsia="MS Mincho" w:cs="Arial"/>
                  <w:bCs/>
                  <w:szCs w:val="18"/>
                </w:rPr>
                <w:t>DC_20A_n1A-n78A</w:t>
              </w:r>
            </w:ins>
          </w:p>
        </w:tc>
        <w:tc>
          <w:tcPr>
            <w:tcW w:w="1145" w:type="dxa"/>
            <w:shd w:val="clear" w:color="auto" w:fill="auto"/>
            <w:vAlign w:val="center"/>
          </w:tcPr>
          <w:p w:rsidR="007E641E" w:rsidRPr="00AE4694" w:rsidRDefault="007E641E" w:rsidP="007E641E">
            <w:pPr>
              <w:pStyle w:val="TAC"/>
              <w:rPr>
                <w:ins w:id="8029" w:author="Suhwan Lim" w:date="2019-05-21T19:18:00Z"/>
                <w:rFonts w:eastAsia="MS Mincho"/>
              </w:rPr>
            </w:pPr>
            <w:ins w:id="8030" w:author="Suhwan Lim" w:date="2019-05-21T19:21:00Z">
              <w:r w:rsidRPr="00FA1361">
                <w:t>20</w:t>
              </w:r>
            </w:ins>
          </w:p>
        </w:tc>
        <w:tc>
          <w:tcPr>
            <w:tcW w:w="1149" w:type="dxa"/>
            <w:shd w:val="clear" w:color="auto" w:fill="auto"/>
            <w:noWrap/>
            <w:vAlign w:val="center"/>
          </w:tcPr>
          <w:p w:rsidR="007E641E" w:rsidRPr="00AE4694" w:rsidRDefault="007E641E" w:rsidP="007E641E">
            <w:pPr>
              <w:pStyle w:val="TAC"/>
              <w:rPr>
                <w:ins w:id="8031" w:author="Suhwan Lim" w:date="2019-05-21T19:18:00Z"/>
                <w:rFonts w:eastAsia="MS Mincho"/>
              </w:rPr>
            </w:pPr>
            <w:ins w:id="8032" w:author="Suhwan Lim" w:date="2019-05-21T19:21:00Z">
              <w:r w:rsidRPr="00FA1361">
                <w:rPr>
                  <w:rFonts w:hint="eastAsia"/>
                </w:rPr>
                <w:t>845</w:t>
              </w:r>
            </w:ins>
          </w:p>
        </w:tc>
        <w:tc>
          <w:tcPr>
            <w:tcW w:w="746" w:type="dxa"/>
            <w:shd w:val="clear" w:color="auto" w:fill="auto"/>
            <w:noWrap/>
            <w:vAlign w:val="center"/>
          </w:tcPr>
          <w:p w:rsidR="007E641E" w:rsidRPr="00AE4694" w:rsidRDefault="007E641E" w:rsidP="007E641E">
            <w:pPr>
              <w:pStyle w:val="TAC"/>
              <w:rPr>
                <w:ins w:id="8033" w:author="Suhwan Lim" w:date="2019-05-21T19:18:00Z"/>
                <w:rFonts w:eastAsia="MS Mincho"/>
              </w:rPr>
            </w:pPr>
            <w:ins w:id="8034" w:author="Suhwan Lim" w:date="2019-05-21T19:21:00Z">
              <w:r w:rsidRPr="00FA1361">
                <w:rPr>
                  <w:rFonts w:hint="eastAsia"/>
                </w:rPr>
                <w:t>5</w:t>
              </w:r>
            </w:ins>
          </w:p>
        </w:tc>
        <w:tc>
          <w:tcPr>
            <w:tcW w:w="869" w:type="dxa"/>
            <w:shd w:val="clear" w:color="auto" w:fill="auto"/>
            <w:noWrap/>
            <w:vAlign w:val="center"/>
          </w:tcPr>
          <w:p w:rsidR="007E641E" w:rsidRPr="00AE4694" w:rsidRDefault="007E641E" w:rsidP="007E641E">
            <w:pPr>
              <w:pStyle w:val="TAC"/>
              <w:rPr>
                <w:ins w:id="8035" w:author="Suhwan Lim" w:date="2019-05-21T19:18:00Z"/>
                <w:rFonts w:eastAsia="MS Mincho"/>
              </w:rPr>
            </w:pPr>
            <w:ins w:id="8036" w:author="Suhwan Lim" w:date="2019-05-21T19:21:00Z">
              <w:r w:rsidRPr="00FA1361">
                <w:rPr>
                  <w:rFonts w:hint="eastAsia"/>
                </w:rPr>
                <w:t>2</w:t>
              </w:r>
              <w:r w:rsidRPr="00FA1361">
                <w:t>5</w:t>
              </w:r>
            </w:ins>
          </w:p>
        </w:tc>
        <w:tc>
          <w:tcPr>
            <w:tcW w:w="1287" w:type="dxa"/>
            <w:shd w:val="clear" w:color="auto" w:fill="auto"/>
            <w:noWrap/>
            <w:vAlign w:val="center"/>
          </w:tcPr>
          <w:p w:rsidR="007E641E" w:rsidRPr="00AE4694" w:rsidRDefault="007E641E" w:rsidP="007E641E">
            <w:pPr>
              <w:pStyle w:val="TAC"/>
              <w:rPr>
                <w:ins w:id="8037" w:author="Suhwan Lim" w:date="2019-05-21T19:18:00Z"/>
                <w:rFonts w:eastAsia="MS Mincho"/>
              </w:rPr>
            </w:pPr>
            <w:ins w:id="8038" w:author="Suhwan Lim" w:date="2019-05-21T19:21:00Z">
              <w:r w:rsidRPr="00FA1361">
                <w:rPr>
                  <w:rFonts w:hint="eastAsia"/>
                </w:rPr>
                <w:t>80</w:t>
              </w:r>
              <w:r w:rsidRPr="00FA1361">
                <w:t>4</w:t>
              </w:r>
            </w:ins>
          </w:p>
        </w:tc>
        <w:tc>
          <w:tcPr>
            <w:tcW w:w="616" w:type="dxa"/>
            <w:shd w:val="clear" w:color="auto" w:fill="auto"/>
            <w:vAlign w:val="center"/>
          </w:tcPr>
          <w:p w:rsidR="007E641E" w:rsidRPr="00AE4694" w:rsidRDefault="007E641E" w:rsidP="007E641E">
            <w:pPr>
              <w:pStyle w:val="TAC"/>
              <w:rPr>
                <w:ins w:id="8039" w:author="Suhwan Lim" w:date="2019-05-21T19:18:00Z"/>
              </w:rPr>
            </w:pPr>
            <w:ins w:id="8040"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041" w:author="Suhwan Lim" w:date="2019-05-21T19:18:00Z"/>
                <w:rFonts w:eastAsia="MS Mincho"/>
              </w:rPr>
            </w:pPr>
            <w:ins w:id="8042"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043" w:author="Suhwan Lim" w:date="2019-05-21T19:18:00Z"/>
              </w:rPr>
            </w:pPr>
            <w:ins w:id="8044" w:author="Suhwan Lim" w:date="2019-05-21T19:21:00Z">
              <w:r w:rsidRPr="00E45FA2">
                <w:t>N/A</w:t>
              </w:r>
            </w:ins>
          </w:p>
        </w:tc>
      </w:tr>
      <w:tr w:rsidR="007E641E" w:rsidRPr="00AE4694" w:rsidTr="00AD21D3">
        <w:trPr>
          <w:trHeight w:val="22"/>
          <w:jc w:val="center"/>
          <w:ins w:id="8045" w:author="Suhwan Lim" w:date="2019-05-21T19:20:00Z"/>
        </w:trPr>
        <w:tc>
          <w:tcPr>
            <w:tcW w:w="1926" w:type="dxa"/>
            <w:vMerge/>
            <w:shd w:val="clear" w:color="auto" w:fill="auto"/>
            <w:vAlign w:val="center"/>
          </w:tcPr>
          <w:p w:rsidR="007E641E" w:rsidRPr="00AE4694" w:rsidRDefault="007E641E" w:rsidP="007E641E">
            <w:pPr>
              <w:pStyle w:val="TAC"/>
              <w:rPr>
                <w:ins w:id="8046" w:author="Suhwan Lim" w:date="2019-05-21T19:20:00Z"/>
              </w:rPr>
            </w:pPr>
          </w:p>
        </w:tc>
        <w:tc>
          <w:tcPr>
            <w:tcW w:w="1145" w:type="dxa"/>
            <w:shd w:val="clear" w:color="auto" w:fill="auto"/>
            <w:vAlign w:val="center"/>
          </w:tcPr>
          <w:p w:rsidR="007E641E" w:rsidRPr="00AE4694" w:rsidRDefault="007E641E" w:rsidP="007E641E">
            <w:pPr>
              <w:pStyle w:val="TAC"/>
              <w:rPr>
                <w:ins w:id="8047" w:author="Suhwan Lim" w:date="2019-05-21T19:20:00Z"/>
                <w:rFonts w:eastAsia="MS Mincho"/>
              </w:rPr>
            </w:pPr>
            <w:ins w:id="8048" w:author="Suhwan Lim" w:date="2019-05-21T19:21:00Z">
              <w:r w:rsidRPr="00FA1361">
                <w:t>n1</w:t>
              </w:r>
            </w:ins>
          </w:p>
        </w:tc>
        <w:tc>
          <w:tcPr>
            <w:tcW w:w="1149" w:type="dxa"/>
            <w:shd w:val="clear" w:color="auto" w:fill="auto"/>
            <w:noWrap/>
            <w:vAlign w:val="center"/>
          </w:tcPr>
          <w:p w:rsidR="007E641E" w:rsidRPr="00AE4694" w:rsidRDefault="007E641E" w:rsidP="007E641E">
            <w:pPr>
              <w:pStyle w:val="TAC"/>
              <w:rPr>
                <w:ins w:id="8049" w:author="Suhwan Lim" w:date="2019-05-21T19:20:00Z"/>
                <w:rFonts w:eastAsia="MS Mincho"/>
              </w:rPr>
            </w:pPr>
            <w:ins w:id="8050" w:author="Suhwan Lim" w:date="2019-05-21T19:21:00Z">
              <w:r w:rsidRPr="00FA1361">
                <w:rPr>
                  <w:rFonts w:hint="eastAsia"/>
                </w:rPr>
                <w:t>19</w:t>
              </w:r>
              <w:r w:rsidRPr="00FA1361">
                <w:t>4</w:t>
              </w:r>
              <w:r w:rsidRPr="00FA1361">
                <w:rPr>
                  <w:rFonts w:hint="eastAsia"/>
                </w:rPr>
                <w:t>0</w:t>
              </w:r>
            </w:ins>
          </w:p>
        </w:tc>
        <w:tc>
          <w:tcPr>
            <w:tcW w:w="746" w:type="dxa"/>
            <w:shd w:val="clear" w:color="auto" w:fill="auto"/>
            <w:noWrap/>
            <w:vAlign w:val="center"/>
          </w:tcPr>
          <w:p w:rsidR="007E641E" w:rsidRPr="00AE4694" w:rsidRDefault="007E641E" w:rsidP="007E641E">
            <w:pPr>
              <w:pStyle w:val="TAC"/>
              <w:rPr>
                <w:ins w:id="8051" w:author="Suhwan Lim" w:date="2019-05-21T19:20:00Z"/>
                <w:rFonts w:eastAsia="MS Mincho"/>
              </w:rPr>
            </w:pPr>
            <w:ins w:id="8052" w:author="Suhwan Lim" w:date="2019-05-21T19:21:00Z">
              <w:r w:rsidRPr="00FA1361">
                <w:t>5</w:t>
              </w:r>
            </w:ins>
          </w:p>
        </w:tc>
        <w:tc>
          <w:tcPr>
            <w:tcW w:w="869" w:type="dxa"/>
            <w:shd w:val="clear" w:color="auto" w:fill="auto"/>
            <w:noWrap/>
            <w:vAlign w:val="center"/>
          </w:tcPr>
          <w:p w:rsidR="007E641E" w:rsidRPr="00AE4694" w:rsidRDefault="007E641E" w:rsidP="007E641E">
            <w:pPr>
              <w:pStyle w:val="TAC"/>
              <w:rPr>
                <w:ins w:id="8053" w:author="Suhwan Lim" w:date="2019-05-21T19:20:00Z"/>
                <w:rFonts w:eastAsia="MS Mincho"/>
              </w:rPr>
            </w:pPr>
            <w:ins w:id="8054" w:author="Suhwan Lim" w:date="2019-05-21T19:21:00Z">
              <w:r w:rsidRPr="00FA1361">
                <w:t>25</w:t>
              </w:r>
            </w:ins>
          </w:p>
        </w:tc>
        <w:tc>
          <w:tcPr>
            <w:tcW w:w="1287" w:type="dxa"/>
            <w:shd w:val="clear" w:color="auto" w:fill="auto"/>
            <w:noWrap/>
            <w:vAlign w:val="center"/>
          </w:tcPr>
          <w:p w:rsidR="007E641E" w:rsidRPr="00AE4694" w:rsidRDefault="007E641E" w:rsidP="007E641E">
            <w:pPr>
              <w:pStyle w:val="TAC"/>
              <w:rPr>
                <w:ins w:id="8055" w:author="Suhwan Lim" w:date="2019-05-21T19:20:00Z"/>
                <w:rFonts w:eastAsia="MS Mincho"/>
              </w:rPr>
            </w:pPr>
            <w:ins w:id="8056" w:author="Suhwan Lim" w:date="2019-05-21T19:21:00Z">
              <w:r w:rsidRPr="00FA1361">
                <w:rPr>
                  <w:rFonts w:hint="eastAsia"/>
                </w:rPr>
                <w:t>21</w:t>
              </w:r>
              <w:r w:rsidRPr="00FA1361">
                <w:t>3</w:t>
              </w:r>
              <w:r w:rsidRPr="00FA1361">
                <w:rPr>
                  <w:rFonts w:hint="eastAsia"/>
                </w:rPr>
                <w:t>0</w:t>
              </w:r>
            </w:ins>
          </w:p>
        </w:tc>
        <w:tc>
          <w:tcPr>
            <w:tcW w:w="616" w:type="dxa"/>
            <w:shd w:val="clear" w:color="auto" w:fill="auto"/>
            <w:vAlign w:val="center"/>
          </w:tcPr>
          <w:p w:rsidR="007E641E" w:rsidRPr="00AE4694" w:rsidRDefault="007E641E" w:rsidP="007E641E">
            <w:pPr>
              <w:pStyle w:val="TAC"/>
              <w:rPr>
                <w:ins w:id="8057" w:author="Suhwan Lim" w:date="2019-05-21T19:20:00Z"/>
              </w:rPr>
            </w:pPr>
            <w:ins w:id="8058"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059" w:author="Suhwan Lim" w:date="2019-05-21T19:20:00Z"/>
                <w:rFonts w:eastAsia="MS Mincho"/>
              </w:rPr>
            </w:pPr>
            <w:ins w:id="8060"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061" w:author="Suhwan Lim" w:date="2019-05-21T19:20:00Z"/>
              </w:rPr>
            </w:pPr>
            <w:ins w:id="8062" w:author="Suhwan Lim" w:date="2019-05-21T19:21:00Z">
              <w:r w:rsidRPr="00E45FA2">
                <w:t>N/A</w:t>
              </w:r>
            </w:ins>
          </w:p>
        </w:tc>
      </w:tr>
      <w:tr w:rsidR="007E641E" w:rsidRPr="00AE4694" w:rsidTr="00AD21D3">
        <w:trPr>
          <w:trHeight w:val="22"/>
          <w:jc w:val="center"/>
          <w:ins w:id="8063" w:author="Suhwan Lim" w:date="2019-05-21T19:20:00Z"/>
        </w:trPr>
        <w:tc>
          <w:tcPr>
            <w:tcW w:w="1926" w:type="dxa"/>
            <w:vMerge/>
            <w:shd w:val="clear" w:color="auto" w:fill="auto"/>
            <w:vAlign w:val="center"/>
          </w:tcPr>
          <w:p w:rsidR="007E641E" w:rsidRPr="00AE4694" w:rsidRDefault="007E641E" w:rsidP="007E641E">
            <w:pPr>
              <w:pStyle w:val="TAC"/>
              <w:rPr>
                <w:ins w:id="8064" w:author="Suhwan Lim" w:date="2019-05-21T19:20:00Z"/>
              </w:rPr>
            </w:pPr>
          </w:p>
        </w:tc>
        <w:tc>
          <w:tcPr>
            <w:tcW w:w="1145" w:type="dxa"/>
            <w:shd w:val="clear" w:color="auto" w:fill="auto"/>
            <w:vAlign w:val="center"/>
          </w:tcPr>
          <w:p w:rsidR="007E641E" w:rsidRPr="00AE4694" w:rsidRDefault="007E641E" w:rsidP="007E641E">
            <w:pPr>
              <w:pStyle w:val="TAC"/>
              <w:rPr>
                <w:ins w:id="8065" w:author="Suhwan Lim" w:date="2019-05-21T19:20:00Z"/>
                <w:rFonts w:eastAsia="MS Mincho"/>
              </w:rPr>
            </w:pPr>
            <w:ins w:id="8066" w:author="Suhwan Lim" w:date="2019-05-21T19:21:00Z">
              <w:r w:rsidRPr="00FA1361">
                <w:rPr>
                  <w:rFonts w:hint="eastAsia"/>
                </w:rPr>
                <w:t>n7</w:t>
              </w:r>
              <w:r w:rsidRPr="00FA1361">
                <w:t>8</w:t>
              </w:r>
            </w:ins>
          </w:p>
        </w:tc>
        <w:tc>
          <w:tcPr>
            <w:tcW w:w="1149" w:type="dxa"/>
            <w:shd w:val="clear" w:color="auto" w:fill="auto"/>
            <w:noWrap/>
            <w:vAlign w:val="center"/>
          </w:tcPr>
          <w:p w:rsidR="007E641E" w:rsidRPr="00AE4694" w:rsidRDefault="007E641E" w:rsidP="007E641E">
            <w:pPr>
              <w:pStyle w:val="TAC"/>
              <w:rPr>
                <w:ins w:id="8067" w:author="Suhwan Lim" w:date="2019-05-21T19:20:00Z"/>
                <w:rFonts w:eastAsia="MS Mincho"/>
              </w:rPr>
            </w:pPr>
            <w:ins w:id="8068" w:author="Suhwan Lim" w:date="2019-05-21T19:21:00Z">
              <w:r w:rsidRPr="00FA1361">
                <w:rPr>
                  <w:rFonts w:hint="eastAsia"/>
                </w:rPr>
                <w:t>3</w:t>
              </w:r>
              <w:r w:rsidRPr="00FA1361">
                <w:t>630</w:t>
              </w:r>
            </w:ins>
          </w:p>
        </w:tc>
        <w:tc>
          <w:tcPr>
            <w:tcW w:w="746" w:type="dxa"/>
            <w:shd w:val="clear" w:color="auto" w:fill="auto"/>
            <w:noWrap/>
            <w:vAlign w:val="center"/>
          </w:tcPr>
          <w:p w:rsidR="007E641E" w:rsidRPr="00AE4694" w:rsidRDefault="007E641E" w:rsidP="007E641E">
            <w:pPr>
              <w:pStyle w:val="TAC"/>
              <w:rPr>
                <w:ins w:id="8069" w:author="Suhwan Lim" w:date="2019-05-21T19:20:00Z"/>
                <w:rFonts w:eastAsia="MS Mincho"/>
              </w:rPr>
            </w:pPr>
            <w:ins w:id="8070" w:author="Suhwan Lim" w:date="2019-05-21T19:21:00Z">
              <w:r w:rsidRPr="00FA1361">
                <w:rPr>
                  <w:rFonts w:hint="eastAsia"/>
                </w:rPr>
                <w:t>10</w:t>
              </w:r>
            </w:ins>
          </w:p>
        </w:tc>
        <w:tc>
          <w:tcPr>
            <w:tcW w:w="869" w:type="dxa"/>
            <w:shd w:val="clear" w:color="auto" w:fill="auto"/>
            <w:noWrap/>
            <w:vAlign w:val="center"/>
          </w:tcPr>
          <w:p w:rsidR="007E641E" w:rsidRPr="00AE4694" w:rsidRDefault="007E641E" w:rsidP="007E641E">
            <w:pPr>
              <w:pStyle w:val="TAC"/>
              <w:rPr>
                <w:ins w:id="8071" w:author="Suhwan Lim" w:date="2019-05-21T19:20:00Z"/>
                <w:rFonts w:eastAsia="MS Mincho"/>
              </w:rPr>
            </w:pPr>
            <w:ins w:id="8072" w:author="Suhwan Lim" w:date="2019-05-21T19:21:00Z">
              <w:r w:rsidRPr="00FA1361">
                <w:rPr>
                  <w:rFonts w:hint="eastAsia"/>
                </w:rPr>
                <w:t>52</w:t>
              </w:r>
            </w:ins>
          </w:p>
        </w:tc>
        <w:tc>
          <w:tcPr>
            <w:tcW w:w="1287" w:type="dxa"/>
            <w:shd w:val="clear" w:color="auto" w:fill="auto"/>
            <w:noWrap/>
            <w:vAlign w:val="center"/>
          </w:tcPr>
          <w:p w:rsidR="007E641E" w:rsidRPr="00AE4694" w:rsidRDefault="007E641E" w:rsidP="007E641E">
            <w:pPr>
              <w:pStyle w:val="TAC"/>
              <w:rPr>
                <w:ins w:id="8073" w:author="Suhwan Lim" w:date="2019-05-21T19:20:00Z"/>
                <w:rFonts w:eastAsia="MS Mincho"/>
              </w:rPr>
            </w:pPr>
            <w:ins w:id="8074" w:author="Suhwan Lim" w:date="2019-05-21T19:21:00Z">
              <w:r w:rsidRPr="00FA1361">
                <w:rPr>
                  <w:rFonts w:hint="eastAsia"/>
                </w:rPr>
                <w:t>3</w:t>
              </w:r>
              <w:r w:rsidRPr="00FA1361">
                <w:t>630</w:t>
              </w:r>
            </w:ins>
          </w:p>
        </w:tc>
        <w:tc>
          <w:tcPr>
            <w:tcW w:w="616" w:type="dxa"/>
            <w:shd w:val="clear" w:color="auto" w:fill="auto"/>
            <w:vAlign w:val="center"/>
          </w:tcPr>
          <w:p w:rsidR="007E641E" w:rsidRPr="00AE4694" w:rsidRDefault="007E641E" w:rsidP="007E641E">
            <w:pPr>
              <w:pStyle w:val="TAC"/>
              <w:rPr>
                <w:ins w:id="8075" w:author="Suhwan Lim" w:date="2019-05-21T19:20:00Z"/>
              </w:rPr>
            </w:pPr>
            <w:ins w:id="8076" w:author="Suhwan Lim" w:date="2019-05-21T19:21:00Z">
              <w:r w:rsidRPr="00FA1361">
                <w:t>16.0</w:t>
              </w:r>
            </w:ins>
          </w:p>
        </w:tc>
        <w:tc>
          <w:tcPr>
            <w:tcW w:w="817" w:type="dxa"/>
            <w:shd w:val="clear" w:color="auto" w:fill="auto"/>
            <w:vAlign w:val="center"/>
          </w:tcPr>
          <w:p w:rsidR="007E641E" w:rsidRPr="00AE4694" w:rsidRDefault="007E641E" w:rsidP="007E641E">
            <w:pPr>
              <w:pStyle w:val="TAC"/>
              <w:rPr>
                <w:ins w:id="8077" w:author="Suhwan Lim" w:date="2019-05-21T19:20:00Z"/>
                <w:rFonts w:eastAsia="MS Mincho"/>
              </w:rPr>
            </w:pPr>
            <w:ins w:id="8078" w:author="Suhwan Lim" w:date="2019-05-21T19:21:00Z">
              <w:r w:rsidRPr="00E45FA2">
                <w:t>TDD</w:t>
              </w:r>
            </w:ins>
          </w:p>
        </w:tc>
        <w:tc>
          <w:tcPr>
            <w:tcW w:w="1073" w:type="dxa"/>
            <w:shd w:val="clear" w:color="auto" w:fill="auto"/>
            <w:vAlign w:val="center"/>
          </w:tcPr>
          <w:p w:rsidR="007E641E" w:rsidRPr="00AE4694" w:rsidRDefault="007E641E" w:rsidP="007E641E">
            <w:pPr>
              <w:pStyle w:val="TAC"/>
              <w:rPr>
                <w:ins w:id="8079" w:author="Suhwan Lim" w:date="2019-05-21T19:20:00Z"/>
              </w:rPr>
            </w:pPr>
            <w:ins w:id="8080" w:author="Suhwan Lim" w:date="2019-05-21T19:21:00Z">
              <w:r w:rsidRPr="00094E23">
                <w:t>IMD3</w:t>
              </w:r>
            </w:ins>
          </w:p>
        </w:tc>
      </w:tr>
      <w:tr w:rsidR="007E641E" w:rsidRPr="00AE4694" w:rsidTr="00AD21D3">
        <w:trPr>
          <w:trHeight w:val="22"/>
          <w:jc w:val="center"/>
          <w:ins w:id="8081" w:author="Suhwan Lim" w:date="2019-05-21T19:20:00Z"/>
        </w:trPr>
        <w:tc>
          <w:tcPr>
            <w:tcW w:w="1926" w:type="dxa"/>
            <w:vMerge/>
            <w:shd w:val="clear" w:color="auto" w:fill="auto"/>
            <w:vAlign w:val="center"/>
          </w:tcPr>
          <w:p w:rsidR="007E641E" w:rsidRPr="00AE4694" w:rsidRDefault="007E641E" w:rsidP="007E641E">
            <w:pPr>
              <w:pStyle w:val="TAC"/>
              <w:rPr>
                <w:ins w:id="8082" w:author="Suhwan Lim" w:date="2019-05-21T19:20:00Z"/>
              </w:rPr>
            </w:pPr>
          </w:p>
        </w:tc>
        <w:tc>
          <w:tcPr>
            <w:tcW w:w="1145" w:type="dxa"/>
            <w:shd w:val="clear" w:color="auto" w:fill="auto"/>
            <w:vAlign w:val="center"/>
          </w:tcPr>
          <w:p w:rsidR="007E641E" w:rsidRPr="00AE4694" w:rsidRDefault="007E641E" w:rsidP="007E641E">
            <w:pPr>
              <w:pStyle w:val="TAC"/>
              <w:rPr>
                <w:ins w:id="8083" w:author="Suhwan Lim" w:date="2019-05-21T19:20:00Z"/>
                <w:rFonts w:eastAsia="MS Mincho"/>
              </w:rPr>
            </w:pPr>
            <w:ins w:id="8084" w:author="Suhwan Lim" w:date="2019-05-21T19:21:00Z">
              <w:r w:rsidRPr="00FA1361">
                <w:t>20</w:t>
              </w:r>
            </w:ins>
          </w:p>
        </w:tc>
        <w:tc>
          <w:tcPr>
            <w:tcW w:w="1149" w:type="dxa"/>
            <w:shd w:val="clear" w:color="auto" w:fill="auto"/>
            <w:noWrap/>
            <w:vAlign w:val="center"/>
          </w:tcPr>
          <w:p w:rsidR="007E641E" w:rsidRPr="00AE4694" w:rsidRDefault="007E641E" w:rsidP="007E641E">
            <w:pPr>
              <w:pStyle w:val="TAC"/>
              <w:rPr>
                <w:ins w:id="8085" w:author="Suhwan Lim" w:date="2019-05-21T19:20:00Z"/>
                <w:rFonts w:eastAsia="MS Mincho"/>
              </w:rPr>
            </w:pPr>
            <w:ins w:id="8086" w:author="Suhwan Lim" w:date="2019-05-21T19:21:00Z">
              <w:r w:rsidRPr="00FA1361">
                <w:rPr>
                  <w:rFonts w:hint="eastAsia"/>
                </w:rPr>
                <w:t>8</w:t>
              </w:r>
              <w:r w:rsidRPr="00FA1361">
                <w:t>35</w:t>
              </w:r>
            </w:ins>
          </w:p>
        </w:tc>
        <w:tc>
          <w:tcPr>
            <w:tcW w:w="746" w:type="dxa"/>
            <w:shd w:val="clear" w:color="auto" w:fill="auto"/>
            <w:noWrap/>
            <w:vAlign w:val="center"/>
          </w:tcPr>
          <w:p w:rsidR="007E641E" w:rsidRPr="00AE4694" w:rsidRDefault="007E641E" w:rsidP="007E641E">
            <w:pPr>
              <w:pStyle w:val="TAC"/>
              <w:rPr>
                <w:ins w:id="8087" w:author="Suhwan Lim" w:date="2019-05-21T19:20:00Z"/>
                <w:rFonts w:eastAsia="MS Mincho"/>
              </w:rPr>
            </w:pPr>
            <w:ins w:id="8088" w:author="Suhwan Lim" w:date="2019-05-21T19:21:00Z">
              <w:r w:rsidRPr="00FA1361">
                <w:rPr>
                  <w:rFonts w:hint="eastAsia"/>
                </w:rPr>
                <w:t>5</w:t>
              </w:r>
            </w:ins>
          </w:p>
        </w:tc>
        <w:tc>
          <w:tcPr>
            <w:tcW w:w="869" w:type="dxa"/>
            <w:shd w:val="clear" w:color="auto" w:fill="auto"/>
            <w:noWrap/>
            <w:vAlign w:val="center"/>
          </w:tcPr>
          <w:p w:rsidR="007E641E" w:rsidRPr="00AE4694" w:rsidRDefault="007E641E" w:rsidP="007E641E">
            <w:pPr>
              <w:pStyle w:val="TAC"/>
              <w:rPr>
                <w:ins w:id="8089" w:author="Suhwan Lim" w:date="2019-05-21T19:20:00Z"/>
                <w:rFonts w:eastAsia="MS Mincho"/>
              </w:rPr>
            </w:pPr>
            <w:ins w:id="8090" w:author="Suhwan Lim" w:date="2019-05-21T19:21:00Z">
              <w:r w:rsidRPr="00FA1361">
                <w:rPr>
                  <w:rFonts w:hint="eastAsia"/>
                </w:rPr>
                <w:t>2</w:t>
              </w:r>
              <w:r w:rsidRPr="00FA1361">
                <w:t>5</w:t>
              </w:r>
            </w:ins>
          </w:p>
        </w:tc>
        <w:tc>
          <w:tcPr>
            <w:tcW w:w="1287" w:type="dxa"/>
            <w:shd w:val="clear" w:color="auto" w:fill="auto"/>
            <w:noWrap/>
            <w:vAlign w:val="center"/>
          </w:tcPr>
          <w:p w:rsidR="007E641E" w:rsidRPr="00AE4694" w:rsidRDefault="007E641E" w:rsidP="007E641E">
            <w:pPr>
              <w:pStyle w:val="TAC"/>
              <w:rPr>
                <w:ins w:id="8091" w:author="Suhwan Lim" w:date="2019-05-21T19:20:00Z"/>
                <w:rFonts w:eastAsia="MS Mincho"/>
              </w:rPr>
            </w:pPr>
            <w:ins w:id="8092" w:author="Suhwan Lim" w:date="2019-05-21T19:21:00Z">
              <w:r w:rsidRPr="00FA1361">
                <w:t>794</w:t>
              </w:r>
            </w:ins>
          </w:p>
        </w:tc>
        <w:tc>
          <w:tcPr>
            <w:tcW w:w="616" w:type="dxa"/>
            <w:shd w:val="clear" w:color="auto" w:fill="auto"/>
            <w:vAlign w:val="center"/>
          </w:tcPr>
          <w:p w:rsidR="007E641E" w:rsidRPr="00AE4694" w:rsidRDefault="007E641E" w:rsidP="007E641E">
            <w:pPr>
              <w:pStyle w:val="TAC"/>
              <w:rPr>
                <w:ins w:id="8093" w:author="Suhwan Lim" w:date="2019-05-21T19:20:00Z"/>
              </w:rPr>
            </w:pPr>
            <w:ins w:id="8094"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095" w:author="Suhwan Lim" w:date="2019-05-21T19:20:00Z"/>
                <w:rFonts w:eastAsia="MS Mincho"/>
              </w:rPr>
            </w:pPr>
            <w:ins w:id="8096"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097" w:author="Suhwan Lim" w:date="2019-05-21T19:20:00Z"/>
              </w:rPr>
            </w:pPr>
            <w:ins w:id="8098" w:author="Suhwan Lim" w:date="2019-05-21T19:21:00Z">
              <w:r w:rsidRPr="00E45FA2">
                <w:t>N/A</w:t>
              </w:r>
            </w:ins>
          </w:p>
        </w:tc>
      </w:tr>
      <w:tr w:rsidR="007E641E" w:rsidRPr="00AE4694" w:rsidTr="00AD21D3">
        <w:trPr>
          <w:trHeight w:val="22"/>
          <w:jc w:val="center"/>
          <w:ins w:id="8099" w:author="Suhwan Lim" w:date="2019-05-21T19:20:00Z"/>
        </w:trPr>
        <w:tc>
          <w:tcPr>
            <w:tcW w:w="1926" w:type="dxa"/>
            <w:vMerge/>
            <w:shd w:val="clear" w:color="auto" w:fill="auto"/>
            <w:vAlign w:val="center"/>
          </w:tcPr>
          <w:p w:rsidR="007E641E" w:rsidRPr="00AE4694" w:rsidRDefault="007E641E" w:rsidP="007E641E">
            <w:pPr>
              <w:pStyle w:val="TAC"/>
              <w:rPr>
                <w:ins w:id="8100" w:author="Suhwan Lim" w:date="2019-05-21T19:20:00Z"/>
              </w:rPr>
            </w:pPr>
          </w:p>
        </w:tc>
        <w:tc>
          <w:tcPr>
            <w:tcW w:w="1145" w:type="dxa"/>
            <w:shd w:val="clear" w:color="auto" w:fill="auto"/>
            <w:vAlign w:val="center"/>
          </w:tcPr>
          <w:p w:rsidR="007E641E" w:rsidRPr="00AE4694" w:rsidRDefault="007E641E" w:rsidP="007E641E">
            <w:pPr>
              <w:pStyle w:val="TAC"/>
              <w:rPr>
                <w:ins w:id="8101" w:author="Suhwan Lim" w:date="2019-05-21T19:20:00Z"/>
                <w:rFonts w:eastAsia="MS Mincho"/>
              </w:rPr>
            </w:pPr>
            <w:ins w:id="8102" w:author="Suhwan Lim" w:date="2019-05-21T19:21:00Z">
              <w:r>
                <w:t>n1</w:t>
              </w:r>
            </w:ins>
          </w:p>
        </w:tc>
        <w:tc>
          <w:tcPr>
            <w:tcW w:w="1149" w:type="dxa"/>
            <w:shd w:val="clear" w:color="auto" w:fill="auto"/>
            <w:noWrap/>
            <w:vAlign w:val="center"/>
          </w:tcPr>
          <w:p w:rsidR="007E641E" w:rsidRPr="00AE4694" w:rsidRDefault="007E641E" w:rsidP="007E641E">
            <w:pPr>
              <w:pStyle w:val="TAC"/>
              <w:rPr>
                <w:ins w:id="8103" w:author="Suhwan Lim" w:date="2019-05-21T19:20:00Z"/>
                <w:rFonts w:eastAsia="MS Mincho"/>
              </w:rPr>
            </w:pPr>
            <w:ins w:id="8104" w:author="Suhwan Lim" w:date="2019-05-21T19:21:00Z">
              <w:r w:rsidRPr="00FA1361">
                <w:rPr>
                  <w:rFonts w:hint="eastAsia"/>
                </w:rPr>
                <w:t>19</w:t>
              </w:r>
              <w:r w:rsidRPr="00FA1361">
                <w:t>3</w:t>
              </w:r>
              <w:r w:rsidRPr="00FA1361">
                <w:rPr>
                  <w:rFonts w:hint="eastAsia"/>
                </w:rPr>
                <w:t>0</w:t>
              </w:r>
            </w:ins>
          </w:p>
        </w:tc>
        <w:tc>
          <w:tcPr>
            <w:tcW w:w="746" w:type="dxa"/>
            <w:shd w:val="clear" w:color="auto" w:fill="auto"/>
            <w:noWrap/>
            <w:vAlign w:val="center"/>
          </w:tcPr>
          <w:p w:rsidR="007E641E" w:rsidRPr="00AE4694" w:rsidRDefault="007E641E" w:rsidP="007E641E">
            <w:pPr>
              <w:pStyle w:val="TAC"/>
              <w:rPr>
                <w:ins w:id="8105" w:author="Suhwan Lim" w:date="2019-05-21T19:20:00Z"/>
                <w:rFonts w:eastAsia="MS Mincho"/>
              </w:rPr>
            </w:pPr>
            <w:ins w:id="8106" w:author="Suhwan Lim" w:date="2019-05-21T19:21:00Z">
              <w:r w:rsidRPr="00FA1361">
                <w:t>5</w:t>
              </w:r>
            </w:ins>
          </w:p>
        </w:tc>
        <w:tc>
          <w:tcPr>
            <w:tcW w:w="869" w:type="dxa"/>
            <w:shd w:val="clear" w:color="auto" w:fill="auto"/>
            <w:noWrap/>
            <w:vAlign w:val="center"/>
          </w:tcPr>
          <w:p w:rsidR="007E641E" w:rsidRPr="00AE4694" w:rsidRDefault="007E641E" w:rsidP="007E641E">
            <w:pPr>
              <w:pStyle w:val="TAC"/>
              <w:rPr>
                <w:ins w:id="8107" w:author="Suhwan Lim" w:date="2019-05-21T19:20:00Z"/>
                <w:rFonts w:eastAsia="MS Mincho"/>
              </w:rPr>
            </w:pPr>
            <w:ins w:id="8108" w:author="Suhwan Lim" w:date="2019-05-21T19:21:00Z">
              <w:r w:rsidRPr="00FA1361">
                <w:t>25</w:t>
              </w:r>
            </w:ins>
          </w:p>
        </w:tc>
        <w:tc>
          <w:tcPr>
            <w:tcW w:w="1287" w:type="dxa"/>
            <w:shd w:val="clear" w:color="auto" w:fill="auto"/>
            <w:noWrap/>
            <w:vAlign w:val="center"/>
          </w:tcPr>
          <w:p w:rsidR="007E641E" w:rsidRPr="00AE4694" w:rsidRDefault="007E641E" w:rsidP="007E641E">
            <w:pPr>
              <w:pStyle w:val="TAC"/>
              <w:rPr>
                <w:ins w:id="8109" w:author="Suhwan Lim" w:date="2019-05-21T19:20:00Z"/>
                <w:rFonts w:eastAsia="MS Mincho"/>
              </w:rPr>
            </w:pPr>
            <w:ins w:id="8110" w:author="Suhwan Lim" w:date="2019-05-21T19:21:00Z">
              <w:r w:rsidRPr="00FA1361">
                <w:rPr>
                  <w:rFonts w:hint="eastAsia"/>
                </w:rPr>
                <w:t>21</w:t>
              </w:r>
              <w:r w:rsidRPr="00FA1361">
                <w:t>2</w:t>
              </w:r>
              <w:r w:rsidRPr="00FA1361">
                <w:rPr>
                  <w:rFonts w:hint="eastAsia"/>
                </w:rPr>
                <w:t>0</w:t>
              </w:r>
            </w:ins>
          </w:p>
        </w:tc>
        <w:tc>
          <w:tcPr>
            <w:tcW w:w="616" w:type="dxa"/>
            <w:shd w:val="clear" w:color="auto" w:fill="auto"/>
            <w:vAlign w:val="center"/>
          </w:tcPr>
          <w:p w:rsidR="007E641E" w:rsidRPr="00AE4694" w:rsidRDefault="007E641E" w:rsidP="007E641E">
            <w:pPr>
              <w:pStyle w:val="TAC"/>
              <w:rPr>
                <w:ins w:id="8111" w:author="Suhwan Lim" w:date="2019-05-21T19:20:00Z"/>
              </w:rPr>
            </w:pPr>
            <w:ins w:id="8112" w:author="Suhwan Lim" w:date="2019-05-21T19:21:00Z">
              <w:r w:rsidRPr="00FA1361">
                <w:t>15.3</w:t>
              </w:r>
            </w:ins>
          </w:p>
        </w:tc>
        <w:tc>
          <w:tcPr>
            <w:tcW w:w="817" w:type="dxa"/>
            <w:shd w:val="clear" w:color="auto" w:fill="auto"/>
            <w:vAlign w:val="center"/>
          </w:tcPr>
          <w:p w:rsidR="007E641E" w:rsidRPr="00AE4694" w:rsidRDefault="007E641E" w:rsidP="007E641E">
            <w:pPr>
              <w:pStyle w:val="TAC"/>
              <w:rPr>
                <w:ins w:id="8113" w:author="Suhwan Lim" w:date="2019-05-21T19:20:00Z"/>
                <w:rFonts w:eastAsia="MS Mincho"/>
              </w:rPr>
            </w:pPr>
            <w:ins w:id="8114"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115" w:author="Suhwan Lim" w:date="2019-05-21T19:20:00Z"/>
              </w:rPr>
            </w:pPr>
            <w:ins w:id="8116" w:author="Suhwan Lim" w:date="2019-05-21T19:21:00Z">
              <w:r w:rsidRPr="00094E23">
                <w:t>IMD3</w:t>
              </w:r>
            </w:ins>
          </w:p>
        </w:tc>
      </w:tr>
      <w:tr w:rsidR="007E641E" w:rsidRPr="00AE4694" w:rsidTr="00AD21D3">
        <w:trPr>
          <w:trHeight w:val="22"/>
          <w:jc w:val="center"/>
          <w:ins w:id="8117" w:author="Suhwan Lim" w:date="2019-05-21T19:20:00Z"/>
        </w:trPr>
        <w:tc>
          <w:tcPr>
            <w:tcW w:w="1926" w:type="dxa"/>
            <w:vMerge/>
            <w:shd w:val="clear" w:color="auto" w:fill="auto"/>
            <w:vAlign w:val="center"/>
          </w:tcPr>
          <w:p w:rsidR="007E641E" w:rsidRPr="00AE4694" w:rsidRDefault="007E641E" w:rsidP="007E641E">
            <w:pPr>
              <w:pStyle w:val="TAC"/>
              <w:rPr>
                <w:ins w:id="8118" w:author="Suhwan Lim" w:date="2019-05-21T19:20:00Z"/>
              </w:rPr>
            </w:pPr>
          </w:p>
        </w:tc>
        <w:tc>
          <w:tcPr>
            <w:tcW w:w="1145" w:type="dxa"/>
            <w:shd w:val="clear" w:color="auto" w:fill="auto"/>
            <w:vAlign w:val="center"/>
          </w:tcPr>
          <w:p w:rsidR="007E641E" w:rsidRPr="00AE4694" w:rsidRDefault="007E641E" w:rsidP="007E641E">
            <w:pPr>
              <w:pStyle w:val="TAC"/>
              <w:rPr>
                <w:ins w:id="8119" w:author="Suhwan Lim" w:date="2019-05-21T19:20:00Z"/>
                <w:rFonts w:eastAsia="MS Mincho"/>
              </w:rPr>
            </w:pPr>
            <w:ins w:id="8120" w:author="Suhwan Lim" w:date="2019-05-21T19:21:00Z">
              <w:r>
                <w:t>n78</w:t>
              </w:r>
            </w:ins>
          </w:p>
        </w:tc>
        <w:tc>
          <w:tcPr>
            <w:tcW w:w="1149" w:type="dxa"/>
            <w:shd w:val="clear" w:color="auto" w:fill="auto"/>
            <w:noWrap/>
            <w:vAlign w:val="center"/>
          </w:tcPr>
          <w:p w:rsidR="007E641E" w:rsidRPr="00AE4694" w:rsidRDefault="007E641E" w:rsidP="007E641E">
            <w:pPr>
              <w:pStyle w:val="TAC"/>
              <w:rPr>
                <w:ins w:id="8121" w:author="Suhwan Lim" w:date="2019-05-21T19:20:00Z"/>
                <w:rFonts w:eastAsia="MS Mincho"/>
              </w:rPr>
            </w:pPr>
            <w:ins w:id="8122" w:author="Suhwan Lim" w:date="2019-05-21T19:21:00Z">
              <w:r w:rsidRPr="00FA1361">
                <w:rPr>
                  <w:rFonts w:hint="eastAsia"/>
                </w:rPr>
                <w:t>3</w:t>
              </w:r>
              <w:r w:rsidRPr="00FA1361">
                <w:t>790</w:t>
              </w:r>
            </w:ins>
          </w:p>
        </w:tc>
        <w:tc>
          <w:tcPr>
            <w:tcW w:w="746" w:type="dxa"/>
            <w:shd w:val="clear" w:color="auto" w:fill="auto"/>
            <w:noWrap/>
            <w:vAlign w:val="center"/>
          </w:tcPr>
          <w:p w:rsidR="007E641E" w:rsidRPr="00AE4694" w:rsidRDefault="007E641E" w:rsidP="007E641E">
            <w:pPr>
              <w:pStyle w:val="TAC"/>
              <w:rPr>
                <w:ins w:id="8123" w:author="Suhwan Lim" w:date="2019-05-21T19:20:00Z"/>
                <w:rFonts w:eastAsia="MS Mincho"/>
              </w:rPr>
            </w:pPr>
            <w:ins w:id="8124" w:author="Suhwan Lim" w:date="2019-05-21T19:21:00Z">
              <w:r w:rsidRPr="00FA1361">
                <w:rPr>
                  <w:rFonts w:hint="eastAsia"/>
                </w:rPr>
                <w:t>10</w:t>
              </w:r>
            </w:ins>
          </w:p>
        </w:tc>
        <w:tc>
          <w:tcPr>
            <w:tcW w:w="869" w:type="dxa"/>
            <w:shd w:val="clear" w:color="auto" w:fill="auto"/>
            <w:noWrap/>
            <w:vAlign w:val="center"/>
          </w:tcPr>
          <w:p w:rsidR="007E641E" w:rsidRPr="00AE4694" w:rsidRDefault="007E641E" w:rsidP="007E641E">
            <w:pPr>
              <w:pStyle w:val="TAC"/>
              <w:rPr>
                <w:ins w:id="8125" w:author="Suhwan Lim" w:date="2019-05-21T19:20:00Z"/>
                <w:rFonts w:eastAsia="MS Mincho"/>
              </w:rPr>
            </w:pPr>
            <w:ins w:id="8126" w:author="Suhwan Lim" w:date="2019-05-21T19:21:00Z">
              <w:r w:rsidRPr="00FA1361">
                <w:rPr>
                  <w:rFonts w:hint="eastAsia"/>
                </w:rPr>
                <w:t>52</w:t>
              </w:r>
            </w:ins>
          </w:p>
        </w:tc>
        <w:tc>
          <w:tcPr>
            <w:tcW w:w="1287" w:type="dxa"/>
            <w:shd w:val="clear" w:color="auto" w:fill="auto"/>
            <w:noWrap/>
            <w:vAlign w:val="center"/>
          </w:tcPr>
          <w:p w:rsidR="007E641E" w:rsidRPr="00AE4694" w:rsidRDefault="007E641E" w:rsidP="007E641E">
            <w:pPr>
              <w:pStyle w:val="TAC"/>
              <w:rPr>
                <w:ins w:id="8127" w:author="Suhwan Lim" w:date="2019-05-21T19:20:00Z"/>
                <w:rFonts w:eastAsia="MS Mincho"/>
              </w:rPr>
            </w:pPr>
            <w:ins w:id="8128" w:author="Suhwan Lim" w:date="2019-05-21T19:21:00Z">
              <w:r w:rsidRPr="00FA1361">
                <w:rPr>
                  <w:rFonts w:hint="eastAsia"/>
                </w:rPr>
                <w:t>3</w:t>
              </w:r>
              <w:r w:rsidRPr="00FA1361">
                <w:t>790</w:t>
              </w:r>
            </w:ins>
          </w:p>
        </w:tc>
        <w:tc>
          <w:tcPr>
            <w:tcW w:w="616" w:type="dxa"/>
            <w:shd w:val="clear" w:color="auto" w:fill="auto"/>
            <w:vAlign w:val="center"/>
          </w:tcPr>
          <w:p w:rsidR="007E641E" w:rsidRPr="00AE4694" w:rsidRDefault="007E641E" w:rsidP="007E641E">
            <w:pPr>
              <w:pStyle w:val="TAC"/>
              <w:rPr>
                <w:ins w:id="8129" w:author="Suhwan Lim" w:date="2019-05-21T19:20:00Z"/>
              </w:rPr>
            </w:pPr>
            <w:ins w:id="8130"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131" w:author="Suhwan Lim" w:date="2019-05-21T19:20:00Z"/>
                <w:rFonts w:eastAsia="MS Mincho"/>
              </w:rPr>
            </w:pPr>
            <w:ins w:id="8132" w:author="Suhwan Lim" w:date="2019-05-21T19:21:00Z">
              <w:r w:rsidRPr="00E45FA2">
                <w:t>TDD</w:t>
              </w:r>
            </w:ins>
          </w:p>
        </w:tc>
        <w:tc>
          <w:tcPr>
            <w:tcW w:w="1073" w:type="dxa"/>
            <w:shd w:val="clear" w:color="auto" w:fill="auto"/>
            <w:vAlign w:val="center"/>
          </w:tcPr>
          <w:p w:rsidR="007E641E" w:rsidRPr="00AE4694" w:rsidRDefault="007E641E" w:rsidP="007E641E">
            <w:pPr>
              <w:pStyle w:val="TAC"/>
              <w:rPr>
                <w:ins w:id="8133" w:author="Suhwan Lim" w:date="2019-05-21T19:20:00Z"/>
              </w:rPr>
            </w:pPr>
            <w:ins w:id="8134" w:author="Suhwan Lim" w:date="2019-05-21T19:21:00Z">
              <w:r w:rsidRPr="00E45FA2">
                <w:t>N/A</w:t>
              </w:r>
            </w:ins>
          </w:p>
        </w:tc>
      </w:tr>
      <w:tr w:rsidR="007E641E" w:rsidRPr="00AE4694" w:rsidTr="00AD21D3">
        <w:trPr>
          <w:trHeight w:val="22"/>
          <w:jc w:val="center"/>
          <w:ins w:id="8135" w:author="Suhwan Lim" w:date="2019-05-21T19:22:00Z"/>
        </w:trPr>
        <w:tc>
          <w:tcPr>
            <w:tcW w:w="1926" w:type="dxa"/>
            <w:vMerge w:val="restart"/>
            <w:shd w:val="clear" w:color="auto" w:fill="auto"/>
            <w:vAlign w:val="center"/>
          </w:tcPr>
          <w:p w:rsidR="007E641E" w:rsidRPr="00AE4694" w:rsidRDefault="007E641E" w:rsidP="007E641E">
            <w:pPr>
              <w:pStyle w:val="TAC"/>
              <w:rPr>
                <w:ins w:id="8136" w:author="Suhwan Lim" w:date="2019-05-21T19:22:00Z"/>
                <w:rFonts w:hint="eastAsia"/>
                <w:lang w:eastAsia="ko-KR"/>
              </w:rPr>
            </w:pPr>
            <w:ins w:id="8137" w:author="Suhwan Lim" w:date="2019-05-21T19:22:00Z">
              <w:r>
                <w:rPr>
                  <w:rFonts w:hint="eastAsia"/>
                  <w:lang w:eastAsia="ko-KR"/>
                </w:rPr>
                <w:t>DC_20A_n3A-n78A</w:t>
              </w:r>
            </w:ins>
          </w:p>
        </w:tc>
        <w:tc>
          <w:tcPr>
            <w:tcW w:w="1145" w:type="dxa"/>
            <w:shd w:val="clear" w:color="auto" w:fill="auto"/>
            <w:vAlign w:val="center"/>
          </w:tcPr>
          <w:p w:rsidR="007E641E" w:rsidRDefault="007E641E" w:rsidP="007E641E">
            <w:pPr>
              <w:pStyle w:val="TAC"/>
              <w:rPr>
                <w:ins w:id="8138" w:author="Suhwan Lim" w:date="2019-05-21T19:22:00Z"/>
              </w:rPr>
            </w:pPr>
            <w:ins w:id="8139" w:author="Suhwan Lim" w:date="2019-05-21T19:22:00Z">
              <w:r w:rsidRPr="00094E23">
                <w:t>20</w:t>
              </w:r>
            </w:ins>
          </w:p>
        </w:tc>
        <w:tc>
          <w:tcPr>
            <w:tcW w:w="1149" w:type="dxa"/>
            <w:shd w:val="clear" w:color="auto" w:fill="auto"/>
            <w:noWrap/>
            <w:vAlign w:val="center"/>
          </w:tcPr>
          <w:p w:rsidR="007E641E" w:rsidRPr="00FA1361" w:rsidRDefault="007E641E" w:rsidP="007E641E">
            <w:pPr>
              <w:pStyle w:val="TAC"/>
              <w:rPr>
                <w:ins w:id="8140" w:author="Suhwan Lim" w:date="2019-05-21T19:22:00Z"/>
                <w:rFonts w:hint="eastAsia"/>
              </w:rPr>
            </w:pPr>
            <w:ins w:id="8141" w:author="Suhwan Lim" w:date="2019-05-21T19:22:00Z">
              <w:r w:rsidRPr="00094E23">
                <w:rPr>
                  <w:rFonts w:hint="eastAsia"/>
                </w:rPr>
                <w:t>845</w:t>
              </w:r>
            </w:ins>
          </w:p>
        </w:tc>
        <w:tc>
          <w:tcPr>
            <w:tcW w:w="746" w:type="dxa"/>
            <w:shd w:val="clear" w:color="auto" w:fill="auto"/>
            <w:noWrap/>
            <w:vAlign w:val="center"/>
          </w:tcPr>
          <w:p w:rsidR="007E641E" w:rsidRPr="00FA1361" w:rsidRDefault="007E641E" w:rsidP="007E641E">
            <w:pPr>
              <w:pStyle w:val="TAC"/>
              <w:rPr>
                <w:ins w:id="8142" w:author="Suhwan Lim" w:date="2019-05-21T19:22:00Z"/>
                <w:rFonts w:hint="eastAsia"/>
              </w:rPr>
            </w:pPr>
            <w:ins w:id="8143" w:author="Suhwan Lim" w:date="2019-05-21T19:22: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144" w:author="Suhwan Lim" w:date="2019-05-21T19:22:00Z"/>
                <w:rFonts w:hint="eastAsia"/>
              </w:rPr>
            </w:pPr>
            <w:ins w:id="8145" w:author="Suhwan Lim" w:date="2019-05-21T19:22:00Z">
              <w:r w:rsidRPr="00094E23">
                <w:rPr>
                  <w:rFonts w:hint="eastAsia"/>
                </w:rPr>
                <w:t>2</w:t>
              </w:r>
              <w:r w:rsidRPr="00094E23">
                <w:t>5</w:t>
              </w:r>
            </w:ins>
          </w:p>
        </w:tc>
        <w:tc>
          <w:tcPr>
            <w:tcW w:w="1287" w:type="dxa"/>
            <w:shd w:val="clear" w:color="auto" w:fill="auto"/>
            <w:noWrap/>
            <w:vAlign w:val="center"/>
          </w:tcPr>
          <w:p w:rsidR="007E641E" w:rsidRPr="00FA1361" w:rsidRDefault="007E641E" w:rsidP="007E641E">
            <w:pPr>
              <w:pStyle w:val="TAC"/>
              <w:rPr>
                <w:ins w:id="8146" w:author="Suhwan Lim" w:date="2019-05-21T19:22:00Z"/>
                <w:rFonts w:hint="eastAsia"/>
              </w:rPr>
            </w:pPr>
            <w:ins w:id="8147" w:author="Suhwan Lim" w:date="2019-05-21T19:22:00Z">
              <w:r w:rsidRPr="00094E23">
                <w:rPr>
                  <w:rFonts w:hint="eastAsia"/>
                </w:rPr>
                <w:t>80</w:t>
              </w:r>
              <w:r w:rsidRPr="00094E23">
                <w:t>4</w:t>
              </w:r>
            </w:ins>
          </w:p>
        </w:tc>
        <w:tc>
          <w:tcPr>
            <w:tcW w:w="616" w:type="dxa"/>
            <w:shd w:val="clear" w:color="auto" w:fill="auto"/>
            <w:vAlign w:val="center"/>
          </w:tcPr>
          <w:p w:rsidR="007E641E" w:rsidRPr="00E45FA2" w:rsidRDefault="007E641E" w:rsidP="007E641E">
            <w:pPr>
              <w:pStyle w:val="TAC"/>
              <w:rPr>
                <w:ins w:id="8148" w:author="Suhwan Lim" w:date="2019-05-21T19:22:00Z"/>
              </w:rPr>
            </w:pPr>
            <w:ins w:id="8149" w:author="Suhwan Lim" w:date="2019-05-21T19:22:00Z">
              <w:r w:rsidRPr="00E45FA2">
                <w:t>N/A</w:t>
              </w:r>
            </w:ins>
          </w:p>
        </w:tc>
        <w:tc>
          <w:tcPr>
            <w:tcW w:w="817" w:type="dxa"/>
            <w:shd w:val="clear" w:color="auto" w:fill="auto"/>
            <w:vAlign w:val="center"/>
          </w:tcPr>
          <w:p w:rsidR="007E641E" w:rsidRPr="00E45FA2" w:rsidRDefault="007E641E" w:rsidP="007E641E">
            <w:pPr>
              <w:pStyle w:val="TAC"/>
              <w:rPr>
                <w:ins w:id="8150" w:author="Suhwan Lim" w:date="2019-05-21T19:22:00Z"/>
              </w:rPr>
            </w:pPr>
            <w:ins w:id="8151" w:author="Suhwan Lim" w:date="2019-05-21T19:22:00Z">
              <w:r w:rsidRPr="00E45FA2">
                <w:t>FDD</w:t>
              </w:r>
            </w:ins>
          </w:p>
        </w:tc>
        <w:tc>
          <w:tcPr>
            <w:tcW w:w="1073" w:type="dxa"/>
            <w:shd w:val="clear" w:color="auto" w:fill="auto"/>
            <w:vAlign w:val="center"/>
          </w:tcPr>
          <w:p w:rsidR="007E641E" w:rsidRPr="00E45FA2" w:rsidRDefault="007E641E" w:rsidP="007E641E">
            <w:pPr>
              <w:pStyle w:val="TAC"/>
              <w:rPr>
                <w:ins w:id="8152" w:author="Suhwan Lim" w:date="2019-05-21T19:22:00Z"/>
              </w:rPr>
            </w:pPr>
            <w:ins w:id="8153" w:author="Suhwan Lim" w:date="2019-05-21T19:22:00Z">
              <w:r w:rsidRPr="00E45FA2">
                <w:t>N/A</w:t>
              </w:r>
            </w:ins>
          </w:p>
        </w:tc>
      </w:tr>
      <w:tr w:rsidR="007E641E" w:rsidRPr="00AE4694" w:rsidTr="00AD21D3">
        <w:trPr>
          <w:trHeight w:val="22"/>
          <w:jc w:val="center"/>
          <w:ins w:id="8154" w:author="Suhwan Lim" w:date="2019-05-21T19:22:00Z"/>
        </w:trPr>
        <w:tc>
          <w:tcPr>
            <w:tcW w:w="1926" w:type="dxa"/>
            <w:vMerge/>
            <w:shd w:val="clear" w:color="auto" w:fill="auto"/>
            <w:vAlign w:val="center"/>
          </w:tcPr>
          <w:p w:rsidR="007E641E" w:rsidRPr="00AE4694" w:rsidRDefault="007E641E" w:rsidP="007E641E">
            <w:pPr>
              <w:pStyle w:val="TAC"/>
              <w:rPr>
                <w:ins w:id="8155" w:author="Suhwan Lim" w:date="2019-05-21T19:22:00Z"/>
              </w:rPr>
            </w:pPr>
          </w:p>
        </w:tc>
        <w:tc>
          <w:tcPr>
            <w:tcW w:w="1145" w:type="dxa"/>
            <w:shd w:val="clear" w:color="auto" w:fill="auto"/>
            <w:vAlign w:val="center"/>
          </w:tcPr>
          <w:p w:rsidR="007E641E" w:rsidRDefault="007E641E" w:rsidP="007E641E">
            <w:pPr>
              <w:pStyle w:val="TAC"/>
              <w:rPr>
                <w:ins w:id="8156" w:author="Suhwan Lim" w:date="2019-05-21T19:22:00Z"/>
              </w:rPr>
            </w:pPr>
            <w:ins w:id="8157" w:author="Suhwan Lim" w:date="2019-05-21T19:22:00Z">
              <w:r w:rsidRPr="00094E23">
                <w:t>n</w:t>
              </w:r>
              <w:r w:rsidRPr="00094E23">
                <w:rPr>
                  <w:rFonts w:hint="eastAsia"/>
                </w:rPr>
                <w:t>3</w:t>
              </w:r>
            </w:ins>
          </w:p>
        </w:tc>
        <w:tc>
          <w:tcPr>
            <w:tcW w:w="1149" w:type="dxa"/>
            <w:shd w:val="clear" w:color="auto" w:fill="auto"/>
            <w:noWrap/>
            <w:vAlign w:val="center"/>
          </w:tcPr>
          <w:p w:rsidR="007E641E" w:rsidRPr="00FA1361" w:rsidRDefault="007E641E" w:rsidP="007E641E">
            <w:pPr>
              <w:pStyle w:val="TAC"/>
              <w:rPr>
                <w:ins w:id="8158" w:author="Suhwan Lim" w:date="2019-05-21T19:22:00Z"/>
                <w:rFonts w:hint="eastAsia"/>
              </w:rPr>
            </w:pPr>
            <w:ins w:id="8159" w:author="Suhwan Lim" w:date="2019-05-21T19:22:00Z">
              <w:r w:rsidRPr="00094E23">
                <w:rPr>
                  <w:rFonts w:hint="eastAsia"/>
                </w:rPr>
                <w:t>17</w:t>
              </w:r>
              <w:r w:rsidRPr="00094E23">
                <w:t>3</w:t>
              </w:r>
              <w:r w:rsidRPr="00094E23">
                <w:rPr>
                  <w:rFonts w:hint="eastAsia"/>
                </w:rPr>
                <w:t>0</w:t>
              </w:r>
            </w:ins>
          </w:p>
        </w:tc>
        <w:tc>
          <w:tcPr>
            <w:tcW w:w="746" w:type="dxa"/>
            <w:shd w:val="clear" w:color="auto" w:fill="auto"/>
            <w:noWrap/>
            <w:vAlign w:val="center"/>
          </w:tcPr>
          <w:p w:rsidR="007E641E" w:rsidRPr="00FA1361" w:rsidRDefault="007E641E" w:rsidP="007E641E">
            <w:pPr>
              <w:pStyle w:val="TAC"/>
              <w:rPr>
                <w:ins w:id="8160" w:author="Suhwan Lim" w:date="2019-05-21T19:22:00Z"/>
                <w:rFonts w:hint="eastAsia"/>
              </w:rPr>
            </w:pPr>
            <w:ins w:id="8161" w:author="Suhwan Lim" w:date="2019-05-21T19:22: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162" w:author="Suhwan Lim" w:date="2019-05-21T19:22:00Z"/>
                <w:rFonts w:hint="eastAsia"/>
              </w:rPr>
            </w:pPr>
            <w:ins w:id="8163" w:author="Suhwan Lim" w:date="2019-05-21T19:22:00Z">
              <w:r w:rsidRPr="00094E23">
                <w:rPr>
                  <w:rFonts w:hint="eastAsia"/>
                </w:rPr>
                <w:t>25</w:t>
              </w:r>
            </w:ins>
          </w:p>
        </w:tc>
        <w:tc>
          <w:tcPr>
            <w:tcW w:w="1287" w:type="dxa"/>
            <w:shd w:val="clear" w:color="auto" w:fill="auto"/>
            <w:noWrap/>
            <w:vAlign w:val="center"/>
          </w:tcPr>
          <w:p w:rsidR="007E641E" w:rsidRPr="00FA1361" w:rsidRDefault="007E641E" w:rsidP="007E641E">
            <w:pPr>
              <w:pStyle w:val="TAC"/>
              <w:rPr>
                <w:ins w:id="8164" w:author="Suhwan Lim" w:date="2019-05-21T19:22:00Z"/>
                <w:rFonts w:hint="eastAsia"/>
              </w:rPr>
            </w:pPr>
            <w:ins w:id="8165" w:author="Suhwan Lim" w:date="2019-05-21T19:22:00Z">
              <w:r w:rsidRPr="00094E23">
                <w:rPr>
                  <w:rFonts w:hint="eastAsia"/>
                </w:rPr>
                <w:t>18</w:t>
              </w:r>
              <w:r w:rsidRPr="00094E23">
                <w:t>2</w:t>
              </w:r>
              <w:r w:rsidRPr="00094E23">
                <w:rPr>
                  <w:rFonts w:hint="eastAsia"/>
                </w:rPr>
                <w:t>5</w:t>
              </w:r>
            </w:ins>
          </w:p>
        </w:tc>
        <w:tc>
          <w:tcPr>
            <w:tcW w:w="616" w:type="dxa"/>
            <w:shd w:val="clear" w:color="auto" w:fill="auto"/>
            <w:vAlign w:val="center"/>
          </w:tcPr>
          <w:p w:rsidR="007E641E" w:rsidRPr="00E45FA2" w:rsidRDefault="007E641E" w:rsidP="007E641E">
            <w:pPr>
              <w:pStyle w:val="TAC"/>
              <w:rPr>
                <w:ins w:id="8166" w:author="Suhwan Lim" w:date="2019-05-21T19:22:00Z"/>
              </w:rPr>
            </w:pPr>
            <w:ins w:id="8167" w:author="Suhwan Lim" w:date="2019-05-21T19:22:00Z">
              <w:r w:rsidRPr="00E45FA2">
                <w:t>N/A</w:t>
              </w:r>
            </w:ins>
          </w:p>
        </w:tc>
        <w:tc>
          <w:tcPr>
            <w:tcW w:w="817" w:type="dxa"/>
            <w:shd w:val="clear" w:color="auto" w:fill="auto"/>
            <w:vAlign w:val="center"/>
          </w:tcPr>
          <w:p w:rsidR="007E641E" w:rsidRPr="00E45FA2" w:rsidRDefault="007E641E" w:rsidP="007E641E">
            <w:pPr>
              <w:pStyle w:val="TAC"/>
              <w:rPr>
                <w:ins w:id="8168" w:author="Suhwan Lim" w:date="2019-05-21T19:22:00Z"/>
              </w:rPr>
            </w:pPr>
            <w:ins w:id="8169" w:author="Suhwan Lim" w:date="2019-05-21T19:22:00Z">
              <w:r w:rsidRPr="00E45FA2">
                <w:t>FDD</w:t>
              </w:r>
            </w:ins>
          </w:p>
        </w:tc>
        <w:tc>
          <w:tcPr>
            <w:tcW w:w="1073" w:type="dxa"/>
            <w:shd w:val="clear" w:color="auto" w:fill="auto"/>
            <w:vAlign w:val="center"/>
          </w:tcPr>
          <w:p w:rsidR="007E641E" w:rsidRPr="00E45FA2" w:rsidRDefault="007E641E" w:rsidP="007E641E">
            <w:pPr>
              <w:pStyle w:val="TAC"/>
              <w:rPr>
                <w:ins w:id="8170" w:author="Suhwan Lim" w:date="2019-05-21T19:22:00Z"/>
              </w:rPr>
            </w:pPr>
            <w:ins w:id="8171" w:author="Suhwan Lim" w:date="2019-05-21T19:22:00Z">
              <w:r w:rsidRPr="00E45FA2">
                <w:t>N/A</w:t>
              </w:r>
            </w:ins>
          </w:p>
        </w:tc>
      </w:tr>
      <w:tr w:rsidR="007E641E" w:rsidRPr="00AE4694" w:rsidTr="00AD21D3">
        <w:trPr>
          <w:trHeight w:val="22"/>
          <w:jc w:val="center"/>
          <w:ins w:id="8172" w:author="Suhwan Lim" w:date="2019-05-21T19:22:00Z"/>
        </w:trPr>
        <w:tc>
          <w:tcPr>
            <w:tcW w:w="1926" w:type="dxa"/>
            <w:vMerge/>
            <w:shd w:val="clear" w:color="auto" w:fill="auto"/>
            <w:vAlign w:val="center"/>
          </w:tcPr>
          <w:p w:rsidR="007E641E" w:rsidRPr="00AE4694" w:rsidRDefault="007E641E" w:rsidP="007E641E">
            <w:pPr>
              <w:pStyle w:val="TAC"/>
              <w:rPr>
                <w:ins w:id="8173" w:author="Suhwan Lim" w:date="2019-05-21T19:22:00Z"/>
              </w:rPr>
            </w:pPr>
          </w:p>
        </w:tc>
        <w:tc>
          <w:tcPr>
            <w:tcW w:w="1145" w:type="dxa"/>
            <w:shd w:val="clear" w:color="auto" w:fill="auto"/>
            <w:vAlign w:val="center"/>
          </w:tcPr>
          <w:p w:rsidR="007E641E" w:rsidRDefault="007E641E" w:rsidP="007E641E">
            <w:pPr>
              <w:pStyle w:val="TAC"/>
              <w:rPr>
                <w:ins w:id="8174" w:author="Suhwan Lim" w:date="2019-05-21T19:22:00Z"/>
              </w:rPr>
            </w:pPr>
            <w:ins w:id="8175" w:author="Suhwan Lim" w:date="2019-05-21T19:22:00Z">
              <w:r w:rsidRPr="00094E23">
                <w:rPr>
                  <w:rFonts w:hint="eastAsia"/>
                </w:rPr>
                <w:t>n7</w:t>
              </w:r>
              <w:r w:rsidRPr="00094E23">
                <w:t>8</w:t>
              </w:r>
            </w:ins>
          </w:p>
        </w:tc>
        <w:tc>
          <w:tcPr>
            <w:tcW w:w="1149" w:type="dxa"/>
            <w:shd w:val="clear" w:color="auto" w:fill="auto"/>
            <w:noWrap/>
            <w:vAlign w:val="center"/>
          </w:tcPr>
          <w:p w:rsidR="007E641E" w:rsidRPr="00FA1361" w:rsidRDefault="007E641E" w:rsidP="007E641E">
            <w:pPr>
              <w:pStyle w:val="TAC"/>
              <w:rPr>
                <w:ins w:id="8176" w:author="Suhwan Lim" w:date="2019-05-21T19:22:00Z"/>
                <w:rFonts w:hint="eastAsia"/>
              </w:rPr>
            </w:pPr>
            <w:ins w:id="8177" w:author="Suhwan Lim" w:date="2019-05-21T19:22:00Z">
              <w:r w:rsidRPr="00094E23">
                <w:rPr>
                  <w:rFonts w:hint="eastAsia"/>
                </w:rPr>
                <w:t>3</w:t>
              </w:r>
              <w:r w:rsidRPr="00094E23">
                <w:t>420</w:t>
              </w:r>
            </w:ins>
          </w:p>
        </w:tc>
        <w:tc>
          <w:tcPr>
            <w:tcW w:w="746" w:type="dxa"/>
            <w:shd w:val="clear" w:color="auto" w:fill="auto"/>
            <w:noWrap/>
            <w:vAlign w:val="center"/>
          </w:tcPr>
          <w:p w:rsidR="007E641E" w:rsidRPr="00FA1361" w:rsidRDefault="007E641E" w:rsidP="007E641E">
            <w:pPr>
              <w:pStyle w:val="TAC"/>
              <w:rPr>
                <w:ins w:id="8178" w:author="Suhwan Lim" w:date="2019-05-21T19:22:00Z"/>
                <w:rFonts w:hint="eastAsia"/>
              </w:rPr>
            </w:pPr>
            <w:ins w:id="8179" w:author="Suhwan Lim" w:date="2019-05-21T19:22:00Z">
              <w:r w:rsidRPr="00094E23">
                <w:rPr>
                  <w:rFonts w:hint="eastAsia"/>
                </w:rPr>
                <w:t>10</w:t>
              </w:r>
            </w:ins>
          </w:p>
        </w:tc>
        <w:tc>
          <w:tcPr>
            <w:tcW w:w="869" w:type="dxa"/>
            <w:shd w:val="clear" w:color="auto" w:fill="auto"/>
            <w:noWrap/>
            <w:vAlign w:val="center"/>
          </w:tcPr>
          <w:p w:rsidR="007E641E" w:rsidRPr="00FA1361" w:rsidRDefault="007E641E" w:rsidP="007E641E">
            <w:pPr>
              <w:pStyle w:val="TAC"/>
              <w:rPr>
                <w:ins w:id="8180" w:author="Suhwan Lim" w:date="2019-05-21T19:22:00Z"/>
                <w:rFonts w:hint="eastAsia"/>
              </w:rPr>
            </w:pPr>
            <w:ins w:id="8181" w:author="Suhwan Lim" w:date="2019-05-21T19:22:00Z">
              <w:r w:rsidRPr="00094E23">
                <w:rPr>
                  <w:rFonts w:hint="eastAsia"/>
                </w:rPr>
                <w:t>52</w:t>
              </w:r>
            </w:ins>
          </w:p>
        </w:tc>
        <w:tc>
          <w:tcPr>
            <w:tcW w:w="1287" w:type="dxa"/>
            <w:shd w:val="clear" w:color="auto" w:fill="auto"/>
            <w:noWrap/>
            <w:vAlign w:val="center"/>
          </w:tcPr>
          <w:p w:rsidR="007E641E" w:rsidRPr="00FA1361" w:rsidRDefault="007E641E" w:rsidP="007E641E">
            <w:pPr>
              <w:pStyle w:val="TAC"/>
              <w:rPr>
                <w:ins w:id="8182" w:author="Suhwan Lim" w:date="2019-05-21T19:22:00Z"/>
                <w:rFonts w:hint="eastAsia"/>
              </w:rPr>
            </w:pPr>
            <w:ins w:id="8183" w:author="Suhwan Lim" w:date="2019-05-21T19:22:00Z">
              <w:r w:rsidRPr="00094E23">
                <w:rPr>
                  <w:rFonts w:hint="eastAsia"/>
                </w:rPr>
                <w:t>3</w:t>
              </w:r>
              <w:r w:rsidRPr="00094E23">
                <w:t>420</w:t>
              </w:r>
            </w:ins>
          </w:p>
        </w:tc>
        <w:tc>
          <w:tcPr>
            <w:tcW w:w="616" w:type="dxa"/>
            <w:shd w:val="clear" w:color="auto" w:fill="auto"/>
            <w:vAlign w:val="center"/>
          </w:tcPr>
          <w:p w:rsidR="007E641E" w:rsidRPr="00E45FA2" w:rsidRDefault="007E641E" w:rsidP="007E641E">
            <w:pPr>
              <w:pStyle w:val="TAC"/>
              <w:rPr>
                <w:ins w:id="8184" w:author="Suhwan Lim" w:date="2019-05-21T19:22:00Z"/>
              </w:rPr>
            </w:pPr>
            <w:ins w:id="8185" w:author="Suhwan Lim" w:date="2019-05-21T19:22:00Z">
              <w:r w:rsidRPr="00094E23">
                <w:t>16.1</w:t>
              </w:r>
            </w:ins>
          </w:p>
        </w:tc>
        <w:tc>
          <w:tcPr>
            <w:tcW w:w="817" w:type="dxa"/>
            <w:shd w:val="clear" w:color="auto" w:fill="auto"/>
            <w:vAlign w:val="center"/>
          </w:tcPr>
          <w:p w:rsidR="007E641E" w:rsidRPr="00E45FA2" w:rsidRDefault="007E641E" w:rsidP="007E641E">
            <w:pPr>
              <w:pStyle w:val="TAC"/>
              <w:rPr>
                <w:ins w:id="8186" w:author="Suhwan Lim" w:date="2019-05-21T19:22:00Z"/>
              </w:rPr>
            </w:pPr>
            <w:ins w:id="8187" w:author="Suhwan Lim" w:date="2019-05-21T19:22:00Z">
              <w:r w:rsidRPr="00E45FA2">
                <w:t>TDD</w:t>
              </w:r>
            </w:ins>
          </w:p>
        </w:tc>
        <w:tc>
          <w:tcPr>
            <w:tcW w:w="1073" w:type="dxa"/>
            <w:shd w:val="clear" w:color="auto" w:fill="auto"/>
            <w:vAlign w:val="center"/>
          </w:tcPr>
          <w:p w:rsidR="007E641E" w:rsidRPr="00E45FA2" w:rsidRDefault="007E641E" w:rsidP="007E641E">
            <w:pPr>
              <w:pStyle w:val="TAC"/>
              <w:rPr>
                <w:ins w:id="8188" w:author="Suhwan Lim" w:date="2019-05-21T19:22:00Z"/>
              </w:rPr>
            </w:pPr>
            <w:ins w:id="8189" w:author="Suhwan Lim" w:date="2019-05-21T19:22:00Z">
              <w:r w:rsidRPr="00094E23">
                <w:t>IMD3</w:t>
              </w:r>
            </w:ins>
          </w:p>
        </w:tc>
      </w:tr>
      <w:tr w:rsidR="007E641E" w:rsidRPr="00AE4694" w:rsidTr="00AD21D3">
        <w:trPr>
          <w:trHeight w:val="22"/>
          <w:jc w:val="center"/>
          <w:ins w:id="8190" w:author="Suhwan Lim" w:date="2019-05-21T19:22:00Z"/>
        </w:trPr>
        <w:tc>
          <w:tcPr>
            <w:tcW w:w="1926" w:type="dxa"/>
            <w:vMerge/>
            <w:shd w:val="clear" w:color="auto" w:fill="auto"/>
            <w:vAlign w:val="center"/>
          </w:tcPr>
          <w:p w:rsidR="007E641E" w:rsidRPr="00AE4694" w:rsidRDefault="007E641E" w:rsidP="007E641E">
            <w:pPr>
              <w:pStyle w:val="TAC"/>
              <w:rPr>
                <w:ins w:id="8191" w:author="Suhwan Lim" w:date="2019-05-21T19:22:00Z"/>
              </w:rPr>
            </w:pPr>
          </w:p>
        </w:tc>
        <w:tc>
          <w:tcPr>
            <w:tcW w:w="1145" w:type="dxa"/>
            <w:shd w:val="clear" w:color="auto" w:fill="auto"/>
            <w:vAlign w:val="center"/>
          </w:tcPr>
          <w:p w:rsidR="007E641E" w:rsidRDefault="007E641E" w:rsidP="007E641E">
            <w:pPr>
              <w:pStyle w:val="TAC"/>
              <w:rPr>
                <w:ins w:id="8192" w:author="Suhwan Lim" w:date="2019-05-21T19:22:00Z"/>
              </w:rPr>
            </w:pPr>
            <w:ins w:id="8193" w:author="Suhwan Lim" w:date="2019-05-21T19:23:00Z">
              <w:r w:rsidRPr="00094E23">
                <w:t>20</w:t>
              </w:r>
            </w:ins>
          </w:p>
        </w:tc>
        <w:tc>
          <w:tcPr>
            <w:tcW w:w="1149" w:type="dxa"/>
            <w:shd w:val="clear" w:color="auto" w:fill="auto"/>
            <w:noWrap/>
            <w:vAlign w:val="center"/>
          </w:tcPr>
          <w:p w:rsidR="007E641E" w:rsidRPr="00FA1361" w:rsidRDefault="007E641E" w:rsidP="007E641E">
            <w:pPr>
              <w:pStyle w:val="TAC"/>
              <w:rPr>
                <w:ins w:id="8194" w:author="Suhwan Lim" w:date="2019-05-21T19:22:00Z"/>
                <w:rFonts w:hint="eastAsia"/>
              </w:rPr>
            </w:pPr>
            <w:ins w:id="8195" w:author="Suhwan Lim" w:date="2019-05-21T19:23:00Z">
              <w:r w:rsidRPr="00094E23">
                <w:rPr>
                  <w:rFonts w:hint="eastAsia"/>
                </w:rPr>
                <w:t>845</w:t>
              </w:r>
            </w:ins>
          </w:p>
        </w:tc>
        <w:tc>
          <w:tcPr>
            <w:tcW w:w="746" w:type="dxa"/>
            <w:shd w:val="clear" w:color="auto" w:fill="auto"/>
            <w:noWrap/>
            <w:vAlign w:val="center"/>
          </w:tcPr>
          <w:p w:rsidR="007E641E" w:rsidRPr="00FA1361" w:rsidRDefault="007E641E" w:rsidP="007E641E">
            <w:pPr>
              <w:pStyle w:val="TAC"/>
              <w:rPr>
                <w:ins w:id="8196" w:author="Suhwan Lim" w:date="2019-05-21T19:22:00Z"/>
                <w:rFonts w:hint="eastAsia"/>
              </w:rPr>
            </w:pPr>
            <w:ins w:id="8197" w:author="Suhwan Lim" w:date="2019-05-21T19:23: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198" w:author="Suhwan Lim" w:date="2019-05-21T19:22:00Z"/>
                <w:rFonts w:hint="eastAsia"/>
              </w:rPr>
            </w:pPr>
            <w:ins w:id="8199" w:author="Suhwan Lim" w:date="2019-05-21T19:23:00Z">
              <w:r w:rsidRPr="00094E23">
                <w:rPr>
                  <w:rFonts w:hint="eastAsia"/>
                </w:rPr>
                <w:t>2</w:t>
              </w:r>
              <w:r w:rsidRPr="00094E23">
                <w:t>5</w:t>
              </w:r>
            </w:ins>
          </w:p>
        </w:tc>
        <w:tc>
          <w:tcPr>
            <w:tcW w:w="1287" w:type="dxa"/>
            <w:shd w:val="clear" w:color="auto" w:fill="auto"/>
            <w:noWrap/>
            <w:vAlign w:val="center"/>
          </w:tcPr>
          <w:p w:rsidR="007E641E" w:rsidRPr="00FA1361" w:rsidRDefault="007E641E" w:rsidP="007E641E">
            <w:pPr>
              <w:pStyle w:val="TAC"/>
              <w:rPr>
                <w:ins w:id="8200" w:author="Suhwan Lim" w:date="2019-05-21T19:22:00Z"/>
                <w:rFonts w:hint="eastAsia"/>
              </w:rPr>
            </w:pPr>
            <w:ins w:id="8201" w:author="Suhwan Lim" w:date="2019-05-21T19:23:00Z">
              <w:r w:rsidRPr="00094E23">
                <w:rPr>
                  <w:rFonts w:hint="eastAsia"/>
                </w:rPr>
                <w:t>80</w:t>
              </w:r>
              <w:r w:rsidRPr="00094E23">
                <w:t>4</w:t>
              </w:r>
            </w:ins>
          </w:p>
        </w:tc>
        <w:tc>
          <w:tcPr>
            <w:tcW w:w="616" w:type="dxa"/>
            <w:shd w:val="clear" w:color="auto" w:fill="auto"/>
            <w:vAlign w:val="center"/>
          </w:tcPr>
          <w:p w:rsidR="007E641E" w:rsidRPr="00E45FA2" w:rsidRDefault="007E641E" w:rsidP="007E641E">
            <w:pPr>
              <w:pStyle w:val="TAC"/>
              <w:rPr>
                <w:ins w:id="8202" w:author="Suhwan Lim" w:date="2019-05-21T19:22:00Z"/>
              </w:rPr>
            </w:pPr>
            <w:ins w:id="8203" w:author="Suhwan Lim" w:date="2019-05-21T19:23:00Z">
              <w:r w:rsidRPr="00E45FA2">
                <w:t>N/A</w:t>
              </w:r>
            </w:ins>
          </w:p>
        </w:tc>
        <w:tc>
          <w:tcPr>
            <w:tcW w:w="817" w:type="dxa"/>
            <w:shd w:val="clear" w:color="auto" w:fill="auto"/>
            <w:vAlign w:val="center"/>
          </w:tcPr>
          <w:p w:rsidR="007E641E" w:rsidRPr="00E45FA2" w:rsidRDefault="007E641E" w:rsidP="007E641E">
            <w:pPr>
              <w:pStyle w:val="TAC"/>
              <w:rPr>
                <w:ins w:id="8204" w:author="Suhwan Lim" w:date="2019-05-21T19:22:00Z"/>
              </w:rPr>
            </w:pPr>
            <w:ins w:id="8205" w:author="Suhwan Lim" w:date="2019-05-21T19:23:00Z">
              <w:r w:rsidRPr="00E45FA2">
                <w:t>FDD</w:t>
              </w:r>
            </w:ins>
          </w:p>
        </w:tc>
        <w:tc>
          <w:tcPr>
            <w:tcW w:w="1073" w:type="dxa"/>
            <w:shd w:val="clear" w:color="auto" w:fill="auto"/>
            <w:vAlign w:val="center"/>
          </w:tcPr>
          <w:p w:rsidR="007E641E" w:rsidRPr="00E45FA2" w:rsidRDefault="007E641E" w:rsidP="007E641E">
            <w:pPr>
              <w:pStyle w:val="TAC"/>
              <w:rPr>
                <w:ins w:id="8206" w:author="Suhwan Lim" w:date="2019-05-21T19:22:00Z"/>
              </w:rPr>
            </w:pPr>
            <w:ins w:id="8207" w:author="Suhwan Lim" w:date="2019-05-21T19:23:00Z">
              <w:r w:rsidRPr="00E45FA2">
                <w:t>N/A</w:t>
              </w:r>
            </w:ins>
          </w:p>
        </w:tc>
      </w:tr>
      <w:tr w:rsidR="007E641E" w:rsidRPr="00AE4694" w:rsidTr="00AD21D3">
        <w:trPr>
          <w:trHeight w:val="22"/>
          <w:jc w:val="center"/>
          <w:ins w:id="8208" w:author="Suhwan Lim" w:date="2019-05-21T19:22:00Z"/>
        </w:trPr>
        <w:tc>
          <w:tcPr>
            <w:tcW w:w="1926" w:type="dxa"/>
            <w:vMerge/>
            <w:shd w:val="clear" w:color="auto" w:fill="auto"/>
            <w:vAlign w:val="center"/>
          </w:tcPr>
          <w:p w:rsidR="007E641E" w:rsidRPr="00AE4694" w:rsidRDefault="007E641E" w:rsidP="007E641E">
            <w:pPr>
              <w:pStyle w:val="TAC"/>
              <w:rPr>
                <w:ins w:id="8209" w:author="Suhwan Lim" w:date="2019-05-21T19:22:00Z"/>
              </w:rPr>
            </w:pPr>
          </w:p>
        </w:tc>
        <w:tc>
          <w:tcPr>
            <w:tcW w:w="1145" w:type="dxa"/>
            <w:shd w:val="clear" w:color="auto" w:fill="auto"/>
            <w:vAlign w:val="center"/>
          </w:tcPr>
          <w:p w:rsidR="007E641E" w:rsidRDefault="007E641E" w:rsidP="007E641E">
            <w:pPr>
              <w:pStyle w:val="TAC"/>
              <w:rPr>
                <w:ins w:id="8210" w:author="Suhwan Lim" w:date="2019-05-21T19:22:00Z"/>
              </w:rPr>
            </w:pPr>
            <w:ins w:id="8211" w:author="Suhwan Lim" w:date="2019-05-21T19:23:00Z">
              <w:r w:rsidRPr="00094E23">
                <w:t>n3</w:t>
              </w:r>
            </w:ins>
          </w:p>
        </w:tc>
        <w:tc>
          <w:tcPr>
            <w:tcW w:w="1149" w:type="dxa"/>
            <w:shd w:val="clear" w:color="auto" w:fill="auto"/>
            <w:noWrap/>
            <w:vAlign w:val="center"/>
          </w:tcPr>
          <w:p w:rsidR="007E641E" w:rsidRPr="00FA1361" w:rsidRDefault="007E641E" w:rsidP="007E641E">
            <w:pPr>
              <w:pStyle w:val="TAC"/>
              <w:rPr>
                <w:ins w:id="8212" w:author="Suhwan Lim" w:date="2019-05-21T19:22:00Z"/>
                <w:rFonts w:hint="eastAsia"/>
              </w:rPr>
            </w:pPr>
            <w:ins w:id="8213" w:author="Suhwan Lim" w:date="2019-05-21T19:23:00Z">
              <w:r w:rsidRPr="00094E23">
                <w:rPr>
                  <w:rFonts w:hint="eastAsia"/>
                </w:rPr>
                <w:t>17</w:t>
              </w:r>
              <w:r w:rsidRPr="00094E23">
                <w:t>65</w:t>
              </w:r>
            </w:ins>
          </w:p>
        </w:tc>
        <w:tc>
          <w:tcPr>
            <w:tcW w:w="746" w:type="dxa"/>
            <w:shd w:val="clear" w:color="auto" w:fill="auto"/>
            <w:noWrap/>
            <w:vAlign w:val="center"/>
          </w:tcPr>
          <w:p w:rsidR="007E641E" w:rsidRPr="00FA1361" w:rsidRDefault="007E641E" w:rsidP="007E641E">
            <w:pPr>
              <w:pStyle w:val="TAC"/>
              <w:rPr>
                <w:ins w:id="8214" w:author="Suhwan Lim" w:date="2019-05-21T19:22:00Z"/>
                <w:rFonts w:hint="eastAsia"/>
              </w:rPr>
            </w:pPr>
            <w:ins w:id="8215" w:author="Suhwan Lim" w:date="2019-05-21T19:23: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216" w:author="Suhwan Lim" w:date="2019-05-21T19:22:00Z"/>
                <w:rFonts w:hint="eastAsia"/>
              </w:rPr>
            </w:pPr>
            <w:ins w:id="8217" w:author="Suhwan Lim" w:date="2019-05-21T19:23:00Z">
              <w:r w:rsidRPr="00094E23">
                <w:rPr>
                  <w:rFonts w:hint="eastAsia"/>
                </w:rPr>
                <w:t>25</w:t>
              </w:r>
            </w:ins>
          </w:p>
        </w:tc>
        <w:tc>
          <w:tcPr>
            <w:tcW w:w="1287" w:type="dxa"/>
            <w:shd w:val="clear" w:color="auto" w:fill="auto"/>
            <w:noWrap/>
            <w:vAlign w:val="center"/>
          </w:tcPr>
          <w:p w:rsidR="007E641E" w:rsidRPr="00FA1361" w:rsidRDefault="007E641E" w:rsidP="007E641E">
            <w:pPr>
              <w:pStyle w:val="TAC"/>
              <w:rPr>
                <w:ins w:id="8218" w:author="Suhwan Lim" w:date="2019-05-21T19:22:00Z"/>
                <w:rFonts w:hint="eastAsia"/>
              </w:rPr>
            </w:pPr>
            <w:ins w:id="8219" w:author="Suhwan Lim" w:date="2019-05-21T19:23:00Z">
              <w:r w:rsidRPr="00094E23">
                <w:rPr>
                  <w:rFonts w:hint="eastAsia"/>
                </w:rPr>
                <w:t>18</w:t>
              </w:r>
              <w:r w:rsidRPr="00094E23">
                <w:t>60</w:t>
              </w:r>
            </w:ins>
          </w:p>
        </w:tc>
        <w:tc>
          <w:tcPr>
            <w:tcW w:w="616" w:type="dxa"/>
            <w:shd w:val="clear" w:color="auto" w:fill="auto"/>
            <w:vAlign w:val="center"/>
          </w:tcPr>
          <w:p w:rsidR="007E641E" w:rsidRPr="00E45FA2" w:rsidRDefault="007E641E" w:rsidP="007E641E">
            <w:pPr>
              <w:pStyle w:val="TAC"/>
              <w:rPr>
                <w:ins w:id="8220" w:author="Suhwan Lim" w:date="2019-05-21T19:22:00Z"/>
              </w:rPr>
            </w:pPr>
            <w:ins w:id="8221" w:author="Suhwan Lim" w:date="2019-05-21T19:23:00Z">
              <w:r w:rsidRPr="00094E23">
                <w:t>15.7</w:t>
              </w:r>
            </w:ins>
          </w:p>
        </w:tc>
        <w:tc>
          <w:tcPr>
            <w:tcW w:w="817" w:type="dxa"/>
            <w:shd w:val="clear" w:color="auto" w:fill="auto"/>
            <w:vAlign w:val="center"/>
          </w:tcPr>
          <w:p w:rsidR="007E641E" w:rsidRPr="00E45FA2" w:rsidRDefault="007E641E" w:rsidP="007E641E">
            <w:pPr>
              <w:pStyle w:val="TAC"/>
              <w:rPr>
                <w:ins w:id="8222" w:author="Suhwan Lim" w:date="2019-05-21T19:22:00Z"/>
              </w:rPr>
            </w:pPr>
            <w:ins w:id="8223" w:author="Suhwan Lim" w:date="2019-05-21T19:23:00Z">
              <w:r w:rsidRPr="00094E23">
                <w:t>F</w:t>
              </w:r>
              <w:r w:rsidRPr="00E45FA2">
                <w:t>DD</w:t>
              </w:r>
            </w:ins>
          </w:p>
        </w:tc>
        <w:tc>
          <w:tcPr>
            <w:tcW w:w="1073" w:type="dxa"/>
            <w:shd w:val="clear" w:color="auto" w:fill="auto"/>
            <w:vAlign w:val="center"/>
          </w:tcPr>
          <w:p w:rsidR="007E641E" w:rsidRPr="00E45FA2" w:rsidRDefault="007E641E" w:rsidP="007E641E">
            <w:pPr>
              <w:pStyle w:val="TAC"/>
              <w:rPr>
                <w:ins w:id="8224" w:author="Suhwan Lim" w:date="2019-05-21T19:22:00Z"/>
              </w:rPr>
            </w:pPr>
            <w:ins w:id="8225" w:author="Suhwan Lim" w:date="2019-05-21T19:23:00Z">
              <w:r w:rsidRPr="00094E23">
                <w:t>IMD3</w:t>
              </w:r>
            </w:ins>
          </w:p>
        </w:tc>
      </w:tr>
      <w:tr w:rsidR="007E641E" w:rsidRPr="00AE4694" w:rsidTr="00AD21D3">
        <w:trPr>
          <w:trHeight w:val="22"/>
          <w:jc w:val="center"/>
          <w:ins w:id="8226" w:author="Suhwan Lim" w:date="2019-05-21T19:22:00Z"/>
        </w:trPr>
        <w:tc>
          <w:tcPr>
            <w:tcW w:w="1926" w:type="dxa"/>
            <w:vMerge/>
            <w:shd w:val="clear" w:color="auto" w:fill="auto"/>
            <w:vAlign w:val="center"/>
          </w:tcPr>
          <w:p w:rsidR="007E641E" w:rsidRPr="00AE4694" w:rsidRDefault="007E641E" w:rsidP="007E641E">
            <w:pPr>
              <w:pStyle w:val="TAC"/>
              <w:rPr>
                <w:ins w:id="8227" w:author="Suhwan Lim" w:date="2019-05-21T19:22:00Z"/>
              </w:rPr>
            </w:pPr>
          </w:p>
        </w:tc>
        <w:tc>
          <w:tcPr>
            <w:tcW w:w="1145" w:type="dxa"/>
            <w:shd w:val="clear" w:color="auto" w:fill="auto"/>
            <w:vAlign w:val="center"/>
          </w:tcPr>
          <w:p w:rsidR="007E641E" w:rsidRDefault="007E641E" w:rsidP="007E641E">
            <w:pPr>
              <w:pStyle w:val="TAC"/>
              <w:rPr>
                <w:ins w:id="8228" w:author="Suhwan Lim" w:date="2019-05-21T19:22:00Z"/>
              </w:rPr>
            </w:pPr>
            <w:ins w:id="8229" w:author="Suhwan Lim" w:date="2019-05-21T19:23:00Z">
              <w:r w:rsidRPr="00094E23">
                <w:rPr>
                  <w:rFonts w:hint="eastAsia"/>
                </w:rPr>
                <w:t>n7</w:t>
              </w:r>
              <w:r w:rsidRPr="00094E23">
                <w:t>8</w:t>
              </w:r>
            </w:ins>
          </w:p>
        </w:tc>
        <w:tc>
          <w:tcPr>
            <w:tcW w:w="1149" w:type="dxa"/>
            <w:shd w:val="clear" w:color="auto" w:fill="auto"/>
            <w:noWrap/>
            <w:vAlign w:val="center"/>
          </w:tcPr>
          <w:p w:rsidR="007E641E" w:rsidRPr="00FA1361" w:rsidRDefault="007E641E" w:rsidP="007E641E">
            <w:pPr>
              <w:pStyle w:val="TAC"/>
              <w:rPr>
                <w:ins w:id="8230" w:author="Suhwan Lim" w:date="2019-05-21T19:22:00Z"/>
                <w:rFonts w:hint="eastAsia"/>
              </w:rPr>
            </w:pPr>
            <w:ins w:id="8231" w:author="Suhwan Lim" w:date="2019-05-21T19:23:00Z">
              <w:r w:rsidRPr="00094E23">
                <w:rPr>
                  <w:rFonts w:hint="eastAsia"/>
                </w:rPr>
                <w:t>3</w:t>
              </w:r>
              <w:r w:rsidRPr="00094E23">
                <w:t>550</w:t>
              </w:r>
            </w:ins>
          </w:p>
        </w:tc>
        <w:tc>
          <w:tcPr>
            <w:tcW w:w="746" w:type="dxa"/>
            <w:shd w:val="clear" w:color="auto" w:fill="auto"/>
            <w:noWrap/>
            <w:vAlign w:val="center"/>
          </w:tcPr>
          <w:p w:rsidR="007E641E" w:rsidRPr="00FA1361" w:rsidRDefault="007E641E" w:rsidP="007E641E">
            <w:pPr>
              <w:pStyle w:val="TAC"/>
              <w:rPr>
                <w:ins w:id="8232" w:author="Suhwan Lim" w:date="2019-05-21T19:22:00Z"/>
                <w:rFonts w:hint="eastAsia"/>
              </w:rPr>
            </w:pPr>
            <w:ins w:id="8233" w:author="Suhwan Lim" w:date="2019-05-21T19:23:00Z">
              <w:r w:rsidRPr="00094E23">
                <w:rPr>
                  <w:rFonts w:hint="eastAsia"/>
                </w:rPr>
                <w:t>10</w:t>
              </w:r>
            </w:ins>
          </w:p>
        </w:tc>
        <w:tc>
          <w:tcPr>
            <w:tcW w:w="869" w:type="dxa"/>
            <w:shd w:val="clear" w:color="auto" w:fill="auto"/>
            <w:noWrap/>
            <w:vAlign w:val="center"/>
          </w:tcPr>
          <w:p w:rsidR="007E641E" w:rsidRPr="00FA1361" w:rsidRDefault="007E641E" w:rsidP="007E641E">
            <w:pPr>
              <w:pStyle w:val="TAC"/>
              <w:rPr>
                <w:ins w:id="8234" w:author="Suhwan Lim" w:date="2019-05-21T19:22:00Z"/>
                <w:rFonts w:hint="eastAsia"/>
              </w:rPr>
            </w:pPr>
            <w:ins w:id="8235" w:author="Suhwan Lim" w:date="2019-05-21T19:23:00Z">
              <w:r w:rsidRPr="00094E23">
                <w:rPr>
                  <w:rFonts w:hint="eastAsia"/>
                </w:rPr>
                <w:t>52</w:t>
              </w:r>
            </w:ins>
          </w:p>
        </w:tc>
        <w:tc>
          <w:tcPr>
            <w:tcW w:w="1287" w:type="dxa"/>
            <w:shd w:val="clear" w:color="auto" w:fill="auto"/>
            <w:noWrap/>
            <w:vAlign w:val="center"/>
          </w:tcPr>
          <w:p w:rsidR="007E641E" w:rsidRPr="00FA1361" w:rsidRDefault="007E641E" w:rsidP="007E641E">
            <w:pPr>
              <w:pStyle w:val="TAC"/>
              <w:rPr>
                <w:ins w:id="8236" w:author="Suhwan Lim" w:date="2019-05-21T19:22:00Z"/>
                <w:rFonts w:hint="eastAsia"/>
              </w:rPr>
            </w:pPr>
            <w:ins w:id="8237" w:author="Suhwan Lim" w:date="2019-05-21T19:23:00Z">
              <w:r w:rsidRPr="00094E23">
                <w:rPr>
                  <w:rFonts w:hint="eastAsia"/>
                </w:rPr>
                <w:t>3</w:t>
              </w:r>
              <w:r w:rsidRPr="00094E23">
                <w:t>550</w:t>
              </w:r>
            </w:ins>
          </w:p>
        </w:tc>
        <w:tc>
          <w:tcPr>
            <w:tcW w:w="616" w:type="dxa"/>
            <w:shd w:val="clear" w:color="auto" w:fill="auto"/>
            <w:vAlign w:val="center"/>
          </w:tcPr>
          <w:p w:rsidR="007E641E" w:rsidRPr="00E45FA2" w:rsidRDefault="007E641E" w:rsidP="007E641E">
            <w:pPr>
              <w:pStyle w:val="TAC"/>
              <w:rPr>
                <w:ins w:id="8238" w:author="Suhwan Lim" w:date="2019-05-21T19:22:00Z"/>
              </w:rPr>
            </w:pPr>
            <w:ins w:id="8239" w:author="Suhwan Lim" w:date="2019-05-21T19:23:00Z">
              <w:r w:rsidRPr="00E45FA2">
                <w:t>N/A</w:t>
              </w:r>
            </w:ins>
          </w:p>
        </w:tc>
        <w:tc>
          <w:tcPr>
            <w:tcW w:w="817" w:type="dxa"/>
            <w:shd w:val="clear" w:color="auto" w:fill="auto"/>
            <w:vAlign w:val="center"/>
          </w:tcPr>
          <w:p w:rsidR="007E641E" w:rsidRPr="00E45FA2" w:rsidRDefault="007E641E" w:rsidP="007E641E">
            <w:pPr>
              <w:pStyle w:val="TAC"/>
              <w:rPr>
                <w:ins w:id="8240" w:author="Suhwan Lim" w:date="2019-05-21T19:22:00Z"/>
              </w:rPr>
            </w:pPr>
            <w:ins w:id="8241" w:author="Suhwan Lim" w:date="2019-05-21T19:23:00Z">
              <w:r w:rsidRPr="00094E23">
                <w:t>T</w:t>
              </w:r>
              <w:r w:rsidRPr="00E45FA2">
                <w:t>DD</w:t>
              </w:r>
            </w:ins>
          </w:p>
        </w:tc>
        <w:tc>
          <w:tcPr>
            <w:tcW w:w="1073" w:type="dxa"/>
            <w:shd w:val="clear" w:color="auto" w:fill="auto"/>
            <w:vAlign w:val="center"/>
          </w:tcPr>
          <w:p w:rsidR="007E641E" w:rsidRPr="00E45FA2" w:rsidRDefault="007E641E" w:rsidP="007E641E">
            <w:pPr>
              <w:pStyle w:val="TAC"/>
              <w:rPr>
                <w:ins w:id="8242" w:author="Suhwan Lim" w:date="2019-05-21T19:22:00Z"/>
              </w:rPr>
            </w:pPr>
            <w:ins w:id="8243" w:author="Suhwan Lim" w:date="2019-05-21T19:23:00Z">
              <w:r w:rsidRPr="00E45FA2">
                <w:t>N/A</w:t>
              </w:r>
            </w:ins>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eastAsia="Yu Gothic"/>
                <w:szCs w:val="18"/>
                <w:lang w:val="en-US"/>
              </w:rPr>
              <w:t>DC_21A-28A_n77A</w:t>
            </w: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1452</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1500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28</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730.5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785.5</w:t>
            </w:r>
          </w:p>
        </w:tc>
        <w:tc>
          <w:tcPr>
            <w:tcW w:w="616" w:type="dxa"/>
            <w:shd w:val="clear" w:color="auto" w:fill="auto"/>
            <w:vAlign w:val="center"/>
          </w:tcPr>
          <w:p w:rsidR="007E641E" w:rsidRPr="00AE4694" w:rsidRDefault="007E641E" w:rsidP="007E641E">
            <w:pPr>
              <w:pStyle w:val="TAC"/>
            </w:pPr>
            <w:r w:rsidRPr="00AE4694">
              <w:rPr>
                <w:rFonts w:eastAsia="Yu Gothic"/>
                <w:szCs w:val="18"/>
                <w:lang w:val="en-US"/>
              </w:rPr>
              <w:t>16.9</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rFonts w:eastAsia="Yu Gothic"/>
                <w:szCs w:val="18"/>
                <w:lang w:val="en-US"/>
              </w:rPr>
              <w:t>IMD3</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n77</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3689.5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3689.5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1450.5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1498.5</w:t>
            </w:r>
          </w:p>
        </w:tc>
        <w:tc>
          <w:tcPr>
            <w:tcW w:w="616" w:type="dxa"/>
            <w:shd w:val="clear" w:color="auto" w:fill="auto"/>
            <w:vAlign w:val="center"/>
          </w:tcPr>
          <w:p w:rsidR="007E641E" w:rsidRPr="00AE4694" w:rsidRDefault="007E641E" w:rsidP="007E641E">
            <w:pPr>
              <w:pStyle w:val="TAC"/>
            </w:pPr>
            <w:r w:rsidRPr="00AE4694">
              <w:rPr>
                <w:rFonts w:eastAsia="Yu Gothic"/>
                <w:szCs w:val="18"/>
                <w:lang w:val="en-US"/>
              </w:rPr>
              <w:t>9.9</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rFonts w:eastAsia="Yu Gothic"/>
                <w:szCs w:val="18"/>
                <w:lang w:val="en-US"/>
              </w:rPr>
              <w:t>IMD4</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28</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730.5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785.5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n77</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3690</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3690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t>DC_21A-28A_n79A</w:t>
            </w:r>
          </w:p>
        </w:tc>
        <w:tc>
          <w:tcPr>
            <w:tcW w:w="1145" w:type="dxa"/>
            <w:shd w:val="clear" w:color="auto" w:fill="auto"/>
            <w:vAlign w:val="center"/>
          </w:tcPr>
          <w:p w:rsidR="007E641E" w:rsidRPr="00AE4694" w:rsidRDefault="007E641E" w:rsidP="007E641E">
            <w:pPr>
              <w:pStyle w:val="TAC"/>
            </w:pPr>
            <w:r w:rsidRPr="00AE4694">
              <w:t>21</w:t>
            </w:r>
          </w:p>
        </w:tc>
        <w:tc>
          <w:tcPr>
            <w:tcW w:w="1149" w:type="dxa"/>
            <w:shd w:val="clear" w:color="auto" w:fill="auto"/>
            <w:noWrap/>
            <w:vAlign w:val="center"/>
          </w:tcPr>
          <w:p w:rsidR="007E641E" w:rsidRPr="00AE4694" w:rsidRDefault="007E641E" w:rsidP="007E641E">
            <w:pPr>
              <w:pStyle w:val="TAC"/>
            </w:pPr>
            <w:r w:rsidRPr="00AE4694">
              <w:t>1450</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1498</w:t>
            </w:r>
          </w:p>
        </w:tc>
        <w:tc>
          <w:tcPr>
            <w:tcW w:w="616" w:type="dxa"/>
            <w:shd w:val="clear" w:color="auto" w:fill="auto"/>
            <w:vAlign w:val="center"/>
          </w:tcPr>
          <w:p w:rsidR="007E641E" w:rsidRPr="00AE4694" w:rsidRDefault="007E641E" w:rsidP="007E641E">
            <w:pPr>
              <w:pStyle w:val="TAC"/>
            </w:pPr>
            <w:r w:rsidRPr="00AE4694">
              <w:t>5.2</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IMD5</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28</w:t>
            </w:r>
          </w:p>
        </w:tc>
        <w:tc>
          <w:tcPr>
            <w:tcW w:w="1149" w:type="dxa"/>
            <w:shd w:val="clear" w:color="auto" w:fill="auto"/>
            <w:noWrap/>
            <w:vAlign w:val="center"/>
          </w:tcPr>
          <w:p w:rsidR="007E641E" w:rsidRPr="00AE4694" w:rsidRDefault="007E641E" w:rsidP="007E641E">
            <w:pPr>
              <w:pStyle w:val="TAC"/>
            </w:pPr>
            <w:r w:rsidRPr="00AE4694">
              <w:t>730.5</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785.5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n79</w:t>
            </w:r>
          </w:p>
        </w:tc>
        <w:tc>
          <w:tcPr>
            <w:tcW w:w="1149" w:type="dxa"/>
            <w:shd w:val="clear" w:color="auto" w:fill="auto"/>
            <w:noWrap/>
            <w:vAlign w:val="center"/>
          </w:tcPr>
          <w:p w:rsidR="007E641E" w:rsidRPr="00AE4694" w:rsidRDefault="007E641E" w:rsidP="007E641E">
            <w:pPr>
              <w:pStyle w:val="TAC"/>
            </w:pPr>
            <w:r w:rsidRPr="00AE4694">
              <w:t>4420</w:t>
            </w:r>
          </w:p>
        </w:tc>
        <w:tc>
          <w:tcPr>
            <w:tcW w:w="746" w:type="dxa"/>
            <w:shd w:val="clear" w:color="auto" w:fill="auto"/>
            <w:noWrap/>
            <w:vAlign w:val="center"/>
          </w:tcPr>
          <w:p w:rsidR="007E641E" w:rsidRPr="00AE4694" w:rsidRDefault="007E641E" w:rsidP="007E641E">
            <w:pPr>
              <w:pStyle w:val="TAC"/>
            </w:pPr>
            <w:r w:rsidRPr="00AE4694">
              <w:t>40</w:t>
            </w:r>
          </w:p>
        </w:tc>
        <w:tc>
          <w:tcPr>
            <w:tcW w:w="869" w:type="dxa"/>
            <w:shd w:val="clear" w:color="auto" w:fill="auto"/>
            <w:noWrap/>
            <w:vAlign w:val="center"/>
          </w:tcPr>
          <w:p w:rsidR="007E641E" w:rsidRPr="00AE4694" w:rsidRDefault="007E641E" w:rsidP="007E641E">
            <w:pPr>
              <w:pStyle w:val="TAC"/>
            </w:pPr>
            <w:r w:rsidRPr="00AE4694">
              <w:t>216</w:t>
            </w:r>
          </w:p>
        </w:tc>
        <w:tc>
          <w:tcPr>
            <w:tcW w:w="1287" w:type="dxa"/>
            <w:shd w:val="clear" w:color="auto" w:fill="auto"/>
            <w:noWrap/>
            <w:vAlign w:val="center"/>
          </w:tcPr>
          <w:p w:rsidR="007E641E" w:rsidRPr="00AE4694" w:rsidRDefault="007E641E" w:rsidP="007E641E">
            <w:pPr>
              <w:pStyle w:val="TAC"/>
            </w:pPr>
            <w:r w:rsidRPr="00AE4694">
              <w:t>4420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cs="Arial" w:hint="eastAsia"/>
                <w:lang w:eastAsia="zh-CN"/>
              </w:rPr>
              <w:t>DC_28A-42A_79A</w:t>
            </w: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28</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730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785</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FDD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42</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3420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3420</w:t>
            </w:r>
          </w:p>
        </w:tc>
        <w:tc>
          <w:tcPr>
            <w:tcW w:w="616" w:type="dxa"/>
            <w:shd w:val="clear" w:color="auto" w:fill="auto"/>
            <w:vAlign w:val="center"/>
          </w:tcPr>
          <w:p w:rsidR="007E641E" w:rsidRPr="00AE4694" w:rsidRDefault="007E641E" w:rsidP="007E641E">
            <w:pPr>
              <w:pStyle w:val="TAC"/>
            </w:pPr>
            <w:r w:rsidRPr="00AE4694">
              <w:rPr>
                <w:rFonts w:eastAsia="Yu Gothic" w:cs="Arial"/>
                <w:szCs w:val="18"/>
                <w:lang w:val="en-US"/>
              </w:rPr>
              <w:t>15.3</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eastAsia="Yu Gothic" w:cs="Arial"/>
                <w:szCs w:val="18"/>
                <w:lang w:val="en-US"/>
              </w:rPr>
              <w:t>IMD3</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n79</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4880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40</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216</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4880</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28</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745</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800</w:t>
            </w:r>
          </w:p>
        </w:tc>
        <w:tc>
          <w:tcPr>
            <w:tcW w:w="616" w:type="dxa"/>
            <w:shd w:val="clear" w:color="auto" w:fill="auto"/>
            <w:vAlign w:val="center"/>
          </w:tcPr>
          <w:p w:rsidR="007E641E" w:rsidRPr="00AE4694" w:rsidRDefault="007E641E" w:rsidP="007E641E">
            <w:pPr>
              <w:pStyle w:val="TAC"/>
            </w:pPr>
            <w:r w:rsidRPr="00AE4694">
              <w:rPr>
                <w:rFonts w:eastAsia="Yu Gothic" w:cs="Arial"/>
                <w:szCs w:val="18"/>
                <w:lang w:val="en-US"/>
              </w:rPr>
              <w:t>16.2</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FDD</w:t>
            </w:r>
          </w:p>
        </w:tc>
        <w:tc>
          <w:tcPr>
            <w:tcW w:w="1073" w:type="dxa"/>
            <w:shd w:val="clear" w:color="auto" w:fill="auto"/>
            <w:vAlign w:val="center"/>
          </w:tcPr>
          <w:p w:rsidR="007E641E" w:rsidRPr="00AE4694" w:rsidRDefault="007E641E" w:rsidP="007E641E">
            <w:pPr>
              <w:pStyle w:val="TAC"/>
            </w:pPr>
            <w:r w:rsidRPr="00AE4694">
              <w:rPr>
                <w:rFonts w:eastAsia="Yu Gothic" w:cs="Arial"/>
                <w:szCs w:val="18"/>
                <w:lang w:val="en-US"/>
              </w:rPr>
              <w:t>IMD2</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42</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3597.5</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3597.5</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n79</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4420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40</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216</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4420</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16"/>
          <w:jc w:val="center"/>
        </w:trPr>
        <w:tc>
          <w:tcPr>
            <w:tcW w:w="1926" w:type="dxa"/>
            <w:vMerge w:val="restart"/>
            <w:shd w:val="clear" w:color="auto" w:fill="auto"/>
            <w:vAlign w:val="center"/>
          </w:tcPr>
          <w:p w:rsidR="007E641E" w:rsidRPr="00AE4694" w:rsidRDefault="007E641E" w:rsidP="007E641E">
            <w:pPr>
              <w:pStyle w:val="TAC"/>
            </w:pPr>
            <w:r w:rsidRPr="00AE4694">
              <w:t>DC_19A_n78A-n79A</w:t>
            </w:r>
          </w:p>
        </w:tc>
        <w:tc>
          <w:tcPr>
            <w:tcW w:w="1145" w:type="dxa"/>
            <w:shd w:val="clear" w:color="auto" w:fill="auto"/>
            <w:vAlign w:val="center"/>
          </w:tcPr>
          <w:p w:rsidR="007E641E" w:rsidRPr="00AE4694" w:rsidRDefault="007E641E" w:rsidP="007E641E">
            <w:pPr>
              <w:pStyle w:val="TAC"/>
            </w:pPr>
            <w:r w:rsidRPr="00AE4694">
              <w:t>19</w:t>
            </w:r>
          </w:p>
        </w:tc>
        <w:tc>
          <w:tcPr>
            <w:tcW w:w="1149" w:type="dxa"/>
            <w:shd w:val="clear" w:color="auto" w:fill="auto"/>
            <w:noWrap/>
            <w:vAlign w:val="center"/>
          </w:tcPr>
          <w:p w:rsidR="007E641E" w:rsidRPr="00AE4694" w:rsidRDefault="007E641E" w:rsidP="007E641E">
            <w:pPr>
              <w:pStyle w:val="TAC"/>
            </w:pPr>
            <w:r w:rsidRPr="00AE4694">
              <w:t>835</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880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3680</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3680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n79</w:t>
            </w:r>
          </w:p>
        </w:tc>
        <w:tc>
          <w:tcPr>
            <w:tcW w:w="1149" w:type="dxa"/>
            <w:shd w:val="clear" w:color="auto" w:fill="auto"/>
            <w:noWrap/>
            <w:vAlign w:val="center"/>
          </w:tcPr>
          <w:p w:rsidR="007E641E" w:rsidRPr="00AE4694" w:rsidRDefault="007E641E" w:rsidP="007E641E">
            <w:pPr>
              <w:pStyle w:val="TAC"/>
            </w:pPr>
            <w:r w:rsidRPr="00AE4694">
              <w:t>4515</w:t>
            </w:r>
          </w:p>
        </w:tc>
        <w:tc>
          <w:tcPr>
            <w:tcW w:w="746" w:type="dxa"/>
            <w:shd w:val="clear" w:color="auto" w:fill="auto"/>
            <w:noWrap/>
            <w:vAlign w:val="center"/>
          </w:tcPr>
          <w:p w:rsidR="007E641E" w:rsidRPr="00AE4694" w:rsidRDefault="007E641E" w:rsidP="007E641E">
            <w:pPr>
              <w:pStyle w:val="TAC"/>
            </w:pPr>
            <w:r w:rsidRPr="00AE4694">
              <w:t>40</w:t>
            </w:r>
          </w:p>
        </w:tc>
        <w:tc>
          <w:tcPr>
            <w:tcW w:w="869" w:type="dxa"/>
            <w:shd w:val="clear" w:color="auto" w:fill="auto"/>
            <w:noWrap/>
            <w:vAlign w:val="center"/>
          </w:tcPr>
          <w:p w:rsidR="007E641E" w:rsidRPr="00AE4694" w:rsidRDefault="007E641E" w:rsidP="007E641E">
            <w:pPr>
              <w:pStyle w:val="TAC"/>
            </w:pPr>
            <w:r w:rsidRPr="00AE4694">
              <w:t>216</w:t>
            </w:r>
          </w:p>
        </w:tc>
        <w:tc>
          <w:tcPr>
            <w:tcW w:w="1287" w:type="dxa"/>
            <w:shd w:val="clear" w:color="auto" w:fill="auto"/>
            <w:noWrap/>
            <w:vAlign w:val="center"/>
          </w:tcPr>
          <w:p w:rsidR="007E641E" w:rsidRPr="00AE4694" w:rsidRDefault="007E641E" w:rsidP="007E641E">
            <w:pPr>
              <w:pStyle w:val="TAC"/>
            </w:pPr>
            <w:r w:rsidRPr="00AE4694">
              <w:t>4515</w:t>
            </w:r>
          </w:p>
        </w:tc>
        <w:tc>
          <w:tcPr>
            <w:tcW w:w="616" w:type="dxa"/>
            <w:shd w:val="clear" w:color="auto" w:fill="auto"/>
            <w:vAlign w:val="center"/>
          </w:tcPr>
          <w:p w:rsidR="007E641E" w:rsidRPr="00AE4694" w:rsidRDefault="007E641E" w:rsidP="007E641E">
            <w:pPr>
              <w:pStyle w:val="TAC"/>
            </w:pPr>
            <w:r w:rsidRPr="00AE4694">
              <w:t>29.3</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IMD2</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19</w:t>
            </w:r>
          </w:p>
        </w:tc>
        <w:tc>
          <w:tcPr>
            <w:tcW w:w="1149" w:type="dxa"/>
            <w:shd w:val="clear" w:color="auto" w:fill="auto"/>
            <w:noWrap/>
            <w:vAlign w:val="center"/>
          </w:tcPr>
          <w:p w:rsidR="007E641E" w:rsidRPr="00AE4694" w:rsidRDefault="007E641E" w:rsidP="007E641E">
            <w:pPr>
              <w:pStyle w:val="TAC"/>
            </w:pPr>
            <w:r w:rsidRPr="00AE4694">
              <w:t>835</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880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n79</w:t>
            </w:r>
          </w:p>
        </w:tc>
        <w:tc>
          <w:tcPr>
            <w:tcW w:w="1149" w:type="dxa"/>
            <w:shd w:val="clear" w:color="auto" w:fill="auto"/>
            <w:noWrap/>
            <w:vAlign w:val="center"/>
          </w:tcPr>
          <w:p w:rsidR="007E641E" w:rsidRPr="00AE4694" w:rsidRDefault="007E641E" w:rsidP="007E641E">
            <w:pPr>
              <w:pStyle w:val="TAC"/>
            </w:pPr>
            <w:r w:rsidRPr="00AE4694">
              <w:t>4550</w:t>
            </w:r>
          </w:p>
        </w:tc>
        <w:tc>
          <w:tcPr>
            <w:tcW w:w="746" w:type="dxa"/>
            <w:shd w:val="clear" w:color="auto" w:fill="auto"/>
            <w:noWrap/>
            <w:vAlign w:val="center"/>
          </w:tcPr>
          <w:p w:rsidR="007E641E" w:rsidRPr="00AE4694" w:rsidRDefault="007E641E" w:rsidP="007E641E">
            <w:pPr>
              <w:pStyle w:val="TAC"/>
            </w:pPr>
            <w:r w:rsidRPr="00AE4694">
              <w:t>40</w:t>
            </w:r>
          </w:p>
        </w:tc>
        <w:tc>
          <w:tcPr>
            <w:tcW w:w="869" w:type="dxa"/>
            <w:shd w:val="clear" w:color="auto" w:fill="auto"/>
            <w:noWrap/>
            <w:vAlign w:val="center"/>
          </w:tcPr>
          <w:p w:rsidR="007E641E" w:rsidRPr="00AE4694" w:rsidRDefault="007E641E" w:rsidP="007E641E">
            <w:pPr>
              <w:pStyle w:val="TAC"/>
            </w:pPr>
            <w:r w:rsidRPr="00AE4694">
              <w:t>216</w:t>
            </w:r>
          </w:p>
        </w:tc>
        <w:tc>
          <w:tcPr>
            <w:tcW w:w="1287" w:type="dxa"/>
            <w:shd w:val="clear" w:color="auto" w:fill="auto"/>
            <w:noWrap/>
            <w:vAlign w:val="center"/>
          </w:tcPr>
          <w:p w:rsidR="007E641E" w:rsidRPr="00AE4694" w:rsidRDefault="007E641E" w:rsidP="007E641E">
            <w:pPr>
              <w:pStyle w:val="TAC"/>
            </w:pPr>
            <w:r w:rsidRPr="00AE4694">
              <w:t>4550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3715</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3715</w:t>
            </w:r>
          </w:p>
        </w:tc>
        <w:tc>
          <w:tcPr>
            <w:tcW w:w="616" w:type="dxa"/>
            <w:shd w:val="clear" w:color="auto" w:fill="auto"/>
            <w:vAlign w:val="center"/>
          </w:tcPr>
          <w:p w:rsidR="007E641E" w:rsidRPr="00AE4694" w:rsidRDefault="007E641E" w:rsidP="007E641E">
            <w:pPr>
              <w:pStyle w:val="TAC"/>
            </w:pPr>
            <w:r w:rsidRPr="00AE4694">
              <w:t>28.8</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IMD2</w:t>
            </w:r>
          </w:p>
        </w:tc>
      </w:tr>
      <w:tr w:rsidR="007E641E" w:rsidRPr="00AE4694" w:rsidTr="00AD21D3">
        <w:trPr>
          <w:trHeight w:val="216"/>
          <w:jc w:val="center"/>
        </w:trPr>
        <w:tc>
          <w:tcPr>
            <w:tcW w:w="1926" w:type="dxa"/>
            <w:vMerge w:val="restart"/>
            <w:shd w:val="clear" w:color="auto" w:fill="auto"/>
            <w:vAlign w:val="center"/>
          </w:tcPr>
          <w:p w:rsidR="007E641E" w:rsidRPr="00AE4694" w:rsidRDefault="007E641E" w:rsidP="007E641E">
            <w:pPr>
              <w:pStyle w:val="TAC"/>
            </w:pPr>
            <w:r w:rsidRPr="00AE4694">
              <w:t>DC_20A_n28A-n78A</w:t>
            </w:r>
            <w:ins w:id="8244" w:author="R4-1902232" w:date="2019-03-06T22:06:00Z">
              <w:r w:rsidRPr="00A12B0C">
                <w:t>, DC_20A_SUL_n78A-n83A</w:t>
              </w:r>
            </w:ins>
          </w:p>
        </w:tc>
        <w:tc>
          <w:tcPr>
            <w:tcW w:w="1145" w:type="dxa"/>
            <w:shd w:val="clear" w:color="auto" w:fill="auto"/>
            <w:vAlign w:val="center"/>
          </w:tcPr>
          <w:p w:rsidR="007E641E" w:rsidRPr="00AE4694" w:rsidRDefault="007E641E" w:rsidP="007E641E">
            <w:pPr>
              <w:pStyle w:val="TAC"/>
            </w:pPr>
            <w:r w:rsidRPr="00AE4694">
              <w:t>20</w:t>
            </w:r>
          </w:p>
        </w:tc>
        <w:tc>
          <w:tcPr>
            <w:tcW w:w="1149" w:type="dxa"/>
            <w:shd w:val="clear" w:color="auto" w:fill="auto"/>
            <w:noWrap/>
            <w:vAlign w:val="center"/>
          </w:tcPr>
          <w:p w:rsidR="007E641E" w:rsidRPr="00AE4694" w:rsidRDefault="007E641E" w:rsidP="007E641E">
            <w:pPr>
              <w:pStyle w:val="TAC"/>
            </w:pPr>
            <w:r w:rsidRPr="00AE4694">
              <w:t>857</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816</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n28</w:t>
            </w:r>
            <w:ins w:id="8245" w:author="R4-1902232" w:date="2019-03-06T22:06:00Z">
              <w:r w:rsidRPr="00A12B0C">
                <w:t>, n83</w:t>
              </w:r>
            </w:ins>
          </w:p>
        </w:tc>
        <w:tc>
          <w:tcPr>
            <w:tcW w:w="1149" w:type="dxa"/>
            <w:shd w:val="clear" w:color="auto" w:fill="auto"/>
            <w:noWrap/>
            <w:vAlign w:val="center"/>
          </w:tcPr>
          <w:p w:rsidR="007E641E" w:rsidRPr="00AE4694" w:rsidRDefault="007E641E" w:rsidP="007E641E">
            <w:pPr>
              <w:pStyle w:val="TAC"/>
            </w:pPr>
            <w:r w:rsidRPr="00AE4694">
              <w:t>743</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798</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ins w:id="8246" w:author="R4-1902232" w:date="2019-03-06T22:07:00Z">
              <w:r w:rsidRPr="00A12B0C">
                <w:t>, SUL</w:t>
              </w:r>
            </w:ins>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3314</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3314</w:t>
            </w:r>
          </w:p>
        </w:tc>
        <w:tc>
          <w:tcPr>
            <w:tcW w:w="616" w:type="dxa"/>
            <w:shd w:val="clear" w:color="auto" w:fill="auto"/>
            <w:vAlign w:val="center"/>
          </w:tcPr>
          <w:p w:rsidR="007E641E" w:rsidRPr="00AE4694" w:rsidRDefault="007E641E" w:rsidP="007E641E">
            <w:pPr>
              <w:pStyle w:val="TAC"/>
            </w:pPr>
            <w:r w:rsidRPr="00AE4694">
              <w:t>8.7</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IMD4</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20</w:t>
            </w:r>
          </w:p>
        </w:tc>
        <w:tc>
          <w:tcPr>
            <w:tcW w:w="1149" w:type="dxa"/>
            <w:shd w:val="clear" w:color="auto" w:fill="auto"/>
            <w:noWrap/>
            <w:vAlign w:val="center"/>
          </w:tcPr>
          <w:p w:rsidR="007E641E" w:rsidRPr="00AE4694" w:rsidRDefault="007E641E" w:rsidP="007E641E">
            <w:pPr>
              <w:pStyle w:val="TAC"/>
            </w:pPr>
            <w:r w:rsidRPr="00AE4694">
              <w:t>837</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796</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3310</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3310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744</w:t>
            </w:r>
          </w:p>
        </w:tc>
        <w:tc>
          <w:tcPr>
            <w:tcW w:w="746" w:type="dxa"/>
            <w:shd w:val="clear" w:color="auto" w:fill="auto"/>
            <w:noWrap/>
            <w:vAlign w:val="center"/>
          </w:tcPr>
          <w:p w:rsidR="007E641E" w:rsidRPr="00AE4694" w:rsidRDefault="007E641E" w:rsidP="007E641E">
            <w:pPr>
              <w:pStyle w:val="TAC"/>
              <w:rPr>
                <w:lang w:eastAsia="ja-JP"/>
              </w:rPr>
            </w:pPr>
            <w:r w:rsidRPr="00AE4694">
              <w:rPr>
                <w:lang w:val="en-US" w:eastAsia="ko-KR"/>
              </w:rPr>
              <w:t>5</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25</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79</w:t>
            </w:r>
            <w:r w:rsidRPr="00AE4694">
              <w:rPr>
                <w:lang w:val="en-US" w:eastAsia="ko-KR"/>
              </w:rPr>
              <w:t>9</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9.4</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IMD4</w:t>
            </w:r>
          </w:p>
        </w:tc>
      </w:tr>
      <w:tr w:rsidR="007E641E" w:rsidRPr="00AE4694" w:rsidTr="00AD21D3">
        <w:trPr>
          <w:trHeight w:val="216"/>
          <w:jc w:val="center"/>
        </w:trPr>
        <w:tc>
          <w:tcPr>
            <w:tcW w:w="1926" w:type="dxa"/>
            <w:vMerge w:val="restart"/>
            <w:shd w:val="clear" w:color="auto" w:fill="auto"/>
            <w:vAlign w:val="center"/>
          </w:tcPr>
          <w:p w:rsidR="007E641E" w:rsidRPr="00AE4694" w:rsidRDefault="007E641E" w:rsidP="007E641E">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21</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1453</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25</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1501</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3420</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3</w:t>
            </w:r>
            <w:r w:rsidRPr="00AE4694">
              <w:rPr>
                <w:lang w:val="en-US" w:eastAsia="ko-KR"/>
              </w:rPr>
              <w:t>420</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216</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4</w:t>
            </w:r>
            <w:r w:rsidRPr="00AE4694">
              <w:rPr>
                <w:lang w:val="en-US" w:eastAsia="ko-KR"/>
              </w:rPr>
              <w:t>873</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30.1</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IMD2</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21</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1453</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25</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1501</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216</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4</w:t>
            </w:r>
            <w:r w:rsidRPr="00AE4694">
              <w:rPr>
                <w:lang w:val="en-US" w:eastAsia="ko-KR"/>
              </w:rPr>
              <w:t>940</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3487</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3</w:t>
            </w:r>
            <w:r w:rsidRPr="00AE4694">
              <w:rPr>
                <w:lang w:val="en-US" w:eastAsia="ko-KR"/>
              </w:rPr>
              <w:t>487</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29.8</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IMD2</w:t>
            </w:r>
          </w:p>
        </w:tc>
      </w:tr>
      <w:tr w:rsidR="007E641E" w:rsidRPr="00AE4694" w:rsidTr="00AD21D3">
        <w:trPr>
          <w:trHeight w:val="216"/>
          <w:jc w:val="center"/>
          <w:ins w:id="8247" w:author="Suhwan Lim" w:date="2019-04-18T14:05:00Z"/>
        </w:trPr>
        <w:tc>
          <w:tcPr>
            <w:tcW w:w="1926" w:type="dxa"/>
            <w:vMerge w:val="restart"/>
            <w:shd w:val="clear" w:color="auto" w:fill="auto"/>
            <w:vAlign w:val="center"/>
          </w:tcPr>
          <w:p w:rsidR="007E641E" w:rsidRPr="00AE4694" w:rsidRDefault="007E641E" w:rsidP="007E641E">
            <w:pPr>
              <w:pStyle w:val="TAC"/>
              <w:rPr>
                <w:ins w:id="8248" w:author="Suhwan Lim" w:date="2019-04-18T14:05:00Z"/>
              </w:rPr>
            </w:pPr>
            <w:ins w:id="8249" w:author="Suhwan Lim" w:date="2019-04-18T14:05:00Z">
              <w:r w:rsidRPr="001B0F7A">
                <w:t>DC_2</w:t>
              </w:r>
              <w:r>
                <w:t>8A_n</w:t>
              </w:r>
              <w:r w:rsidRPr="001B0F7A">
                <w:t>8A-n78A</w:t>
              </w:r>
            </w:ins>
          </w:p>
        </w:tc>
        <w:tc>
          <w:tcPr>
            <w:tcW w:w="1145" w:type="dxa"/>
            <w:shd w:val="clear" w:color="auto" w:fill="auto"/>
            <w:vAlign w:val="center"/>
          </w:tcPr>
          <w:p w:rsidR="007E641E" w:rsidRPr="00AE4694" w:rsidRDefault="007E641E" w:rsidP="007E641E">
            <w:pPr>
              <w:pStyle w:val="TAC"/>
              <w:rPr>
                <w:ins w:id="8250" w:author="Suhwan Lim" w:date="2019-04-18T14:05:00Z"/>
                <w:lang w:val="en-US" w:eastAsia="ko-KR"/>
              </w:rPr>
            </w:pPr>
            <w:ins w:id="8251" w:author="Suhwan Lim" w:date="2019-04-18T14:05:00Z">
              <w:r>
                <w:rPr>
                  <w:rFonts w:hint="eastAsia"/>
                  <w:lang w:val="en-US" w:eastAsia="ko-KR"/>
                </w:rPr>
                <w:t>28</w:t>
              </w:r>
            </w:ins>
          </w:p>
        </w:tc>
        <w:tc>
          <w:tcPr>
            <w:tcW w:w="1149" w:type="dxa"/>
            <w:shd w:val="clear" w:color="auto" w:fill="auto"/>
            <w:noWrap/>
            <w:vAlign w:val="center"/>
          </w:tcPr>
          <w:p w:rsidR="007E641E" w:rsidRPr="00AE4694" w:rsidRDefault="007E641E" w:rsidP="007E641E">
            <w:pPr>
              <w:pStyle w:val="TAC"/>
              <w:rPr>
                <w:ins w:id="8252" w:author="Suhwan Lim" w:date="2019-04-18T14:05:00Z"/>
                <w:lang w:val="en-US" w:eastAsia="ko-KR"/>
              </w:rPr>
            </w:pPr>
            <w:ins w:id="8253" w:author="Suhwan Lim" w:date="2019-04-18T14:05:00Z">
              <w:r w:rsidRPr="002B788B">
                <w:rPr>
                  <w:rFonts w:ascii="Calibri" w:hAnsi="Calibri" w:hint="eastAsia"/>
                  <w:lang w:val="en-US" w:eastAsia="ko-KR"/>
                </w:rPr>
                <w:t>728</w:t>
              </w:r>
            </w:ins>
          </w:p>
        </w:tc>
        <w:tc>
          <w:tcPr>
            <w:tcW w:w="746" w:type="dxa"/>
            <w:shd w:val="clear" w:color="auto" w:fill="auto"/>
            <w:noWrap/>
            <w:vAlign w:val="center"/>
          </w:tcPr>
          <w:p w:rsidR="007E641E" w:rsidRPr="00AE4694" w:rsidRDefault="007E641E" w:rsidP="007E641E">
            <w:pPr>
              <w:pStyle w:val="TAC"/>
              <w:rPr>
                <w:ins w:id="8254" w:author="Suhwan Lim" w:date="2019-04-18T14:05:00Z"/>
                <w:lang w:val="en-US" w:eastAsia="ko-KR"/>
              </w:rPr>
            </w:pPr>
            <w:ins w:id="8255"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256" w:author="Suhwan Lim" w:date="2019-04-18T14:05:00Z"/>
                <w:lang w:val="en-US" w:eastAsia="ko-KR"/>
              </w:rPr>
            </w:pPr>
            <w:ins w:id="8257"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258" w:author="Suhwan Lim" w:date="2019-04-18T14:05:00Z"/>
                <w:lang w:val="en-US" w:eastAsia="ko-KR"/>
              </w:rPr>
            </w:pPr>
            <w:ins w:id="8259" w:author="Suhwan Lim" w:date="2019-04-18T14:05:00Z">
              <w:r w:rsidRPr="002B788B">
                <w:rPr>
                  <w:rFonts w:ascii="Calibri" w:hAnsi="Calibri" w:hint="eastAsia"/>
                  <w:lang w:val="en-US" w:eastAsia="ko-KR"/>
                </w:rPr>
                <w:t>783</w:t>
              </w:r>
            </w:ins>
          </w:p>
        </w:tc>
        <w:tc>
          <w:tcPr>
            <w:tcW w:w="616" w:type="dxa"/>
            <w:shd w:val="clear" w:color="auto" w:fill="auto"/>
            <w:vAlign w:val="center"/>
          </w:tcPr>
          <w:p w:rsidR="007E641E" w:rsidRPr="00AE4694" w:rsidRDefault="007E641E" w:rsidP="007E641E">
            <w:pPr>
              <w:pStyle w:val="TAC"/>
              <w:rPr>
                <w:ins w:id="8260" w:author="Suhwan Lim" w:date="2019-04-18T14:05:00Z"/>
                <w:rFonts w:eastAsia="맑은 고딕"/>
                <w:lang w:eastAsia="ko-KR"/>
              </w:rPr>
            </w:pPr>
            <w:ins w:id="8261"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262" w:author="Suhwan Lim" w:date="2019-04-18T14:05:00Z"/>
                <w:rFonts w:eastAsia="맑은 고딕"/>
                <w:lang w:eastAsia="ko-KR"/>
              </w:rPr>
            </w:pPr>
            <w:ins w:id="8263" w:author="Suhwan Lim" w:date="2019-04-18T14:05:00Z">
              <w:r>
                <w:rPr>
                  <w:rFonts w:eastAsia="맑은 고딕" w:hint="eastAsia"/>
                  <w:lang w:eastAsia="ko-KR"/>
                </w:rPr>
                <w:t>FDD</w:t>
              </w:r>
            </w:ins>
          </w:p>
        </w:tc>
        <w:tc>
          <w:tcPr>
            <w:tcW w:w="1073" w:type="dxa"/>
            <w:shd w:val="clear" w:color="auto" w:fill="auto"/>
            <w:vAlign w:val="center"/>
          </w:tcPr>
          <w:p w:rsidR="007E641E" w:rsidRPr="00AE4694" w:rsidRDefault="007E641E" w:rsidP="007E641E">
            <w:pPr>
              <w:pStyle w:val="TAC"/>
              <w:rPr>
                <w:ins w:id="8264" w:author="Suhwan Lim" w:date="2019-04-18T14:05:00Z"/>
                <w:rFonts w:eastAsia="맑은 고딕"/>
                <w:lang w:eastAsia="ko-KR"/>
              </w:rPr>
            </w:pPr>
            <w:ins w:id="8265" w:author="Suhwan Lim" w:date="2019-04-18T14:05:00Z">
              <w:r>
                <w:rPr>
                  <w:rFonts w:eastAsia="맑은 고딕" w:hint="eastAsia"/>
                  <w:lang w:eastAsia="ko-KR"/>
                </w:rPr>
                <w:t>N/A</w:t>
              </w:r>
            </w:ins>
          </w:p>
        </w:tc>
      </w:tr>
      <w:tr w:rsidR="007E641E" w:rsidRPr="00AE4694" w:rsidTr="00AD21D3">
        <w:trPr>
          <w:trHeight w:val="216"/>
          <w:jc w:val="center"/>
          <w:ins w:id="8266" w:author="Suhwan Lim" w:date="2019-04-18T14:05:00Z"/>
        </w:trPr>
        <w:tc>
          <w:tcPr>
            <w:tcW w:w="1926" w:type="dxa"/>
            <w:vMerge/>
            <w:shd w:val="clear" w:color="auto" w:fill="auto"/>
            <w:vAlign w:val="center"/>
          </w:tcPr>
          <w:p w:rsidR="007E641E" w:rsidRPr="00AE4694" w:rsidRDefault="007E641E" w:rsidP="007E641E">
            <w:pPr>
              <w:pStyle w:val="TAC"/>
              <w:rPr>
                <w:ins w:id="8267" w:author="Suhwan Lim" w:date="2019-04-18T14:05:00Z"/>
              </w:rPr>
            </w:pPr>
          </w:p>
        </w:tc>
        <w:tc>
          <w:tcPr>
            <w:tcW w:w="1145" w:type="dxa"/>
            <w:shd w:val="clear" w:color="auto" w:fill="auto"/>
            <w:vAlign w:val="center"/>
          </w:tcPr>
          <w:p w:rsidR="007E641E" w:rsidRPr="00AE4694" w:rsidRDefault="007E641E" w:rsidP="007E641E">
            <w:pPr>
              <w:pStyle w:val="TAC"/>
              <w:rPr>
                <w:ins w:id="8268" w:author="Suhwan Lim" w:date="2019-04-18T14:05:00Z"/>
                <w:lang w:val="en-US" w:eastAsia="ko-KR"/>
              </w:rPr>
            </w:pPr>
            <w:ins w:id="8269" w:author="Suhwan Lim" w:date="2019-04-18T14:05:00Z">
              <w:r>
                <w:rPr>
                  <w:lang w:val="en-US" w:eastAsia="ko-KR"/>
                </w:rPr>
                <w:t>n</w:t>
              </w:r>
              <w:r>
                <w:rPr>
                  <w:rFonts w:hint="eastAsia"/>
                  <w:lang w:val="en-US" w:eastAsia="ko-KR"/>
                </w:rPr>
                <w:t>8</w:t>
              </w:r>
            </w:ins>
          </w:p>
        </w:tc>
        <w:tc>
          <w:tcPr>
            <w:tcW w:w="1149" w:type="dxa"/>
            <w:shd w:val="clear" w:color="auto" w:fill="auto"/>
            <w:noWrap/>
            <w:vAlign w:val="center"/>
          </w:tcPr>
          <w:p w:rsidR="007E641E" w:rsidRPr="00AE4694" w:rsidRDefault="007E641E" w:rsidP="007E641E">
            <w:pPr>
              <w:pStyle w:val="TAC"/>
              <w:rPr>
                <w:ins w:id="8270" w:author="Suhwan Lim" w:date="2019-04-18T14:05:00Z"/>
                <w:lang w:val="en-US" w:eastAsia="ko-KR"/>
              </w:rPr>
            </w:pPr>
            <w:ins w:id="8271" w:author="Suhwan Lim" w:date="2019-04-18T14:05:00Z">
              <w:r w:rsidRPr="002B788B">
                <w:rPr>
                  <w:rFonts w:ascii="Calibri" w:hAnsi="Calibri" w:hint="eastAsia"/>
                  <w:lang w:val="en-US" w:eastAsia="ko-KR"/>
                </w:rPr>
                <w:t>910</w:t>
              </w:r>
            </w:ins>
          </w:p>
        </w:tc>
        <w:tc>
          <w:tcPr>
            <w:tcW w:w="746" w:type="dxa"/>
            <w:shd w:val="clear" w:color="auto" w:fill="auto"/>
            <w:noWrap/>
            <w:vAlign w:val="center"/>
          </w:tcPr>
          <w:p w:rsidR="007E641E" w:rsidRPr="00AE4694" w:rsidRDefault="007E641E" w:rsidP="007E641E">
            <w:pPr>
              <w:pStyle w:val="TAC"/>
              <w:rPr>
                <w:ins w:id="8272" w:author="Suhwan Lim" w:date="2019-04-18T14:05:00Z"/>
                <w:lang w:val="en-US" w:eastAsia="ko-KR"/>
              </w:rPr>
            </w:pPr>
            <w:ins w:id="8273"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274" w:author="Suhwan Lim" w:date="2019-04-18T14:05:00Z"/>
                <w:lang w:val="en-US" w:eastAsia="ko-KR"/>
              </w:rPr>
            </w:pPr>
            <w:ins w:id="8275"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276" w:author="Suhwan Lim" w:date="2019-04-18T14:05:00Z"/>
                <w:lang w:val="en-US" w:eastAsia="ko-KR"/>
              </w:rPr>
            </w:pPr>
            <w:ins w:id="8277" w:author="Suhwan Lim" w:date="2019-04-18T14:05:00Z">
              <w:r w:rsidRPr="002B788B">
                <w:rPr>
                  <w:rFonts w:ascii="Calibri" w:hAnsi="Calibri" w:hint="eastAsia"/>
                  <w:lang w:val="en-US" w:eastAsia="ko-KR"/>
                </w:rPr>
                <w:t>955</w:t>
              </w:r>
            </w:ins>
          </w:p>
        </w:tc>
        <w:tc>
          <w:tcPr>
            <w:tcW w:w="616" w:type="dxa"/>
            <w:shd w:val="clear" w:color="auto" w:fill="auto"/>
            <w:vAlign w:val="center"/>
          </w:tcPr>
          <w:p w:rsidR="007E641E" w:rsidRPr="00AE4694" w:rsidRDefault="007E641E" w:rsidP="007E641E">
            <w:pPr>
              <w:pStyle w:val="TAC"/>
              <w:rPr>
                <w:ins w:id="8278" w:author="Suhwan Lim" w:date="2019-04-18T14:05:00Z"/>
                <w:rFonts w:eastAsia="맑은 고딕"/>
                <w:lang w:eastAsia="ko-KR"/>
              </w:rPr>
            </w:pPr>
            <w:ins w:id="8279"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280" w:author="Suhwan Lim" w:date="2019-04-18T14:05:00Z"/>
                <w:rFonts w:eastAsia="맑은 고딕"/>
                <w:lang w:eastAsia="ko-KR"/>
              </w:rPr>
            </w:pPr>
            <w:ins w:id="8281" w:author="Suhwan Lim" w:date="2019-04-18T14:05:00Z">
              <w:r>
                <w:rPr>
                  <w:rFonts w:eastAsia="맑은 고딕" w:hint="eastAsia"/>
                  <w:lang w:eastAsia="ko-KR"/>
                </w:rPr>
                <w:t>FDD</w:t>
              </w:r>
            </w:ins>
          </w:p>
        </w:tc>
        <w:tc>
          <w:tcPr>
            <w:tcW w:w="1073" w:type="dxa"/>
            <w:shd w:val="clear" w:color="auto" w:fill="auto"/>
            <w:vAlign w:val="center"/>
          </w:tcPr>
          <w:p w:rsidR="007E641E" w:rsidRPr="00AE4694" w:rsidRDefault="007E641E" w:rsidP="007E641E">
            <w:pPr>
              <w:pStyle w:val="TAC"/>
              <w:rPr>
                <w:ins w:id="8282" w:author="Suhwan Lim" w:date="2019-04-18T14:05:00Z"/>
                <w:rFonts w:eastAsia="맑은 고딕"/>
                <w:lang w:eastAsia="ko-KR"/>
              </w:rPr>
            </w:pPr>
            <w:ins w:id="8283" w:author="Suhwan Lim" w:date="2019-04-18T14:05:00Z">
              <w:r>
                <w:rPr>
                  <w:rFonts w:eastAsia="맑은 고딕" w:hint="eastAsia"/>
                  <w:lang w:eastAsia="ko-KR"/>
                </w:rPr>
                <w:t>N/A</w:t>
              </w:r>
            </w:ins>
          </w:p>
        </w:tc>
      </w:tr>
      <w:tr w:rsidR="007E641E" w:rsidRPr="00AE4694" w:rsidTr="00AD21D3">
        <w:trPr>
          <w:trHeight w:val="216"/>
          <w:jc w:val="center"/>
          <w:ins w:id="8284" w:author="Suhwan Lim" w:date="2019-04-18T14:05:00Z"/>
        </w:trPr>
        <w:tc>
          <w:tcPr>
            <w:tcW w:w="1926" w:type="dxa"/>
            <w:vMerge/>
            <w:shd w:val="clear" w:color="auto" w:fill="auto"/>
            <w:vAlign w:val="center"/>
          </w:tcPr>
          <w:p w:rsidR="007E641E" w:rsidRPr="00AE4694" w:rsidRDefault="007E641E" w:rsidP="007E641E">
            <w:pPr>
              <w:pStyle w:val="TAC"/>
              <w:rPr>
                <w:ins w:id="8285" w:author="Suhwan Lim" w:date="2019-04-18T14:05:00Z"/>
              </w:rPr>
            </w:pPr>
          </w:p>
        </w:tc>
        <w:tc>
          <w:tcPr>
            <w:tcW w:w="1145" w:type="dxa"/>
            <w:shd w:val="clear" w:color="auto" w:fill="auto"/>
            <w:vAlign w:val="center"/>
          </w:tcPr>
          <w:p w:rsidR="007E641E" w:rsidRPr="00AE4694" w:rsidRDefault="007E641E" w:rsidP="007E641E">
            <w:pPr>
              <w:pStyle w:val="TAC"/>
              <w:rPr>
                <w:ins w:id="8286" w:author="Suhwan Lim" w:date="2019-04-18T14:05:00Z"/>
                <w:lang w:val="en-US" w:eastAsia="ko-KR"/>
              </w:rPr>
            </w:pPr>
            <w:ins w:id="8287" w:author="Suhwan Lim" w:date="2019-04-18T14:05:00Z">
              <w:r>
                <w:rPr>
                  <w:lang w:val="en-US" w:eastAsia="ko-KR"/>
                </w:rPr>
                <w:t>n</w:t>
              </w:r>
              <w:r>
                <w:rPr>
                  <w:rFonts w:hint="eastAsia"/>
                  <w:lang w:val="en-US" w:eastAsia="ko-KR"/>
                </w:rPr>
                <w:t>7</w:t>
              </w:r>
              <w:r>
                <w:rPr>
                  <w:lang w:val="en-US" w:eastAsia="ko-KR"/>
                </w:rPr>
                <w:t>8</w:t>
              </w:r>
            </w:ins>
          </w:p>
        </w:tc>
        <w:tc>
          <w:tcPr>
            <w:tcW w:w="1149" w:type="dxa"/>
            <w:shd w:val="clear" w:color="auto" w:fill="auto"/>
            <w:noWrap/>
            <w:vAlign w:val="center"/>
          </w:tcPr>
          <w:p w:rsidR="007E641E" w:rsidRPr="00AE4694" w:rsidRDefault="007E641E" w:rsidP="007E641E">
            <w:pPr>
              <w:pStyle w:val="TAC"/>
              <w:rPr>
                <w:ins w:id="8288" w:author="Suhwan Lim" w:date="2019-04-18T14:05:00Z"/>
                <w:lang w:val="en-US" w:eastAsia="ko-KR"/>
              </w:rPr>
            </w:pPr>
            <w:ins w:id="8289" w:author="Suhwan Lim" w:date="2019-04-18T14:05:00Z">
              <w:r w:rsidRPr="002B788B">
                <w:rPr>
                  <w:rFonts w:ascii="Calibri" w:hAnsi="Calibri" w:hint="eastAsia"/>
                  <w:lang w:val="en-US" w:eastAsia="ko-KR"/>
                </w:rPr>
                <w:t>3458</w:t>
              </w:r>
            </w:ins>
          </w:p>
        </w:tc>
        <w:tc>
          <w:tcPr>
            <w:tcW w:w="746" w:type="dxa"/>
            <w:shd w:val="clear" w:color="auto" w:fill="auto"/>
            <w:noWrap/>
            <w:vAlign w:val="center"/>
          </w:tcPr>
          <w:p w:rsidR="007E641E" w:rsidRPr="00AE4694" w:rsidRDefault="007E641E" w:rsidP="007E641E">
            <w:pPr>
              <w:pStyle w:val="TAC"/>
              <w:rPr>
                <w:ins w:id="8290" w:author="Suhwan Lim" w:date="2019-04-18T14:05:00Z"/>
                <w:lang w:val="en-US" w:eastAsia="ko-KR"/>
              </w:rPr>
            </w:pPr>
            <w:ins w:id="8291" w:author="Suhwan Lim" w:date="2019-04-18T14:05:00Z">
              <w:r w:rsidRPr="002B788B">
                <w:rPr>
                  <w:rFonts w:ascii="Calibri" w:hAnsi="Calibri" w:hint="eastAsia"/>
                  <w:lang w:val="en-US" w:eastAsia="ko-KR"/>
                </w:rPr>
                <w:t>10</w:t>
              </w:r>
            </w:ins>
          </w:p>
        </w:tc>
        <w:tc>
          <w:tcPr>
            <w:tcW w:w="869" w:type="dxa"/>
            <w:shd w:val="clear" w:color="auto" w:fill="auto"/>
            <w:noWrap/>
            <w:vAlign w:val="center"/>
          </w:tcPr>
          <w:p w:rsidR="007E641E" w:rsidRPr="00AE4694" w:rsidRDefault="007E641E" w:rsidP="007E641E">
            <w:pPr>
              <w:pStyle w:val="TAC"/>
              <w:rPr>
                <w:ins w:id="8292" w:author="Suhwan Lim" w:date="2019-04-18T14:05:00Z"/>
                <w:lang w:val="en-US" w:eastAsia="ko-KR"/>
              </w:rPr>
            </w:pPr>
            <w:ins w:id="8293" w:author="Suhwan Lim" w:date="2019-04-18T14:05:00Z">
              <w:r w:rsidRPr="002B788B">
                <w:rPr>
                  <w:rFonts w:ascii="Calibri" w:hAnsi="Calibri" w:hint="eastAsia"/>
                  <w:lang w:val="en-US" w:eastAsia="ko-KR"/>
                </w:rPr>
                <w:t>52</w:t>
              </w:r>
            </w:ins>
          </w:p>
        </w:tc>
        <w:tc>
          <w:tcPr>
            <w:tcW w:w="1287" w:type="dxa"/>
            <w:shd w:val="clear" w:color="auto" w:fill="auto"/>
            <w:noWrap/>
            <w:vAlign w:val="center"/>
          </w:tcPr>
          <w:p w:rsidR="007E641E" w:rsidRPr="00AE4694" w:rsidRDefault="007E641E" w:rsidP="007E641E">
            <w:pPr>
              <w:pStyle w:val="TAC"/>
              <w:rPr>
                <w:ins w:id="8294" w:author="Suhwan Lim" w:date="2019-04-18T14:05:00Z"/>
                <w:lang w:val="en-US" w:eastAsia="ko-KR"/>
              </w:rPr>
            </w:pPr>
            <w:ins w:id="8295" w:author="Suhwan Lim" w:date="2019-04-18T14:05:00Z">
              <w:r w:rsidRPr="002B788B">
                <w:rPr>
                  <w:rFonts w:ascii="Calibri" w:hAnsi="Calibri" w:hint="eastAsia"/>
                  <w:lang w:val="en-US" w:eastAsia="ko-KR"/>
                </w:rPr>
                <w:t>3458</w:t>
              </w:r>
            </w:ins>
          </w:p>
        </w:tc>
        <w:tc>
          <w:tcPr>
            <w:tcW w:w="616" w:type="dxa"/>
            <w:shd w:val="clear" w:color="auto" w:fill="auto"/>
            <w:vAlign w:val="center"/>
          </w:tcPr>
          <w:p w:rsidR="007E641E" w:rsidRPr="00AE4694" w:rsidRDefault="007E641E" w:rsidP="007E641E">
            <w:pPr>
              <w:pStyle w:val="TAC"/>
              <w:rPr>
                <w:ins w:id="8296" w:author="Suhwan Lim" w:date="2019-04-18T14:05:00Z"/>
                <w:rFonts w:eastAsia="맑은 고딕"/>
                <w:lang w:eastAsia="ko-KR"/>
              </w:rPr>
            </w:pPr>
            <w:ins w:id="8297" w:author="Suhwan Lim" w:date="2019-04-18T14:05:00Z">
              <w:r>
                <w:rPr>
                  <w:rFonts w:eastAsia="맑은 고딕" w:hint="eastAsia"/>
                  <w:lang w:eastAsia="ko-KR"/>
                </w:rPr>
                <w:t>9.1</w:t>
              </w:r>
            </w:ins>
          </w:p>
        </w:tc>
        <w:tc>
          <w:tcPr>
            <w:tcW w:w="817" w:type="dxa"/>
            <w:shd w:val="clear" w:color="auto" w:fill="auto"/>
            <w:vAlign w:val="center"/>
          </w:tcPr>
          <w:p w:rsidR="007E641E" w:rsidRPr="00AE4694" w:rsidRDefault="007E641E" w:rsidP="007E641E">
            <w:pPr>
              <w:pStyle w:val="TAC"/>
              <w:rPr>
                <w:ins w:id="8298" w:author="Suhwan Lim" w:date="2019-04-18T14:05:00Z"/>
                <w:rFonts w:eastAsia="맑은 고딕"/>
                <w:lang w:eastAsia="ko-KR"/>
              </w:rPr>
            </w:pPr>
            <w:ins w:id="8299" w:author="Suhwan Lim" w:date="2019-04-18T14:05:00Z">
              <w:r>
                <w:rPr>
                  <w:rFonts w:eastAsia="맑은 고딕" w:hint="eastAsia"/>
                  <w:lang w:eastAsia="ko-KR"/>
                </w:rPr>
                <w:t>TDD</w:t>
              </w:r>
            </w:ins>
          </w:p>
        </w:tc>
        <w:tc>
          <w:tcPr>
            <w:tcW w:w="1073" w:type="dxa"/>
            <w:shd w:val="clear" w:color="auto" w:fill="auto"/>
            <w:vAlign w:val="center"/>
          </w:tcPr>
          <w:p w:rsidR="007E641E" w:rsidRDefault="007E641E" w:rsidP="007E641E">
            <w:pPr>
              <w:pStyle w:val="TAC"/>
              <w:rPr>
                <w:ins w:id="8300" w:author="Suhwan Lim" w:date="2019-04-18T14:05:00Z"/>
                <w:rFonts w:eastAsia="맑은 고딕"/>
                <w:lang w:eastAsia="ko-KR"/>
              </w:rPr>
            </w:pPr>
            <w:ins w:id="8301" w:author="Suhwan Lim" w:date="2019-04-18T14:05:00Z">
              <w:r>
                <w:rPr>
                  <w:rFonts w:eastAsia="맑은 고딕" w:hint="eastAsia"/>
                  <w:lang w:eastAsia="ko-KR"/>
                </w:rPr>
                <w:t>IMD4</w:t>
              </w:r>
            </w:ins>
          </w:p>
          <w:p w:rsidR="007E641E" w:rsidRPr="00AE4694" w:rsidRDefault="007E641E" w:rsidP="007E641E">
            <w:pPr>
              <w:pStyle w:val="TAC"/>
              <w:rPr>
                <w:ins w:id="8302" w:author="Suhwan Lim" w:date="2019-04-18T14:05:00Z"/>
                <w:rFonts w:eastAsia="맑은 고딕"/>
                <w:lang w:eastAsia="ko-KR"/>
              </w:rPr>
            </w:pPr>
            <w:ins w:id="8303" w:author="Suhwan Lim" w:date="2019-04-18T14:05:00Z">
              <w:r w:rsidRPr="002B788B">
                <w:rPr>
                  <w:rFonts w:ascii="Calibri" w:eastAsia="Times New Roman" w:hAnsi="Calibri"/>
                  <w:lang w:val="en-US" w:eastAsia="zh-CN"/>
                </w:rPr>
                <w:t>|3*f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7E641E" w:rsidRPr="00AE4694" w:rsidTr="00AD21D3">
        <w:trPr>
          <w:trHeight w:val="216"/>
          <w:jc w:val="center"/>
          <w:ins w:id="8304" w:author="Suhwan Lim" w:date="2019-04-18T14:05:00Z"/>
        </w:trPr>
        <w:tc>
          <w:tcPr>
            <w:tcW w:w="1926" w:type="dxa"/>
            <w:vMerge/>
            <w:shd w:val="clear" w:color="auto" w:fill="auto"/>
            <w:vAlign w:val="center"/>
          </w:tcPr>
          <w:p w:rsidR="007E641E" w:rsidRPr="00AE4694" w:rsidRDefault="007E641E" w:rsidP="007E641E">
            <w:pPr>
              <w:pStyle w:val="TAC"/>
              <w:rPr>
                <w:ins w:id="8305" w:author="Suhwan Lim" w:date="2019-04-18T14:05:00Z"/>
              </w:rPr>
            </w:pPr>
          </w:p>
        </w:tc>
        <w:tc>
          <w:tcPr>
            <w:tcW w:w="1145" w:type="dxa"/>
            <w:shd w:val="clear" w:color="auto" w:fill="auto"/>
            <w:vAlign w:val="center"/>
          </w:tcPr>
          <w:p w:rsidR="007E641E" w:rsidRPr="00AE4694" w:rsidRDefault="007E641E" w:rsidP="007E641E">
            <w:pPr>
              <w:pStyle w:val="TAC"/>
              <w:rPr>
                <w:ins w:id="8306" w:author="Suhwan Lim" w:date="2019-04-18T14:05:00Z"/>
                <w:lang w:val="en-US" w:eastAsia="ko-KR"/>
              </w:rPr>
            </w:pPr>
            <w:ins w:id="8307" w:author="Suhwan Lim" w:date="2019-04-18T14:05:00Z">
              <w:r>
                <w:rPr>
                  <w:rFonts w:hint="eastAsia"/>
                  <w:lang w:val="en-US" w:eastAsia="ko-KR"/>
                </w:rPr>
                <w:t>28</w:t>
              </w:r>
            </w:ins>
          </w:p>
        </w:tc>
        <w:tc>
          <w:tcPr>
            <w:tcW w:w="1149" w:type="dxa"/>
            <w:shd w:val="clear" w:color="auto" w:fill="auto"/>
            <w:noWrap/>
            <w:vAlign w:val="center"/>
          </w:tcPr>
          <w:p w:rsidR="007E641E" w:rsidRPr="00AE4694" w:rsidRDefault="007E641E" w:rsidP="007E641E">
            <w:pPr>
              <w:pStyle w:val="TAC"/>
              <w:rPr>
                <w:ins w:id="8308" w:author="Suhwan Lim" w:date="2019-04-18T14:05:00Z"/>
                <w:lang w:val="en-US" w:eastAsia="ko-KR"/>
              </w:rPr>
            </w:pPr>
            <w:ins w:id="8309" w:author="Suhwan Lim" w:date="2019-04-18T14:05:00Z">
              <w:r w:rsidRPr="002B788B">
                <w:rPr>
                  <w:rFonts w:ascii="Calibri" w:hAnsi="Calibri" w:hint="eastAsia"/>
                  <w:lang w:val="en-US" w:eastAsia="ko-KR"/>
                </w:rPr>
                <w:t>713</w:t>
              </w:r>
            </w:ins>
          </w:p>
        </w:tc>
        <w:tc>
          <w:tcPr>
            <w:tcW w:w="746" w:type="dxa"/>
            <w:shd w:val="clear" w:color="auto" w:fill="auto"/>
            <w:noWrap/>
            <w:vAlign w:val="center"/>
          </w:tcPr>
          <w:p w:rsidR="007E641E" w:rsidRPr="00AE4694" w:rsidRDefault="007E641E" w:rsidP="007E641E">
            <w:pPr>
              <w:pStyle w:val="TAC"/>
              <w:rPr>
                <w:ins w:id="8310" w:author="Suhwan Lim" w:date="2019-04-18T14:05:00Z"/>
                <w:lang w:val="en-US" w:eastAsia="ko-KR"/>
              </w:rPr>
            </w:pPr>
            <w:ins w:id="8311"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312" w:author="Suhwan Lim" w:date="2019-04-18T14:05:00Z"/>
                <w:lang w:val="en-US" w:eastAsia="ko-KR"/>
              </w:rPr>
            </w:pPr>
            <w:ins w:id="8313"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314" w:author="Suhwan Lim" w:date="2019-04-18T14:05:00Z"/>
                <w:lang w:val="en-US" w:eastAsia="ko-KR"/>
              </w:rPr>
            </w:pPr>
            <w:ins w:id="8315" w:author="Suhwan Lim" w:date="2019-04-18T14:05:00Z">
              <w:r w:rsidRPr="002B788B">
                <w:rPr>
                  <w:rFonts w:ascii="Calibri" w:hAnsi="Calibri" w:hint="eastAsia"/>
                  <w:lang w:val="en-US" w:eastAsia="ko-KR"/>
                </w:rPr>
                <w:t>768</w:t>
              </w:r>
            </w:ins>
          </w:p>
        </w:tc>
        <w:tc>
          <w:tcPr>
            <w:tcW w:w="616" w:type="dxa"/>
            <w:shd w:val="clear" w:color="auto" w:fill="auto"/>
            <w:vAlign w:val="center"/>
          </w:tcPr>
          <w:p w:rsidR="007E641E" w:rsidRPr="00AE4694" w:rsidRDefault="007E641E" w:rsidP="007E641E">
            <w:pPr>
              <w:pStyle w:val="TAC"/>
              <w:rPr>
                <w:ins w:id="8316" w:author="Suhwan Lim" w:date="2019-04-18T14:05:00Z"/>
                <w:rFonts w:eastAsia="맑은 고딕"/>
                <w:lang w:eastAsia="ko-KR"/>
              </w:rPr>
            </w:pPr>
            <w:ins w:id="8317"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318" w:author="Suhwan Lim" w:date="2019-04-18T14:05:00Z"/>
                <w:rFonts w:eastAsia="맑은 고딕"/>
                <w:lang w:eastAsia="ko-KR"/>
              </w:rPr>
            </w:pPr>
            <w:ins w:id="8319" w:author="Suhwan Lim" w:date="2019-04-18T14:05:00Z">
              <w:r>
                <w:rPr>
                  <w:rFonts w:eastAsia="맑은 고딕" w:hint="eastAsia"/>
                  <w:lang w:eastAsia="ko-KR"/>
                </w:rPr>
                <w:t>FDD</w:t>
              </w:r>
            </w:ins>
          </w:p>
        </w:tc>
        <w:tc>
          <w:tcPr>
            <w:tcW w:w="1073" w:type="dxa"/>
            <w:shd w:val="clear" w:color="auto" w:fill="auto"/>
            <w:vAlign w:val="center"/>
          </w:tcPr>
          <w:p w:rsidR="007E641E" w:rsidRPr="00AE4694" w:rsidRDefault="007E641E" w:rsidP="007E641E">
            <w:pPr>
              <w:pStyle w:val="TAC"/>
              <w:rPr>
                <w:ins w:id="8320" w:author="Suhwan Lim" w:date="2019-04-18T14:05:00Z"/>
                <w:rFonts w:eastAsia="맑은 고딕"/>
                <w:lang w:eastAsia="ko-KR"/>
              </w:rPr>
            </w:pPr>
            <w:ins w:id="8321" w:author="Suhwan Lim" w:date="2019-04-18T14:05:00Z">
              <w:r>
                <w:rPr>
                  <w:rFonts w:eastAsia="맑은 고딕" w:hint="eastAsia"/>
                  <w:lang w:eastAsia="ko-KR"/>
                </w:rPr>
                <w:t>N/A</w:t>
              </w:r>
            </w:ins>
          </w:p>
        </w:tc>
      </w:tr>
      <w:tr w:rsidR="007E641E" w:rsidRPr="00AE4694" w:rsidTr="00AD21D3">
        <w:trPr>
          <w:trHeight w:val="216"/>
          <w:jc w:val="center"/>
          <w:ins w:id="8322" w:author="Suhwan Lim" w:date="2019-04-18T14:05:00Z"/>
        </w:trPr>
        <w:tc>
          <w:tcPr>
            <w:tcW w:w="1926" w:type="dxa"/>
            <w:vMerge/>
            <w:shd w:val="clear" w:color="auto" w:fill="auto"/>
            <w:vAlign w:val="center"/>
          </w:tcPr>
          <w:p w:rsidR="007E641E" w:rsidRPr="00AE4694" w:rsidRDefault="007E641E" w:rsidP="007E641E">
            <w:pPr>
              <w:pStyle w:val="TAC"/>
              <w:rPr>
                <w:ins w:id="8323" w:author="Suhwan Lim" w:date="2019-04-18T14:05:00Z"/>
              </w:rPr>
            </w:pPr>
          </w:p>
        </w:tc>
        <w:tc>
          <w:tcPr>
            <w:tcW w:w="1145" w:type="dxa"/>
            <w:shd w:val="clear" w:color="auto" w:fill="auto"/>
            <w:vAlign w:val="center"/>
          </w:tcPr>
          <w:p w:rsidR="007E641E" w:rsidRPr="00AE4694" w:rsidRDefault="007E641E" w:rsidP="007E641E">
            <w:pPr>
              <w:pStyle w:val="TAC"/>
              <w:rPr>
                <w:ins w:id="8324" w:author="Suhwan Lim" w:date="2019-04-18T14:05:00Z"/>
                <w:lang w:val="en-US" w:eastAsia="ko-KR"/>
              </w:rPr>
            </w:pPr>
            <w:ins w:id="8325" w:author="Suhwan Lim" w:date="2019-04-18T14:05:00Z">
              <w:r>
                <w:rPr>
                  <w:lang w:val="en-US" w:eastAsia="ko-KR"/>
                </w:rPr>
                <w:t>n</w:t>
              </w:r>
              <w:r>
                <w:rPr>
                  <w:rFonts w:hint="eastAsia"/>
                  <w:lang w:val="en-US" w:eastAsia="ko-KR"/>
                </w:rPr>
                <w:t>8</w:t>
              </w:r>
            </w:ins>
          </w:p>
        </w:tc>
        <w:tc>
          <w:tcPr>
            <w:tcW w:w="1149" w:type="dxa"/>
            <w:shd w:val="clear" w:color="auto" w:fill="auto"/>
            <w:noWrap/>
            <w:vAlign w:val="center"/>
          </w:tcPr>
          <w:p w:rsidR="007E641E" w:rsidRPr="00AE4694" w:rsidRDefault="007E641E" w:rsidP="007E641E">
            <w:pPr>
              <w:pStyle w:val="TAC"/>
              <w:rPr>
                <w:ins w:id="8326" w:author="Suhwan Lim" w:date="2019-04-18T14:05:00Z"/>
                <w:lang w:val="en-US" w:eastAsia="ko-KR"/>
              </w:rPr>
            </w:pPr>
            <w:ins w:id="8327" w:author="Suhwan Lim" w:date="2019-04-18T14:05:00Z">
              <w:r>
                <w:rPr>
                  <w:rFonts w:ascii="Calibri" w:hAnsi="Calibri"/>
                  <w:lang w:val="en-US" w:eastAsia="ko-KR"/>
                </w:rPr>
                <w:t>890</w:t>
              </w:r>
            </w:ins>
          </w:p>
        </w:tc>
        <w:tc>
          <w:tcPr>
            <w:tcW w:w="746" w:type="dxa"/>
            <w:shd w:val="clear" w:color="auto" w:fill="auto"/>
            <w:noWrap/>
            <w:vAlign w:val="center"/>
          </w:tcPr>
          <w:p w:rsidR="007E641E" w:rsidRPr="00AE4694" w:rsidRDefault="007E641E" w:rsidP="007E641E">
            <w:pPr>
              <w:pStyle w:val="TAC"/>
              <w:rPr>
                <w:ins w:id="8328" w:author="Suhwan Lim" w:date="2019-04-18T14:05:00Z"/>
                <w:lang w:val="en-US" w:eastAsia="ko-KR"/>
              </w:rPr>
            </w:pPr>
            <w:ins w:id="8329"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330" w:author="Suhwan Lim" w:date="2019-04-18T14:05:00Z"/>
                <w:lang w:val="en-US" w:eastAsia="ko-KR"/>
              </w:rPr>
            </w:pPr>
            <w:ins w:id="8331"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332" w:author="Suhwan Lim" w:date="2019-04-18T14:05:00Z"/>
                <w:lang w:val="en-US" w:eastAsia="ko-KR"/>
              </w:rPr>
            </w:pPr>
            <w:ins w:id="8333" w:author="Suhwan Lim" w:date="2019-04-18T14:05:00Z">
              <w:r>
                <w:rPr>
                  <w:rFonts w:ascii="Calibri" w:hAnsi="Calibri"/>
                  <w:lang w:val="en-US" w:eastAsia="ko-KR"/>
                </w:rPr>
                <w:t>935</w:t>
              </w:r>
            </w:ins>
          </w:p>
        </w:tc>
        <w:tc>
          <w:tcPr>
            <w:tcW w:w="616" w:type="dxa"/>
            <w:shd w:val="clear" w:color="auto" w:fill="auto"/>
            <w:vAlign w:val="center"/>
          </w:tcPr>
          <w:p w:rsidR="007E641E" w:rsidRPr="00AE4694" w:rsidRDefault="007E641E" w:rsidP="007E641E">
            <w:pPr>
              <w:pStyle w:val="TAC"/>
              <w:rPr>
                <w:ins w:id="8334" w:author="Suhwan Lim" w:date="2019-04-18T14:05:00Z"/>
                <w:rFonts w:eastAsia="맑은 고딕"/>
                <w:lang w:eastAsia="ko-KR"/>
              </w:rPr>
            </w:pPr>
            <w:ins w:id="8335" w:author="Suhwan Lim" w:date="2019-04-18T14:05:00Z">
              <w:r>
                <w:rPr>
                  <w:rFonts w:eastAsia="맑은 고딕" w:hint="eastAsia"/>
                  <w:lang w:eastAsia="ko-KR"/>
                </w:rPr>
                <w:t>4.3</w:t>
              </w:r>
            </w:ins>
          </w:p>
        </w:tc>
        <w:tc>
          <w:tcPr>
            <w:tcW w:w="817" w:type="dxa"/>
            <w:shd w:val="clear" w:color="auto" w:fill="auto"/>
            <w:vAlign w:val="center"/>
          </w:tcPr>
          <w:p w:rsidR="007E641E" w:rsidRPr="00AE4694" w:rsidRDefault="007E641E" w:rsidP="007E641E">
            <w:pPr>
              <w:pStyle w:val="TAC"/>
              <w:rPr>
                <w:ins w:id="8336" w:author="Suhwan Lim" w:date="2019-04-18T14:05:00Z"/>
                <w:rFonts w:eastAsia="맑은 고딕"/>
                <w:lang w:eastAsia="ko-KR"/>
              </w:rPr>
            </w:pPr>
            <w:ins w:id="8337" w:author="Suhwan Lim" w:date="2019-04-18T14:05:00Z">
              <w:r>
                <w:rPr>
                  <w:rFonts w:eastAsia="맑은 고딕" w:hint="eastAsia"/>
                  <w:lang w:eastAsia="ko-KR"/>
                </w:rPr>
                <w:t>FDD</w:t>
              </w:r>
            </w:ins>
          </w:p>
        </w:tc>
        <w:tc>
          <w:tcPr>
            <w:tcW w:w="1073" w:type="dxa"/>
            <w:shd w:val="clear" w:color="auto" w:fill="auto"/>
            <w:vAlign w:val="center"/>
          </w:tcPr>
          <w:p w:rsidR="007E641E" w:rsidRDefault="007E641E" w:rsidP="007E641E">
            <w:pPr>
              <w:pStyle w:val="TAC"/>
              <w:rPr>
                <w:ins w:id="8338" w:author="Suhwan Lim" w:date="2019-04-18T14:05:00Z"/>
                <w:rFonts w:eastAsia="맑은 고딕"/>
                <w:lang w:eastAsia="ko-KR"/>
              </w:rPr>
            </w:pPr>
            <w:ins w:id="8339" w:author="Suhwan Lim" w:date="2019-04-18T14:05:00Z">
              <w:r>
                <w:rPr>
                  <w:rFonts w:eastAsia="맑은 고딕" w:hint="eastAsia"/>
                  <w:lang w:eastAsia="ko-KR"/>
                </w:rPr>
                <w:t>IMD5</w:t>
              </w:r>
            </w:ins>
          </w:p>
          <w:p w:rsidR="007E641E" w:rsidRPr="00AE4694" w:rsidRDefault="007E641E" w:rsidP="007E641E">
            <w:pPr>
              <w:pStyle w:val="TAC"/>
              <w:rPr>
                <w:ins w:id="8340" w:author="Suhwan Lim" w:date="2019-04-18T14:05:00Z"/>
                <w:rFonts w:eastAsia="맑은 고딕"/>
                <w:lang w:eastAsia="ko-KR"/>
              </w:rPr>
            </w:pPr>
            <w:ins w:id="8341" w:author="Suhwan Lim" w:date="2019-04-18T14:05:00Z">
              <w:r w:rsidRPr="002B788B">
                <w:rPr>
                  <w:rFonts w:ascii="Calibri" w:eastAsia="Times New Roman" w:hAnsi="Calibri"/>
                  <w:lang w:val="en-US" w:eastAsia="zh-CN"/>
                </w:rPr>
                <w:t>|f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7E641E" w:rsidRPr="00AE4694" w:rsidTr="00AD21D3">
        <w:trPr>
          <w:trHeight w:val="216"/>
          <w:jc w:val="center"/>
          <w:ins w:id="8342" w:author="Suhwan Lim" w:date="2019-04-18T14:05:00Z"/>
        </w:trPr>
        <w:tc>
          <w:tcPr>
            <w:tcW w:w="1926" w:type="dxa"/>
            <w:vMerge/>
            <w:shd w:val="clear" w:color="auto" w:fill="auto"/>
            <w:vAlign w:val="center"/>
          </w:tcPr>
          <w:p w:rsidR="007E641E" w:rsidRPr="00AE4694" w:rsidRDefault="007E641E" w:rsidP="007E641E">
            <w:pPr>
              <w:pStyle w:val="TAC"/>
              <w:rPr>
                <w:ins w:id="8343" w:author="Suhwan Lim" w:date="2019-04-18T14:05:00Z"/>
              </w:rPr>
            </w:pPr>
          </w:p>
        </w:tc>
        <w:tc>
          <w:tcPr>
            <w:tcW w:w="1145" w:type="dxa"/>
            <w:shd w:val="clear" w:color="auto" w:fill="auto"/>
            <w:vAlign w:val="center"/>
          </w:tcPr>
          <w:p w:rsidR="007E641E" w:rsidRPr="00AE4694" w:rsidRDefault="007E641E" w:rsidP="007E641E">
            <w:pPr>
              <w:pStyle w:val="TAC"/>
              <w:rPr>
                <w:ins w:id="8344" w:author="Suhwan Lim" w:date="2019-04-18T14:05:00Z"/>
                <w:lang w:val="en-US" w:eastAsia="ko-KR"/>
              </w:rPr>
            </w:pPr>
            <w:ins w:id="8345" w:author="Suhwan Lim" w:date="2019-04-18T14:05:00Z">
              <w:r>
                <w:rPr>
                  <w:lang w:val="en-US" w:eastAsia="ko-KR"/>
                </w:rPr>
                <w:t>n</w:t>
              </w:r>
              <w:r>
                <w:rPr>
                  <w:rFonts w:hint="eastAsia"/>
                  <w:lang w:val="en-US" w:eastAsia="ko-KR"/>
                </w:rPr>
                <w:t>7</w:t>
              </w:r>
              <w:r>
                <w:rPr>
                  <w:lang w:val="en-US" w:eastAsia="ko-KR"/>
                </w:rPr>
                <w:t>8</w:t>
              </w:r>
            </w:ins>
          </w:p>
        </w:tc>
        <w:tc>
          <w:tcPr>
            <w:tcW w:w="1149" w:type="dxa"/>
            <w:shd w:val="clear" w:color="auto" w:fill="auto"/>
            <w:noWrap/>
            <w:vAlign w:val="center"/>
          </w:tcPr>
          <w:p w:rsidR="007E641E" w:rsidRPr="00AE4694" w:rsidRDefault="007E641E" w:rsidP="007E641E">
            <w:pPr>
              <w:pStyle w:val="TAC"/>
              <w:rPr>
                <w:ins w:id="8346" w:author="Suhwan Lim" w:date="2019-04-18T14:05:00Z"/>
                <w:lang w:val="en-US" w:eastAsia="ko-KR"/>
              </w:rPr>
            </w:pPr>
            <w:ins w:id="8347" w:author="Suhwan Lim" w:date="2019-04-18T14:05:00Z">
              <w:r w:rsidRPr="002B788B">
                <w:rPr>
                  <w:rFonts w:ascii="Calibri" w:hAnsi="Calibri" w:hint="eastAsia"/>
                  <w:lang w:val="en-US" w:eastAsia="ko-KR"/>
                </w:rPr>
                <w:t>37</w:t>
              </w:r>
              <w:r>
                <w:rPr>
                  <w:rFonts w:ascii="Calibri" w:hAnsi="Calibri"/>
                  <w:lang w:val="en-US" w:eastAsia="ko-KR"/>
                </w:rPr>
                <w:t>87</w:t>
              </w:r>
            </w:ins>
          </w:p>
        </w:tc>
        <w:tc>
          <w:tcPr>
            <w:tcW w:w="746" w:type="dxa"/>
            <w:shd w:val="clear" w:color="auto" w:fill="auto"/>
            <w:noWrap/>
            <w:vAlign w:val="center"/>
          </w:tcPr>
          <w:p w:rsidR="007E641E" w:rsidRPr="00AE4694" w:rsidRDefault="007E641E" w:rsidP="007E641E">
            <w:pPr>
              <w:pStyle w:val="TAC"/>
              <w:rPr>
                <w:ins w:id="8348" w:author="Suhwan Lim" w:date="2019-04-18T14:05:00Z"/>
                <w:lang w:val="en-US" w:eastAsia="ko-KR"/>
              </w:rPr>
            </w:pPr>
            <w:ins w:id="8349" w:author="Suhwan Lim" w:date="2019-04-18T14:05:00Z">
              <w:r w:rsidRPr="002B788B">
                <w:rPr>
                  <w:rFonts w:ascii="Calibri" w:hAnsi="Calibri" w:hint="eastAsia"/>
                  <w:lang w:val="en-US" w:eastAsia="ko-KR"/>
                </w:rPr>
                <w:t>10</w:t>
              </w:r>
            </w:ins>
          </w:p>
        </w:tc>
        <w:tc>
          <w:tcPr>
            <w:tcW w:w="869" w:type="dxa"/>
            <w:shd w:val="clear" w:color="auto" w:fill="auto"/>
            <w:noWrap/>
            <w:vAlign w:val="center"/>
          </w:tcPr>
          <w:p w:rsidR="007E641E" w:rsidRPr="00AE4694" w:rsidRDefault="007E641E" w:rsidP="007E641E">
            <w:pPr>
              <w:pStyle w:val="TAC"/>
              <w:rPr>
                <w:ins w:id="8350" w:author="Suhwan Lim" w:date="2019-04-18T14:05:00Z"/>
                <w:lang w:val="en-US" w:eastAsia="ko-KR"/>
              </w:rPr>
            </w:pPr>
            <w:ins w:id="8351" w:author="Suhwan Lim" w:date="2019-04-18T14:05:00Z">
              <w:r w:rsidRPr="002B788B">
                <w:rPr>
                  <w:rFonts w:ascii="Calibri" w:hAnsi="Calibri" w:hint="eastAsia"/>
                  <w:lang w:val="en-US" w:eastAsia="ko-KR"/>
                </w:rPr>
                <w:t>52</w:t>
              </w:r>
            </w:ins>
          </w:p>
        </w:tc>
        <w:tc>
          <w:tcPr>
            <w:tcW w:w="1287" w:type="dxa"/>
            <w:shd w:val="clear" w:color="auto" w:fill="auto"/>
            <w:noWrap/>
            <w:vAlign w:val="center"/>
          </w:tcPr>
          <w:p w:rsidR="007E641E" w:rsidRPr="00AE4694" w:rsidRDefault="007E641E" w:rsidP="007E641E">
            <w:pPr>
              <w:pStyle w:val="TAC"/>
              <w:rPr>
                <w:ins w:id="8352" w:author="Suhwan Lim" w:date="2019-04-18T14:05:00Z"/>
                <w:lang w:val="en-US" w:eastAsia="ko-KR"/>
              </w:rPr>
            </w:pPr>
            <w:ins w:id="8353" w:author="Suhwan Lim" w:date="2019-04-18T14:05:00Z">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ins>
          </w:p>
        </w:tc>
        <w:tc>
          <w:tcPr>
            <w:tcW w:w="616" w:type="dxa"/>
            <w:shd w:val="clear" w:color="auto" w:fill="auto"/>
            <w:vAlign w:val="center"/>
          </w:tcPr>
          <w:p w:rsidR="007E641E" w:rsidRPr="00AE4694" w:rsidRDefault="007E641E" w:rsidP="007E641E">
            <w:pPr>
              <w:pStyle w:val="TAC"/>
              <w:rPr>
                <w:ins w:id="8354" w:author="Suhwan Lim" w:date="2019-04-18T14:05:00Z"/>
                <w:rFonts w:eastAsia="맑은 고딕"/>
                <w:lang w:eastAsia="ko-KR"/>
              </w:rPr>
            </w:pPr>
            <w:ins w:id="8355"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356" w:author="Suhwan Lim" w:date="2019-04-18T14:05:00Z"/>
                <w:rFonts w:eastAsia="맑은 고딕"/>
                <w:lang w:eastAsia="ko-KR"/>
              </w:rPr>
            </w:pPr>
            <w:ins w:id="8357" w:author="Suhwan Lim" w:date="2019-04-18T14:05:00Z">
              <w:r>
                <w:rPr>
                  <w:rFonts w:eastAsia="맑은 고딕" w:hint="eastAsia"/>
                  <w:lang w:eastAsia="ko-KR"/>
                </w:rPr>
                <w:t>TDD</w:t>
              </w:r>
            </w:ins>
          </w:p>
        </w:tc>
        <w:tc>
          <w:tcPr>
            <w:tcW w:w="1073" w:type="dxa"/>
            <w:shd w:val="clear" w:color="auto" w:fill="auto"/>
            <w:vAlign w:val="center"/>
          </w:tcPr>
          <w:p w:rsidR="007E641E" w:rsidRPr="00AE4694" w:rsidRDefault="007E641E" w:rsidP="007E641E">
            <w:pPr>
              <w:pStyle w:val="TAC"/>
              <w:rPr>
                <w:ins w:id="8358" w:author="Suhwan Lim" w:date="2019-04-18T14:05:00Z"/>
                <w:rFonts w:eastAsia="맑은 고딕"/>
                <w:lang w:eastAsia="ko-KR"/>
              </w:rPr>
            </w:pPr>
            <w:ins w:id="8359" w:author="Suhwan Lim" w:date="2019-04-18T14:05:00Z">
              <w:r>
                <w:rPr>
                  <w:rFonts w:eastAsia="맑은 고딕" w:hint="eastAsia"/>
                  <w:lang w:eastAsia="ko-KR"/>
                </w:rPr>
                <w:t>N/A</w:t>
              </w:r>
            </w:ins>
          </w:p>
        </w:tc>
      </w:tr>
    </w:tbl>
    <w:p w:rsidR="008F27E3" w:rsidRPr="00AE4694" w:rsidRDefault="008F27E3" w:rsidP="008F27E3"/>
    <w:p w:rsidR="008F27E3" w:rsidRDefault="008F27E3" w:rsidP="008F27E3">
      <w:pPr>
        <w:rPr>
          <w:lang w:eastAsia="ko-KR"/>
        </w:rPr>
      </w:pPr>
    </w:p>
    <w:p w:rsidR="008F27E3" w:rsidRPr="00362CD5" w:rsidRDefault="008F27E3" w:rsidP="008F27E3">
      <w:pPr>
        <w:rPr>
          <w:i/>
          <w:lang w:eastAsia="ko-KR"/>
        </w:rPr>
      </w:pPr>
      <w:r w:rsidRPr="00362CD5">
        <w:rPr>
          <w:rFonts w:hint="eastAsia"/>
          <w:i/>
          <w:color w:val="FF0000"/>
          <w:lang w:eastAsia="ko-KR"/>
        </w:rPr>
        <w:t>&lt;Unchanged sections are omi</w:t>
      </w:r>
      <w:r w:rsidRPr="00362CD5">
        <w:rPr>
          <w:i/>
          <w:color w:val="FF0000"/>
          <w:lang w:eastAsia="ko-KR"/>
        </w:rPr>
        <w:t>tted&gt;</w:t>
      </w:r>
    </w:p>
    <w:p w:rsidR="008F27E3" w:rsidRDefault="008F27E3" w:rsidP="008F27E3">
      <w:pPr>
        <w:rPr>
          <w:lang w:eastAsia="ko-KR"/>
        </w:rPr>
      </w:pPr>
    </w:p>
    <w:p w:rsidR="008F27E3" w:rsidRPr="00AE4694" w:rsidRDefault="008F27E3" w:rsidP="008F27E3"/>
    <w:p w:rsidR="008F27E3" w:rsidRPr="00AE4694" w:rsidRDefault="008F27E3" w:rsidP="008F27E3">
      <w:pPr>
        <w:pStyle w:val="30"/>
      </w:pPr>
      <w:bookmarkStart w:id="8360" w:name="_Toc535319444"/>
      <w:r w:rsidRPr="00AE4694">
        <w:rPr>
          <w:rFonts w:eastAsia="MS Mincho"/>
        </w:rPr>
        <w:lastRenderedPageBreak/>
        <w:t>7.3B.3</w:t>
      </w:r>
      <w:r w:rsidRPr="00AE4694">
        <w:rPr>
          <w:rFonts w:eastAsia="MS Mincho"/>
        </w:rPr>
        <w:tab/>
      </w:r>
      <w:r w:rsidRPr="00AE4694">
        <w:t>ΔR</w:t>
      </w:r>
      <w:r w:rsidRPr="00AE4694">
        <w:rPr>
          <w:vertAlign w:val="subscript"/>
        </w:rPr>
        <w:t>IB,c</w:t>
      </w:r>
      <w:r w:rsidRPr="00AE4694">
        <w:t>, ΔR</w:t>
      </w:r>
      <w:r w:rsidRPr="00AE4694">
        <w:rPr>
          <w:vertAlign w:val="subscript"/>
        </w:rPr>
        <w:t>IBNC</w:t>
      </w:r>
      <w:r w:rsidRPr="00AE4694">
        <w:t xml:space="preserve"> for EN-DC</w:t>
      </w:r>
      <w:bookmarkEnd w:id="8360"/>
    </w:p>
    <w:p w:rsidR="008F27E3" w:rsidRPr="00AE4694" w:rsidRDefault="008F27E3" w:rsidP="008F27E3">
      <w:pPr>
        <w:rPr>
          <w:lang w:val="en-US"/>
        </w:rPr>
      </w:pPr>
      <w:r w:rsidRPr="00AE4694">
        <w:rPr>
          <w:lang w:val="en-US"/>
        </w:rPr>
        <w:t>&lt;Editor’s note: Table number to be updated&gt;</w:t>
      </w:r>
    </w:p>
    <w:p w:rsidR="008F27E3" w:rsidRDefault="008F27E3" w:rsidP="008F27E3">
      <w:pPr>
        <w:rPr>
          <w:ins w:id="8361" w:author="R4-1902160" w:date="2019-03-06T21:06:00Z"/>
        </w:rPr>
      </w:pPr>
      <w:r w:rsidRPr="00AE4694">
        <w:t xml:space="preserve">For the UE which supports inter-band EN-DC configuration, the minimum requirement for reference sensitivity in Table 7.3.1-1 and Table 7.3.1-1a in [4], </w:t>
      </w:r>
      <w:ins w:id="8362" w:author="R4-1902160" w:date="2019-03-06T21:04:00Z">
        <w:r w:rsidRPr="006E45A4">
          <w:t xml:space="preserve">subclause 7.3.2, 7.3A.2, 7.3C.2 </w:t>
        </w:r>
      </w:ins>
      <w:del w:id="8363" w:author="R4-1902160" w:date="2019-03-06T21:04:00Z">
        <w:r w:rsidRPr="00AE4694" w:rsidDel="006E45A4">
          <w:delText xml:space="preserve">Table 7.3-1 </w:delText>
        </w:r>
      </w:del>
      <w:r w:rsidRPr="00AE4694">
        <w:t xml:space="preserve">in [2] and </w:t>
      </w:r>
      <w:ins w:id="8364" w:author="R4-1902160" w:date="2019-03-06T21:05:00Z">
        <w:r w:rsidRPr="006E45A4">
          <w:t>subclause 7.3.2, 7.3A.2</w:t>
        </w:r>
      </w:ins>
      <w:del w:id="8365" w:author="R4-1902160" w:date="2019-03-06T21:05:00Z">
        <w:r w:rsidRPr="00AE4694" w:rsidDel="006E45A4">
          <w:delText xml:space="preserve">Table 7.3.1-1 </w:delText>
        </w:r>
      </w:del>
      <w:r w:rsidRPr="00AE4694">
        <w:t>in [3] shall be increased by the amount given in ΔR</w:t>
      </w:r>
      <w:r w:rsidRPr="00AE4694">
        <w:rPr>
          <w:vertAlign w:val="subscript"/>
        </w:rPr>
        <w:t>IB,c</w:t>
      </w:r>
      <w:r w:rsidRPr="00AE4694">
        <w:t>,ΔR</w:t>
      </w:r>
      <w:r w:rsidRPr="00AE4694">
        <w:rPr>
          <w:vertAlign w:val="subscript"/>
        </w:rPr>
        <w:t xml:space="preserve">IBNC </w:t>
      </w:r>
      <w:r w:rsidRPr="00AE4694">
        <w:t xml:space="preserve">in Tables below </w:t>
      </w:r>
      <w:bookmarkStart w:id="8366" w:name="_Hlk506624570"/>
      <w:r w:rsidRPr="00AE4694">
        <w:t>where unless otherwise stated, the same ΔR</w:t>
      </w:r>
      <w:r w:rsidRPr="00AE4694">
        <w:rPr>
          <w:vertAlign w:val="subscript"/>
        </w:rPr>
        <w:t>IB,c</w:t>
      </w:r>
      <w:r w:rsidRPr="00AE4694">
        <w:t>, ΔR</w:t>
      </w:r>
      <w:r w:rsidRPr="00AE4694">
        <w:rPr>
          <w:vertAlign w:val="subscript"/>
        </w:rPr>
        <w:t xml:space="preserve">IBNC </w:t>
      </w:r>
      <w:r w:rsidRPr="00AE4694">
        <w:t xml:space="preserve">are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8367" w:name="_Hlk506624606"/>
      <w:r w:rsidRPr="00AE4694">
        <w:t>NR operating band combination</w:t>
      </w:r>
      <w:bookmarkEnd w:id="8366"/>
      <w:bookmarkEnd w:id="8367"/>
      <w:r w:rsidRPr="00AE4694">
        <w:t>. Unless otherwise stated, ΔR</w:t>
      </w:r>
      <w:r w:rsidRPr="00AE4694">
        <w:rPr>
          <w:vertAlign w:val="subscript"/>
        </w:rPr>
        <w:t>IB,c</w:t>
      </w:r>
      <w:r w:rsidRPr="00AE4694">
        <w:t xml:space="preserve"> or ΔR</w:t>
      </w:r>
      <w:r w:rsidRPr="00AE4694">
        <w:rPr>
          <w:vertAlign w:val="subscript"/>
        </w:rPr>
        <w:t xml:space="preserve">IBNC </w:t>
      </w:r>
      <w:r w:rsidRPr="00AE4694">
        <w:t>is set to zero.</w:t>
      </w:r>
    </w:p>
    <w:p w:rsidR="008F27E3" w:rsidRDefault="008F27E3" w:rsidP="008F27E3">
      <w:pPr>
        <w:rPr>
          <w:ins w:id="8368" w:author="R4-1902160" w:date="2019-03-06T21:06:00Z"/>
        </w:rPr>
      </w:pPr>
      <w:ins w:id="8369" w:author="R4-1902160" w:date="2019-03-06T21:06:00Z">
        <w:r>
          <w:t>In case the UE supports more than one of band combinations for CA, SUL or</w:t>
        </w:r>
        <w:r w:rsidRPr="00C20479">
          <w:t xml:space="preserve"> </w:t>
        </w:r>
        <w:r>
          <w:t>DC, and an operating band belongs to more than one band combinations then</w:t>
        </w:r>
      </w:ins>
    </w:p>
    <w:p w:rsidR="008F27E3" w:rsidRPr="008470F4" w:rsidRDefault="008F27E3" w:rsidP="008F27E3">
      <w:pPr>
        <w:pStyle w:val="ae"/>
        <w:rPr>
          <w:ins w:id="8370" w:author="R4-1902160" w:date="2019-03-06T21:06:00Z"/>
        </w:rPr>
        <w:pPrChange w:id="8371" w:author="R4-1902160" w:date="2019-03-06T21:06:00Z">
          <w:pPr/>
        </w:pPrChange>
      </w:pPr>
      <w:ins w:id="8372" w:author="R4-1902160" w:date="2019-03-06T21:06:00Z">
        <w:r>
          <w:rPr>
            <w:rFonts w:hint="eastAsia"/>
          </w:rPr>
          <w:t>-</w:t>
        </w:r>
        <w:r>
          <w:rPr>
            <w:rFonts w:hint="eastAsia"/>
          </w:rPr>
          <w:tab/>
        </w:r>
        <w:r w:rsidRPr="008470F4">
          <w:rPr>
            <w:rFonts w:hint="eastAsia"/>
          </w:rPr>
          <w:t xml:space="preserve">When the operating band frequency range is </w:t>
        </w:r>
        <w:r>
          <w:t>≤</w:t>
        </w:r>
        <w:r w:rsidRPr="008470F4">
          <w:rPr>
            <w:rFonts w:hint="eastAsia"/>
          </w:rPr>
          <w:t xml:space="preserve"> 1</w:t>
        </w:r>
        <w:r>
          <w:t xml:space="preserve"> </w:t>
        </w:r>
        <w:r w:rsidRPr="008470F4">
          <w:rPr>
            <w:rFonts w:hint="eastAsia"/>
          </w:rPr>
          <w:t>GHz, the applicable additional</w:t>
        </w:r>
        <w:r>
          <w:t xml:space="preserve"> </w:t>
        </w:r>
        <w:r w:rsidRPr="00764BD2">
          <w:t>ΔR</w:t>
        </w:r>
        <w:r w:rsidRPr="00764BD2">
          <w:rPr>
            <w:vertAlign w:val="subscript"/>
          </w:rPr>
          <w:t>IB,c</w:t>
        </w:r>
        <w:r>
          <w:rPr>
            <w:rFonts w:hint="eastAsia"/>
          </w:rPr>
          <w:t xml:space="preserve"> </w:t>
        </w:r>
        <w:r>
          <w:t xml:space="preserve">shall be the </w:t>
        </w:r>
        <w:r>
          <w:rPr>
            <w:lang w:eastAsia="zh-CN"/>
          </w:rPr>
          <w:t xml:space="preserve">average </w:t>
        </w:r>
        <w:r>
          <w:t>value</w:t>
        </w:r>
        <w:r w:rsidRPr="0002179E">
          <w:t xml:space="preserve"> for all band c</w:t>
        </w:r>
        <w:r>
          <w:t xml:space="preserve">ombinations </w:t>
        </w:r>
        <w:r w:rsidRPr="00764BD2">
          <w:t>defined in subclause 7.3A</w:t>
        </w:r>
        <w:r>
          <w:t xml:space="preserve">, 7.3B, 7.3C in this specification and 7.3A, 7.3B in TS 38.101-3 [3], </w:t>
        </w:r>
        <w:r w:rsidRPr="008470F4">
          <w:t xml:space="preserve">truncated to one decimal place that apply for that operating band among the supported </w:t>
        </w:r>
        <w:r w:rsidRPr="0002179E">
          <w:t>band c</w:t>
        </w:r>
        <w:r>
          <w:t>ombinations</w:t>
        </w:r>
        <w:r w:rsidRPr="008470F4">
          <w:t>. In case there is a harmonic relation between low band UL and high band DL, then the maximum</w:t>
        </w:r>
        <w:r>
          <w:t xml:space="preserve"> </w:t>
        </w:r>
        <w:r w:rsidRPr="00764BD2">
          <w:t>ΔR</w:t>
        </w:r>
        <w:r w:rsidRPr="00764BD2">
          <w:rPr>
            <w:vertAlign w:val="subscript"/>
          </w:rPr>
          <w:t>IB,c</w:t>
        </w:r>
        <w:r w:rsidRPr="008470F4">
          <w:t xml:space="preserve"> among the different supported </w:t>
        </w:r>
        <w:r w:rsidRPr="0002179E">
          <w:t>band c</w:t>
        </w:r>
        <w:r>
          <w:t>ombinations</w:t>
        </w:r>
        <w:r w:rsidRPr="008470F4">
          <w:t xml:space="preserve"> involving such band shall be applied</w:t>
        </w:r>
      </w:ins>
    </w:p>
    <w:p w:rsidR="008F27E3" w:rsidRPr="0002179E" w:rsidDel="00D43E10" w:rsidRDefault="008F27E3" w:rsidP="008F27E3">
      <w:pPr>
        <w:pStyle w:val="ae"/>
        <w:rPr>
          <w:ins w:id="8373" w:author="R4-1902160" w:date="2019-03-06T21:06:00Z"/>
          <w:del w:id="8374" w:author="MCC" w:date="2019-03-21T10:28:00Z"/>
        </w:rPr>
        <w:pPrChange w:id="8375" w:author="R4-1902160" w:date="2019-03-06T21:06:00Z">
          <w:pPr/>
        </w:pPrChange>
      </w:pPr>
      <w:ins w:id="8376" w:author="R4-1902160" w:date="2019-03-06T21:06:00Z">
        <w:r>
          <w:t>-</w:t>
        </w:r>
        <w:r>
          <w:tab/>
          <w:t xml:space="preserve">When the operating band frequency range is &gt; 1 GHz, the applicable additional </w:t>
        </w:r>
        <w:r w:rsidRPr="00764BD2">
          <w:t>ΔR</w:t>
        </w:r>
        <w:r w:rsidRPr="00764BD2">
          <w:rPr>
            <w:vertAlign w:val="subscript"/>
          </w:rPr>
          <w:t>IB,c</w:t>
        </w:r>
        <w:r>
          <w:rPr>
            <w:rFonts w:hint="eastAsia"/>
          </w:rPr>
          <w:t xml:space="preserve"> </w:t>
        </w:r>
        <w:r>
          <w:t>shall be the maximum value</w:t>
        </w:r>
        <w:r w:rsidRPr="0002179E">
          <w:t xml:space="preserve"> for all band c</w:t>
        </w:r>
        <w:r>
          <w:t xml:space="preserve">ombinations </w:t>
        </w:r>
        <w:r w:rsidRPr="00764BD2">
          <w:t>defined in subclause 7.3A</w:t>
        </w:r>
        <w:r>
          <w:t xml:space="preserve">, 7.3B, 7.3C in this specification and 7.3A, 7.3B in TS 38.101-3 [3] </w:t>
        </w:r>
        <w:r w:rsidRPr="00764BD2">
          <w:t>for the applicable operating bands.</w:t>
        </w:r>
      </w:ins>
    </w:p>
    <w:p w:rsidR="008F27E3" w:rsidRPr="00AE4694" w:rsidRDefault="008F27E3" w:rsidP="008F27E3">
      <w:pPr>
        <w:pStyle w:val="ae"/>
        <w:pPrChange w:id="8377" w:author="MCC" w:date="2019-03-21T10:28:00Z">
          <w:pPr/>
        </w:pPrChange>
      </w:pPr>
    </w:p>
    <w:p w:rsidR="008F27E3" w:rsidRPr="00AE4694" w:rsidRDefault="008F27E3" w:rsidP="008F27E3">
      <w:pPr>
        <w:pStyle w:val="40"/>
        <w:rPr>
          <w:rFonts w:eastAsia="MS Mincho"/>
        </w:rPr>
      </w:pPr>
      <w:bookmarkStart w:id="8378" w:name="_Toc535319445"/>
      <w:r w:rsidRPr="00AE4694">
        <w:rPr>
          <w:rFonts w:eastAsia="MS Mincho"/>
        </w:rPr>
        <w:lastRenderedPageBreak/>
        <w:t>7.3B.3.1</w:t>
      </w:r>
      <w:r w:rsidRPr="00AE4694">
        <w:rPr>
          <w:rFonts w:eastAsia="MS Mincho"/>
        </w:rPr>
        <w:tab/>
        <w:t>Intra-band contiguous EN-DC</w:t>
      </w:r>
      <w:bookmarkEnd w:id="8378"/>
    </w:p>
    <w:p w:rsidR="008F27E3" w:rsidRPr="00AE4694" w:rsidRDefault="008F27E3" w:rsidP="008F27E3">
      <w:pPr>
        <w:pStyle w:val="40"/>
        <w:rPr>
          <w:rFonts w:eastAsia="MS Mincho"/>
        </w:rPr>
      </w:pPr>
      <w:bookmarkStart w:id="8379" w:name="_Toc535319446"/>
      <w:r w:rsidRPr="00AE4694">
        <w:rPr>
          <w:rFonts w:eastAsia="MS Mincho"/>
        </w:rPr>
        <w:t>7.3B.3.2</w:t>
      </w:r>
      <w:r w:rsidRPr="00AE4694">
        <w:rPr>
          <w:rFonts w:eastAsia="MS Mincho"/>
        </w:rPr>
        <w:tab/>
        <w:t>Intra-band non-contiguous EN-DC</w:t>
      </w:r>
      <w:bookmarkEnd w:id="8379"/>
    </w:p>
    <w:p w:rsidR="008F27E3" w:rsidRPr="00AE4694" w:rsidRDefault="008F27E3" w:rsidP="008F27E3">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8F27E3" w:rsidRPr="00AE4694" w:rsidTr="00AD21D3">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eastAsia="PMingLiU" w:cs="Arial" w:hint="eastAsia"/>
                <w:szCs w:val="18"/>
                <w:lang w:eastAsia="zh-TW"/>
              </w:rPr>
              <w:lastRenderedPageBreak/>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Duplex mode</w:t>
            </w:r>
          </w:p>
        </w:tc>
      </w:tr>
      <w:tr w:rsidR="008F27E3" w:rsidRPr="00AE4694" w:rsidTr="00AD21D3">
        <w:trPr>
          <w:trHeight w:val="142"/>
          <w:jc w:val="center"/>
        </w:trPr>
        <w:tc>
          <w:tcPr>
            <w:tcW w:w="1482" w:type="dxa"/>
            <w:vMerge w:val="restart"/>
            <w:tcBorders>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DC</w:t>
            </w:r>
            <w:r w:rsidRPr="00AE4694">
              <w:rPr>
                <w:szCs w:val="18"/>
              </w:rPr>
              <w:t>_3A_n3A</w:t>
            </w: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hint="eastAsia"/>
                <w:szCs w:val="18"/>
              </w:rPr>
              <w:t>FDD</w:t>
            </w:r>
          </w:p>
        </w:tc>
      </w:tr>
      <w:tr w:rsidR="008F27E3" w:rsidRPr="00AE4694" w:rsidTr="00AD21D3">
        <w:trPr>
          <w:trHeight w:val="190"/>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2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8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1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7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06"/>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8"/>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8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0"/>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8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4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21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1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5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1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8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0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7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6"/>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6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8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6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7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7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4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206"/>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3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5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2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8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2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74"/>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0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6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0"/>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8433" w:type="dxa"/>
            <w:gridSpan w:val="6"/>
            <w:tcBorders>
              <w:left w:val="single" w:sz="4" w:space="0" w:color="auto"/>
              <w:right w:val="single" w:sz="4" w:space="0" w:color="auto"/>
            </w:tcBorders>
            <w:vAlign w:val="center"/>
          </w:tcPr>
          <w:p w:rsidR="008F27E3" w:rsidRPr="00AE4694" w:rsidRDefault="008F27E3" w:rsidP="00AD21D3">
            <w:pPr>
              <w:pStyle w:val="TAN"/>
              <w:adjustRightInd w:val="0"/>
              <w:snapToGrid w:val="0"/>
              <w:rPr>
                <w:rFonts w:cs="Arial"/>
              </w:rPr>
            </w:pPr>
            <w:r w:rsidRPr="00AE4694">
              <w:rPr>
                <w:rFonts w:cs="Arial"/>
              </w:rPr>
              <w:lastRenderedPageBreak/>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rsidR="008F27E3" w:rsidRPr="00AE4694" w:rsidRDefault="008F27E3" w:rsidP="00AD21D3">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rsidR="008F27E3" w:rsidRPr="00AE4694" w:rsidRDefault="008F27E3" w:rsidP="00AD21D3">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rsidR="008F27E3" w:rsidRPr="00AE4694" w:rsidRDefault="008F27E3" w:rsidP="00AD21D3">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rsidR="008F27E3" w:rsidRPr="00AE4694" w:rsidRDefault="008F27E3" w:rsidP="00AD21D3">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rsidR="008F27E3" w:rsidRPr="00AE4694" w:rsidRDefault="008F27E3" w:rsidP="00AD21D3">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rsidR="008F27E3" w:rsidRPr="00AE4694" w:rsidRDefault="008F27E3" w:rsidP="00AD21D3">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rsidR="008F27E3" w:rsidRPr="00AE4694" w:rsidRDefault="008F27E3" w:rsidP="008F27E3"/>
    <w:p w:rsidR="008F27E3" w:rsidRPr="00AE4694" w:rsidRDefault="008F27E3" w:rsidP="008F27E3">
      <w:pPr>
        <w:pStyle w:val="40"/>
        <w:rPr>
          <w:rFonts w:eastAsia="MS Mincho"/>
        </w:rPr>
      </w:pPr>
      <w:bookmarkStart w:id="8380" w:name="_Toc535319447"/>
      <w:r w:rsidRPr="00AE4694">
        <w:rPr>
          <w:rFonts w:eastAsia="MS Mincho"/>
        </w:rPr>
        <w:lastRenderedPageBreak/>
        <w:t>7.3B.3.3</w:t>
      </w:r>
      <w:r w:rsidRPr="00AE4694">
        <w:rPr>
          <w:rFonts w:eastAsia="MS Mincho"/>
        </w:rPr>
        <w:tab/>
        <w:t>Inter-band EN-DC within FR1</w:t>
      </w:r>
      <w:bookmarkEnd w:id="8380"/>
    </w:p>
    <w:p w:rsidR="008F27E3" w:rsidRPr="00AE4694" w:rsidRDefault="008F27E3" w:rsidP="008F27E3">
      <w:pPr>
        <w:pStyle w:val="5"/>
      </w:pPr>
      <w:bookmarkStart w:id="8381" w:name="_Toc535319448"/>
      <w:r w:rsidRPr="00AE4694">
        <w:t>7.3B.3.3.1</w:t>
      </w:r>
      <w:r w:rsidRPr="00AE4694">
        <w:tab/>
        <w:t>ΔR</w:t>
      </w:r>
      <w:r w:rsidRPr="00AE4694">
        <w:rPr>
          <w:vertAlign w:val="subscript"/>
        </w:rPr>
        <w:t>IB,c</w:t>
      </w:r>
      <w:r w:rsidRPr="00AE4694">
        <w:t xml:space="preserve"> for EN-DC in two bands</w:t>
      </w:r>
      <w:bookmarkEnd w:id="8381"/>
    </w:p>
    <w:p w:rsidR="008F27E3" w:rsidRPr="00AE4694" w:rsidRDefault="008F27E3" w:rsidP="008F27E3">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F27E3" w:rsidRPr="00AE4694" w:rsidTr="00AD21D3">
        <w:trPr>
          <w:jc w:val="center"/>
        </w:trPr>
        <w:tc>
          <w:tcPr>
            <w:tcW w:w="2336"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2336" w:type="dxa"/>
            <w:vAlign w:val="center"/>
          </w:tcPr>
          <w:p w:rsidR="008F27E3" w:rsidRPr="00AE4694" w:rsidRDefault="008F27E3" w:rsidP="00AD21D3">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rsidR="008F27E3" w:rsidRPr="00AE4694" w:rsidRDefault="008F27E3" w:rsidP="00AD21D3">
            <w:pPr>
              <w:pStyle w:val="TAH"/>
              <w:rPr>
                <w:rFonts w:cs="Arial"/>
                <w:b w:val="0"/>
              </w:rPr>
            </w:pPr>
            <w:r w:rsidRPr="00AE4694">
              <w:rPr>
                <w:rFonts w:eastAsia="MS Mincho"/>
                <w:b w:val="0"/>
                <w:lang w:eastAsia="ja-JP"/>
              </w:rPr>
              <w:t>n28</w:t>
            </w:r>
          </w:p>
        </w:tc>
        <w:tc>
          <w:tcPr>
            <w:tcW w:w="2952" w:type="dxa"/>
            <w:vAlign w:val="center"/>
          </w:tcPr>
          <w:p w:rsidR="008F27E3" w:rsidRPr="00AE4694" w:rsidRDefault="008F27E3" w:rsidP="00AD21D3">
            <w:pPr>
              <w:pStyle w:val="TAH"/>
              <w:rPr>
                <w:rFonts w:cs="Arial"/>
                <w:b w:val="0"/>
              </w:rPr>
            </w:pPr>
            <w:r w:rsidRPr="00AE4694">
              <w:rPr>
                <w:rFonts w:eastAsia="MS Mincho"/>
                <w:b w:val="0"/>
                <w:lang w:eastAsia="ja-JP"/>
              </w:rPr>
              <w:t>0.2</w:t>
            </w:r>
          </w:p>
        </w:tc>
      </w:tr>
      <w:tr w:rsidR="008F27E3" w:rsidRPr="00AE4694" w:rsidTr="00AD21D3">
        <w:trPr>
          <w:jc w:val="center"/>
        </w:trPr>
        <w:tc>
          <w:tcPr>
            <w:tcW w:w="2336" w:type="dxa"/>
            <w:vAlign w:val="center"/>
          </w:tcPr>
          <w:p w:rsidR="008F27E3" w:rsidRPr="00AE4694" w:rsidRDefault="008F27E3" w:rsidP="00AD21D3">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rsidR="008F27E3" w:rsidRPr="00AE4694" w:rsidRDefault="008F27E3" w:rsidP="00AD21D3">
            <w:pPr>
              <w:pStyle w:val="TAH"/>
              <w:rPr>
                <w:rFonts w:eastAsia="MS Mincho"/>
                <w:b w:val="0"/>
                <w:lang w:eastAsia="ja-JP"/>
              </w:rPr>
            </w:pPr>
            <w:r w:rsidRPr="00AE4694">
              <w:rPr>
                <w:rFonts w:eastAsia="MS Mincho"/>
                <w:b w:val="0"/>
                <w:lang w:eastAsia="ja-JP"/>
              </w:rPr>
              <w:t>n51</w:t>
            </w:r>
          </w:p>
        </w:tc>
        <w:tc>
          <w:tcPr>
            <w:tcW w:w="2952" w:type="dxa"/>
          </w:tcPr>
          <w:p w:rsidR="008F27E3" w:rsidRPr="00AE4694" w:rsidRDefault="008F27E3" w:rsidP="00AD21D3">
            <w:pPr>
              <w:pStyle w:val="TAH"/>
              <w:rPr>
                <w:rFonts w:eastAsia="MS Mincho"/>
                <w:b w:val="0"/>
                <w:lang w:eastAsia="ja-JP"/>
              </w:rPr>
            </w:pPr>
            <w:r w:rsidRPr="00AE4694">
              <w:rPr>
                <w:rFonts w:eastAsia="MS Mincho"/>
                <w:b w:val="0"/>
                <w:lang w:eastAsia="ja-JP"/>
              </w:rPr>
              <w:t>0.1</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r w:rsidRPr="00AE4694">
              <w:rPr>
                <w:rFonts w:eastAsia="MS Mincho" w:hint="eastAsia"/>
                <w:lang w:eastAsia="ja-JP"/>
              </w:rPr>
              <w:t>1</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pPr>
            <w:r w:rsidRPr="00AE4694">
              <w:rPr>
                <w:rFonts w:cs="Arial"/>
                <w:lang w:val="sv-SE" w:eastAsia="zh-CN"/>
              </w:rPr>
              <w:t>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cs="Arial" w:hint="eastAsia"/>
                <w:lang w:eastAsia="ja-JP"/>
              </w:rPr>
              <w:t>n66</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rsidR="008F27E3" w:rsidRPr="00AE4694" w:rsidRDefault="008F27E3" w:rsidP="00AD21D3">
            <w:pPr>
              <w:pStyle w:val="TAC"/>
            </w:pPr>
            <w:r w:rsidRPr="00AE4694">
              <w:rPr>
                <w:rFonts w:cs="Arial"/>
                <w:lang w:val="sv-SE" w:eastAsia="zh-CN"/>
              </w:rPr>
              <w:t>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rsidR="008F27E3" w:rsidRPr="00AE4694" w:rsidRDefault="008F27E3" w:rsidP="00AD21D3">
            <w:pPr>
              <w:pStyle w:val="TAC"/>
            </w:pPr>
            <w:r w:rsidRPr="00AE4694">
              <w:rPr>
                <w:rFonts w:eastAsia="MS Mincho"/>
                <w:lang w:eastAsia="ja-JP"/>
              </w:rPr>
              <w:t>3</w:t>
            </w:r>
          </w:p>
        </w:tc>
        <w:tc>
          <w:tcPr>
            <w:tcW w:w="2952" w:type="dxa"/>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r w:rsidRPr="00AE4694">
              <w:rPr>
                <w:rFonts w:eastAsia="MS Mincho"/>
                <w:lang w:eastAsia="ja-JP"/>
              </w:rPr>
              <w:t>3</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3</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5</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7</w:t>
            </w:r>
            <w:r w:rsidRPr="00AE4694">
              <w:t>_n51</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n51</w:t>
            </w:r>
          </w:p>
        </w:tc>
        <w:tc>
          <w:tcPr>
            <w:tcW w:w="2952" w:type="dxa"/>
          </w:tcPr>
          <w:p w:rsidR="008F27E3" w:rsidRPr="00AE4694" w:rsidRDefault="008F27E3" w:rsidP="00AD21D3">
            <w:pPr>
              <w:pStyle w:val="TAC"/>
              <w:rPr>
                <w:rFonts w:eastAsia="MS Mincho"/>
                <w:lang w:eastAsia="ja-JP"/>
              </w:rPr>
            </w:pPr>
            <w:r w:rsidRPr="00AE4694">
              <w:rPr>
                <w:rFonts w:eastAsia="MS Mincho"/>
                <w:lang w:eastAsia="ja-JP"/>
              </w:rPr>
              <w:t>0.2</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pPr>
            <w:r w:rsidRPr="00AE4694">
              <w:rPr>
                <w:rFonts w:eastAsia="MS Mincho"/>
                <w:lang w:eastAsia="ja-JP"/>
              </w:rPr>
              <w:t>n7</w:t>
            </w:r>
            <w:ins w:id="8382" w:author="R4-1902160" w:date="2019-03-06T21:07:00Z">
              <w:r>
                <w:rPr>
                  <w:rFonts w:eastAsia="MS Mincho"/>
                  <w:lang w:eastAsia="ja-JP"/>
                </w:rPr>
                <w:t>7</w:t>
              </w:r>
            </w:ins>
            <w:del w:id="8383" w:author="R4-1902160" w:date="2019-03-06T21:07:00Z">
              <w:r w:rsidRPr="00AE4694" w:rsidDel="00CD60F0">
                <w:rPr>
                  <w:rFonts w:eastAsia="MS Mincho"/>
                  <w:lang w:eastAsia="ja-JP"/>
                </w:rPr>
                <w:delText>8</w:delText>
              </w:r>
            </w:del>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DC_7_n78</w:t>
            </w:r>
          </w:p>
        </w:tc>
        <w:tc>
          <w:tcPr>
            <w:tcW w:w="2952" w:type="dxa"/>
            <w:vAlign w:val="center"/>
          </w:tcPr>
          <w:p w:rsidR="008F27E3" w:rsidRPr="00AE4694" w:rsidRDefault="008F27E3" w:rsidP="00AD21D3">
            <w:pPr>
              <w:pStyle w:val="TAC"/>
              <w:rPr>
                <w:rFonts w:eastAsia="MS Mincho"/>
                <w:lang w:eastAsia="ja-JP"/>
              </w:rPr>
            </w:pPr>
            <w:r w:rsidRPr="00AE4694">
              <w:t>n78</w:t>
            </w:r>
          </w:p>
        </w:tc>
        <w:tc>
          <w:tcPr>
            <w:tcW w:w="2952" w:type="dxa"/>
            <w:vAlign w:val="center"/>
          </w:tcPr>
          <w:p w:rsidR="008F27E3" w:rsidRPr="00AE4694" w:rsidRDefault="008F27E3" w:rsidP="00AD21D3">
            <w:pPr>
              <w:pStyle w:val="TAC"/>
              <w:rPr>
                <w:rFonts w:eastAsia="MS Mincho"/>
                <w:lang w:eastAsia="ja-JP"/>
              </w:rPr>
            </w:pPr>
            <w:r w:rsidRPr="00AE4694">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ins w:id="8384" w:author="R4-1902160" w:date="2019-03-06T21:07:00Z">
              <w:r>
                <w:rPr>
                  <w:rFonts w:eastAsia="MS Mincho"/>
                  <w:lang w:eastAsia="ja-JP"/>
                </w:rPr>
                <w:t>8</w:t>
              </w:r>
            </w:ins>
            <w:del w:id="8385" w:author="R4-1902160" w:date="2019-03-06T21:07:00Z">
              <w:r w:rsidRPr="00AE4694" w:rsidDel="00CD60F0">
                <w:rPr>
                  <w:rFonts w:eastAsia="MS Mincho"/>
                  <w:lang w:eastAsia="ja-JP"/>
                </w:rPr>
                <w:delText>3</w:delText>
              </w:r>
            </w:del>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ins w:id="8386" w:author="R4-1902160" w:date="2019-03-06T21:07:00Z">
              <w:r>
                <w:rPr>
                  <w:rFonts w:eastAsia="MS Mincho"/>
                  <w:lang w:eastAsia="ja-JP"/>
                </w:rPr>
                <w:t>8</w:t>
              </w:r>
            </w:ins>
            <w:del w:id="8387" w:author="R4-1902160" w:date="2019-03-06T21:07:00Z">
              <w:r w:rsidRPr="00AE4694" w:rsidDel="00CD60F0">
                <w:rPr>
                  <w:rFonts w:eastAsia="MS Mincho"/>
                  <w:lang w:eastAsia="ja-JP"/>
                </w:rPr>
                <w:delText>3</w:delText>
              </w:r>
            </w:del>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rsidR="008F27E3" w:rsidRPr="00AE4694" w:rsidRDefault="008F27E3" w:rsidP="00AD21D3">
            <w:pPr>
              <w:pStyle w:val="TAC"/>
            </w:pPr>
            <w:r w:rsidRPr="00AE4694">
              <w:rPr>
                <w:rFonts w:eastAsia="Yu Mincho" w:cs="Arial" w:hint="eastAsia"/>
                <w:lang w:eastAsia="ja-JP"/>
              </w:rPr>
              <w:t>12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cs="Arial"/>
                <w:lang w:eastAsia="ja-JP"/>
              </w:rPr>
              <w:t>n</w:t>
            </w:r>
            <w:r w:rsidRPr="00AE4694">
              <w:rPr>
                <w:rFonts w:cs="Arial" w:hint="eastAsia"/>
                <w:lang w:eastAsia="ja-JP"/>
              </w:rPr>
              <w:t>5</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rsidR="008F27E3" w:rsidRPr="00AE4694" w:rsidRDefault="008F27E3" w:rsidP="00AD21D3">
            <w:pPr>
              <w:pStyle w:val="TAC"/>
            </w:pPr>
            <w:r w:rsidRPr="00AE4694">
              <w:rPr>
                <w:rFonts w:cs="Arial"/>
                <w:lang w:eastAsia="ja-JP"/>
              </w:rPr>
              <w:t>12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pPr>
            <w:r w:rsidRPr="00AE4694">
              <w:rPr>
                <w:rFonts w:eastAsia="MS Mincho"/>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20</w:t>
            </w:r>
            <w:r w:rsidRPr="00AE4694">
              <w:t>_n51</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n51</w:t>
            </w:r>
          </w:p>
        </w:tc>
        <w:tc>
          <w:tcPr>
            <w:tcW w:w="2952" w:type="dxa"/>
          </w:tcPr>
          <w:p w:rsidR="008F27E3" w:rsidRPr="00AE4694" w:rsidRDefault="008F27E3" w:rsidP="00AD21D3">
            <w:pPr>
              <w:pStyle w:val="TAC"/>
              <w:rPr>
                <w:rFonts w:eastAsia="MS Mincho"/>
                <w:lang w:eastAsia="ja-JP"/>
              </w:rPr>
            </w:pPr>
            <w:r w:rsidRPr="00AE4694">
              <w:rPr>
                <w:rFonts w:eastAsia="MS Mincho"/>
                <w:lang w:eastAsia="ja-JP"/>
              </w:rPr>
              <w:t>0.2</w:t>
            </w:r>
          </w:p>
        </w:tc>
      </w:tr>
      <w:tr w:rsidR="008F27E3" w:rsidRPr="00AE4694" w:rsidTr="00AD21D3">
        <w:trPr>
          <w:jc w:val="center"/>
        </w:trPr>
        <w:tc>
          <w:tcPr>
            <w:tcW w:w="2336" w:type="dxa"/>
            <w:vAlign w:val="center"/>
          </w:tcPr>
          <w:p w:rsidR="008F27E3" w:rsidRPr="00AE4694" w:rsidRDefault="008F27E3" w:rsidP="00AD21D3">
            <w:pPr>
              <w:pStyle w:val="TAC"/>
            </w:pPr>
            <w:r w:rsidRPr="00AE4694">
              <w:t>DC_20_n77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pPr>
            <w:r w:rsidRPr="00AE4694">
              <w:rPr>
                <w:rFonts w:eastAsia="MS Mincho"/>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DC_25_n41</w:t>
            </w:r>
          </w:p>
        </w:tc>
        <w:tc>
          <w:tcPr>
            <w:tcW w:w="2952" w:type="dxa"/>
            <w:vMerge w:val="restart"/>
            <w:vAlign w:val="center"/>
          </w:tcPr>
          <w:p w:rsidR="008F27E3" w:rsidRPr="00AE4694" w:rsidRDefault="008F27E3" w:rsidP="00AD21D3">
            <w:pPr>
              <w:pStyle w:val="TAC"/>
              <w:rPr>
                <w:rFonts w:eastAsia="MS Mincho"/>
                <w:lang w:eastAsia="ja-JP"/>
              </w:rPr>
            </w:pPr>
            <w:r w:rsidRPr="00AE4694">
              <w:rPr>
                <w:rFonts w:eastAsia="MS Mincho"/>
                <w:lang w:eastAsia="ja-JP"/>
              </w:rPr>
              <w:t>n41</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w:t>
            </w:r>
            <w:del w:id="8388" w:author="MCC" w:date="2019-03-25T11:25:00Z">
              <w:r w:rsidRPr="00AE4694" w:rsidDel="00AF0728">
                <w:rPr>
                  <w:rFonts w:eastAsia="MS Mincho"/>
                  <w:vertAlign w:val="superscript"/>
                  <w:lang w:eastAsia="ja-JP"/>
                </w:rPr>
                <w:delText>f</w:delText>
              </w:r>
            </w:del>
            <w:ins w:id="8389" w:author="MCC" w:date="2019-03-25T11:25:00Z">
              <w:r>
                <w:rPr>
                  <w:rFonts w:eastAsia="MS Mincho"/>
                  <w:vertAlign w:val="superscript"/>
                  <w:lang w:eastAsia="ja-JP"/>
                </w:rPr>
                <w:t>1</w:t>
              </w:r>
            </w:ins>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Merge/>
            <w:vAlign w:val="center"/>
          </w:tcPr>
          <w:p w:rsidR="008F27E3" w:rsidRPr="00AE4694" w:rsidRDefault="008F27E3" w:rsidP="00AD21D3">
            <w:pPr>
              <w:pStyle w:val="TAC"/>
              <w:rPr>
                <w:rFonts w:eastAsia="MS Mincho"/>
                <w:lang w:eastAsia="ja-JP"/>
              </w:rPr>
            </w:pP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tcPr>
          <w:p w:rsidR="008F27E3" w:rsidRPr="00AE4694" w:rsidRDefault="008F27E3" w:rsidP="00AD21D3">
            <w:pPr>
              <w:pStyle w:val="TAC"/>
            </w:pPr>
            <w:r w:rsidRPr="00AE4694">
              <w:t>DC_28A_n51</w:t>
            </w:r>
          </w:p>
        </w:tc>
        <w:tc>
          <w:tcPr>
            <w:tcW w:w="2952" w:type="dxa"/>
          </w:tcPr>
          <w:p w:rsidR="008F27E3" w:rsidRPr="00AE4694" w:rsidRDefault="008F27E3" w:rsidP="00AD21D3">
            <w:pPr>
              <w:pStyle w:val="TAC"/>
              <w:rPr>
                <w:rFonts w:eastAsia="MS Mincho"/>
                <w:lang w:eastAsia="ja-JP"/>
              </w:rPr>
            </w:pPr>
            <w:r w:rsidRPr="00AE4694">
              <w:t>n51</w:t>
            </w:r>
          </w:p>
        </w:tc>
        <w:tc>
          <w:tcPr>
            <w:tcW w:w="2952" w:type="dxa"/>
          </w:tcPr>
          <w:p w:rsidR="008F27E3" w:rsidRPr="00AE4694" w:rsidRDefault="008F27E3" w:rsidP="00AD21D3">
            <w:pPr>
              <w:pStyle w:val="TAC"/>
              <w:rPr>
                <w:rFonts w:eastAsia="MS Mincho"/>
                <w:lang w:eastAsia="ja-JP"/>
              </w:rPr>
            </w:pPr>
            <w:r w:rsidRPr="00AE4694">
              <w:t>0.2</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r w:rsidRPr="00AE4694">
              <w:rPr>
                <w:rFonts w:eastAsia="MS Mincho"/>
                <w:lang w:eastAsia="ja-JP"/>
              </w:rPr>
              <w:t>28</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28</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DC_30_n66</w:t>
            </w:r>
          </w:p>
        </w:tc>
        <w:tc>
          <w:tcPr>
            <w:tcW w:w="2952" w:type="dxa"/>
          </w:tcPr>
          <w:p w:rsidR="008F27E3" w:rsidRPr="00AE4694" w:rsidRDefault="008F27E3" w:rsidP="00AD21D3">
            <w:pPr>
              <w:pStyle w:val="TAC"/>
            </w:pPr>
            <w:r w:rsidRPr="00AE4694">
              <w:t>30</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vMerge/>
          </w:tcPr>
          <w:p w:rsidR="008F27E3" w:rsidRPr="00AE4694" w:rsidRDefault="008F27E3" w:rsidP="00AD21D3">
            <w:pPr>
              <w:pStyle w:val="TAC"/>
            </w:pPr>
          </w:p>
        </w:tc>
        <w:tc>
          <w:tcPr>
            <w:tcW w:w="2952" w:type="dxa"/>
          </w:tcPr>
          <w:p w:rsidR="008F27E3" w:rsidRPr="00AE4694" w:rsidRDefault="008F27E3" w:rsidP="00AD21D3">
            <w:pPr>
              <w:pStyle w:val="TAC"/>
            </w:pPr>
            <w:r w:rsidRPr="00AE4694">
              <w:t>n66</w:t>
            </w:r>
          </w:p>
        </w:tc>
        <w:tc>
          <w:tcPr>
            <w:tcW w:w="2952" w:type="dxa"/>
          </w:tcPr>
          <w:p w:rsidR="008F27E3" w:rsidRPr="00AE4694" w:rsidRDefault="008F27E3" w:rsidP="00AD21D3">
            <w:pPr>
              <w:pStyle w:val="TAC"/>
            </w:pPr>
            <w:r w:rsidRPr="00AE4694">
              <w:t>0.4</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rPr>
              <w:t>DC_</w:t>
            </w:r>
            <w:r w:rsidRPr="00AE4694">
              <w:rPr>
                <w:rFonts w:eastAsia="MS Mincho" w:cs="Arial" w:hint="eastAsia"/>
                <w:lang w:eastAsia="ja-JP"/>
              </w:rPr>
              <w:t>38</w:t>
            </w:r>
            <w:r w:rsidRPr="00AE4694">
              <w:rPr>
                <w:rFonts w:cs="Arial"/>
              </w:rPr>
              <w:t>_n78</w:t>
            </w:r>
          </w:p>
        </w:tc>
        <w:tc>
          <w:tcPr>
            <w:tcW w:w="2952" w:type="dxa"/>
            <w:vAlign w:val="center"/>
          </w:tcPr>
          <w:p w:rsidR="008F27E3" w:rsidRPr="00AE4694" w:rsidRDefault="008F27E3" w:rsidP="00AD21D3">
            <w:pPr>
              <w:pStyle w:val="TAC"/>
            </w:pPr>
            <w:r w:rsidRPr="00AE4694">
              <w:rPr>
                <w:rFonts w:eastAsia="MS Mincho" w:cs="Arial"/>
                <w:lang w:eastAsia="ja-JP"/>
              </w:rPr>
              <w:t>38</w:t>
            </w:r>
          </w:p>
        </w:tc>
        <w:tc>
          <w:tcPr>
            <w:tcW w:w="2952" w:type="dxa"/>
            <w:vAlign w:val="center"/>
          </w:tcPr>
          <w:p w:rsidR="008F27E3" w:rsidRPr="00AE4694" w:rsidRDefault="008F27E3" w:rsidP="00AD21D3">
            <w:pPr>
              <w:pStyle w:val="TAC"/>
            </w:pPr>
            <w:r w:rsidRPr="00AE4694">
              <w:rPr>
                <w:rFonts w:eastAsia="MS Mincho" w:cs="Arial"/>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cs="Arial"/>
                <w:lang w:eastAsia="ja-JP"/>
              </w:rPr>
              <w:t>n78</w:t>
            </w:r>
          </w:p>
        </w:tc>
        <w:tc>
          <w:tcPr>
            <w:tcW w:w="2952" w:type="dxa"/>
            <w:vAlign w:val="center"/>
          </w:tcPr>
          <w:p w:rsidR="008F27E3" w:rsidRPr="00AE4694" w:rsidRDefault="008F27E3" w:rsidP="00AD21D3">
            <w:pPr>
              <w:pStyle w:val="TAC"/>
            </w:pPr>
            <w:r w:rsidRPr="00AE4694">
              <w:rPr>
                <w:rFonts w:eastAsia="MS Mincho" w:cs="Arial"/>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Merge w:val="restart"/>
          </w:tcPr>
          <w:p w:rsidR="008F27E3" w:rsidRPr="00AE4694" w:rsidRDefault="008F27E3" w:rsidP="00AD21D3">
            <w:pPr>
              <w:pStyle w:val="TAC"/>
            </w:pPr>
            <w:r w:rsidRPr="00AE4694">
              <w:t>DC_40_n77</w:t>
            </w:r>
          </w:p>
          <w:p w:rsidR="008F27E3" w:rsidRPr="00AE4694" w:rsidRDefault="008F27E3" w:rsidP="00AD21D3">
            <w:pPr>
              <w:pStyle w:val="TAC"/>
            </w:pPr>
          </w:p>
        </w:tc>
        <w:tc>
          <w:tcPr>
            <w:tcW w:w="2952" w:type="dxa"/>
          </w:tcPr>
          <w:p w:rsidR="008F27E3" w:rsidRPr="00AE4694" w:rsidRDefault="008F27E3" w:rsidP="00AD21D3">
            <w:pPr>
              <w:pStyle w:val="TAC"/>
            </w:pPr>
            <w:r w:rsidRPr="00AE4694">
              <w:t>40</w:t>
            </w:r>
          </w:p>
        </w:tc>
        <w:tc>
          <w:tcPr>
            <w:tcW w:w="2952" w:type="dxa"/>
          </w:tcPr>
          <w:p w:rsidR="008F27E3" w:rsidRPr="00AE4694" w:rsidRDefault="008F27E3" w:rsidP="00AD21D3">
            <w:pPr>
              <w:pStyle w:val="TAC"/>
            </w:pPr>
            <w:r w:rsidRPr="00AE4694">
              <w:t>0.4</w:t>
            </w:r>
          </w:p>
        </w:tc>
      </w:tr>
      <w:tr w:rsidR="008F27E3" w:rsidRPr="00AE4694" w:rsidTr="00AD21D3">
        <w:trPr>
          <w:jc w:val="center"/>
        </w:trPr>
        <w:tc>
          <w:tcPr>
            <w:tcW w:w="2336" w:type="dxa"/>
            <w:vMerge/>
          </w:tcPr>
          <w:p w:rsidR="008F27E3" w:rsidRPr="00AE4694" w:rsidRDefault="008F27E3" w:rsidP="00AD21D3">
            <w:pPr>
              <w:pStyle w:val="TAC"/>
            </w:pPr>
          </w:p>
        </w:tc>
        <w:tc>
          <w:tcPr>
            <w:tcW w:w="2952" w:type="dxa"/>
          </w:tcPr>
          <w:p w:rsidR="008F27E3" w:rsidRPr="00AE4694" w:rsidRDefault="008F27E3" w:rsidP="00AD21D3">
            <w:pPr>
              <w:pStyle w:val="TAC"/>
            </w:pPr>
            <w:r w:rsidRPr="00AE4694">
              <w:t>n77</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tcPr>
          <w:p w:rsidR="008F27E3" w:rsidRPr="00AE4694" w:rsidRDefault="008F27E3" w:rsidP="00AD21D3">
            <w:pPr>
              <w:pStyle w:val="TAC"/>
            </w:pPr>
            <w:r w:rsidRPr="00AE4694">
              <w:t>DC_41_n77</w:t>
            </w:r>
          </w:p>
        </w:tc>
        <w:tc>
          <w:tcPr>
            <w:tcW w:w="2952" w:type="dxa"/>
          </w:tcPr>
          <w:p w:rsidR="008F27E3" w:rsidRPr="00AE4694" w:rsidRDefault="008F27E3" w:rsidP="00AD21D3">
            <w:pPr>
              <w:pStyle w:val="TAC"/>
            </w:pPr>
            <w:r w:rsidRPr="00AE4694">
              <w:t>n77</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tcPr>
          <w:p w:rsidR="008F27E3" w:rsidRPr="00AE4694" w:rsidRDefault="008F27E3" w:rsidP="00AD21D3">
            <w:pPr>
              <w:pStyle w:val="TAC"/>
            </w:pPr>
            <w:r w:rsidRPr="00AE4694">
              <w:t>DC_41_n78</w:t>
            </w:r>
          </w:p>
        </w:tc>
        <w:tc>
          <w:tcPr>
            <w:tcW w:w="2952" w:type="dxa"/>
          </w:tcPr>
          <w:p w:rsidR="008F27E3" w:rsidRPr="00AE4694" w:rsidRDefault="008F27E3" w:rsidP="00AD21D3">
            <w:pPr>
              <w:pStyle w:val="TAC"/>
              <w:rPr>
                <w:rFonts w:eastAsia="MS Mincho"/>
                <w:lang w:eastAsia="ja-JP"/>
              </w:rPr>
            </w:pPr>
            <w:r w:rsidRPr="00AE4694">
              <w:t>n78</w:t>
            </w:r>
          </w:p>
        </w:tc>
        <w:tc>
          <w:tcPr>
            <w:tcW w:w="2952" w:type="dxa"/>
          </w:tcPr>
          <w:p w:rsidR="008F27E3" w:rsidRPr="00AE4694" w:rsidRDefault="008F27E3" w:rsidP="00AD21D3">
            <w:pPr>
              <w:pStyle w:val="TAC"/>
              <w:rPr>
                <w:rFonts w:eastAsia="MS Mincho"/>
                <w:lang w:eastAsia="ja-JP"/>
              </w:rPr>
            </w:pPr>
            <w:r w:rsidRPr="00AE4694">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tcPr>
          <w:p w:rsidR="008F27E3" w:rsidRPr="00AE4694" w:rsidRDefault="008F27E3" w:rsidP="00AD21D3">
            <w:pPr>
              <w:pStyle w:val="TAC"/>
            </w:pPr>
            <w:r w:rsidRPr="00AE4694">
              <w:t>DC_42_n51</w:t>
            </w:r>
          </w:p>
        </w:tc>
        <w:tc>
          <w:tcPr>
            <w:tcW w:w="2952" w:type="dxa"/>
          </w:tcPr>
          <w:p w:rsidR="008F27E3" w:rsidRPr="00AE4694" w:rsidRDefault="008F27E3" w:rsidP="00AD21D3">
            <w:pPr>
              <w:pStyle w:val="TAC"/>
              <w:rPr>
                <w:rFonts w:eastAsia="MS Mincho"/>
                <w:lang w:eastAsia="ja-JP"/>
              </w:rPr>
            </w:pPr>
            <w:r w:rsidRPr="00AE4694">
              <w:t>n51</w:t>
            </w:r>
          </w:p>
        </w:tc>
        <w:tc>
          <w:tcPr>
            <w:tcW w:w="2952" w:type="dxa"/>
          </w:tcPr>
          <w:p w:rsidR="008F27E3" w:rsidRPr="00AE4694" w:rsidRDefault="008F27E3" w:rsidP="00AD21D3">
            <w:pPr>
              <w:pStyle w:val="TAC"/>
              <w:rPr>
                <w:rFonts w:eastAsia="MS Mincho"/>
                <w:lang w:eastAsia="ja-JP"/>
              </w:rPr>
            </w:pPr>
            <w:r w:rsidRPr="00AE4694">
              <w:t>0.2</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DC_66A_n78A</w:t>
            </w:r>
          </w:p>
        </w:tc>
        <w:tc>
          <w:tcPr>
            <w:tcW w:w="2952" w:type="dxa"/>
          </w:tcPr>
          <w:p w:rsidR="008F27E3" w:rsidRPr="00AE4694" w:rsidRDefault="008F27E3" w:rsidP="00AD21D3">
            <w:pPr>
              <w:pStyle w:val="TAC"/>
            </w:pPr>
            <w:r w:rsidRPr="00AE4694">
              <w:t>66</w:t>
            </w:r>
          </w:p>
        </w:tc>
        <w:tc>
          <w:tcPr>
            <w:tcW w:w="2952" w:type="dxa"/>
          </w:tcPr>
          <w:p w:rsidR="008F27E3" w:rsidRPr="00AE4694" w:rsidRDefault="008F27E3" w:rsidP="00AD21D3">
            <w:pPr>
              <w:pStyle w:val="TAC"/>
            </w:pPr>
            <w:r w:rsidRPr="00AE4694">
              <w:t>0.2</w:t>
            </w:r>
          </w:p>
        </w:tc>
      </w:tr>
      <w:tr w:rsidR="008F27E3" w:rsidRPr="00AE4694" w:rsidTr="00AD21D3">
        <w:trPr>
          <w:jc w:val="center"/>
        </w:trPr>
        <w:tc>
          <w:tcPr>
            <w:tcW w:w="2336" w:type="dxa"/>
            <w:vMerge/>
          </w:tcPr>
          <w:p w:rsidR="008F27E3" w:rsidRPr="00AE4694" w:rsidRDefault="008F27E3" w:rsidP="00AD21D3">
            <w:pPr>
              <w:pStyle w:val="TAC"/>
            </w:pPr>
          </w:p>
        </w:tc>
        <w:tc>
          <w:tcPr>
            <w:tcW w:w="2952" w:type="dxa"/>
          </w:tcPr>
          <w:p w:rsidR="008F27E3" w:rsidRPr="00AE4694" w:rsidRDefault="008F27E3" w:rsidP="00AD21D3">
            <w:pPr>
              <w:pStyle w:val="TAC"/>
            </w:pPr>
            <w:r w:rsidRPr="00AE4694">
              <w:t>n78</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8240" w:type="dxa"/>
            <w:gridSpan w:val="3"/>
            <w:vAlign w:val="center"/>
          </w:tcPr>
          <w:p w:rsidR="008F27E3" w:rsidRPr="00AE4694" w:rsidRDefault="008F27E3" w:rsidP="00AD21D3">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rsidR="008F27E3" w:rsidRPr="00AE4694" w:rsidRDefault="008F27E3" w:rsidP="00AD21D3">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rsidR="008F27E3" w:rsidRPr="00AE4694" w:rsidRDefault="008F27E3" w:rsidP="008F27E3"/>
    <w:p w:rsidR="008F27E3" w:rsidRPr="00AE4694" w:rsidRDefault="008F27E3" w:rsidP="008F27E3">
      <w:pPr>
        <w:pStyle w:val="5"/>
      </w:pPr>
      <w:bookmarkStart w:id="8390" w:name="_Toc535319449"/>
      <w:r w:rsidRPr="00AE4694">
        <w:lastRenderedPageBreak/>
        <w:t>7.3B.3.3.2</w:t>
      </w:r>
      <w:r w:rsidRPr="00AE4694">
        <w:tab/>
        <w:t>ΔR</w:t>
      </w:r>
      <w:r w:rsidRPr="00AE4694">
        <w:rPr>
          <w:vertAlign w:val="subscript"/>
        </w:rPr>
        <w:t>IB,c</w:t>
      </w:r>
      <w:r w:rsidRPr="00AE4694">
        <w:t xml:space="preserve"> for EN-DC three bands</w:t>
      </w:r>
      <w:bookmarkEnd w:id="8390"/>
    </w:p>
    <w:p w:rsidR="008F27E3" w:rsidRPr="00AE4694" w:rsidRDefault="008F27E3" w:rsidP="008F27E3">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F27E3" w:rsidRPr="00AE4694" w:rsidTr="00AD21D3">
        <w:trPr>
          <w:tblHeader/>
          <w:jc w:val="center"/>
        </w:trPr>
        <w:tc>
          <w:tcPr>
            <w:tcW w:w="2221"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2221" w:type="dxa"/>
            <w:vAlign w:val="center"/>
          </w:tcPr>
          <w:p w:rsidR="008F27E3" w:rsidRPr="00AE4694" w:rsidRDefault="008F27E3" w:rsidP="00AD21D3">
            <w:pPr>
              <w:pStyle w:val="TAC"/>
              <w:rPr>
                <w:rFonts w:cs="Arial"/>
                <w:lang w:val="en-US"/>
              </w:rPr>
            </w:pPr>
            <w:r w:rsidRPr="00AE4694">
              <w:rPr>
                <w:rFonts w:cs="Arial"/>
                <w:lang w:val="en-US"/>
              </w:rPr>
              <w:t>DC_1-3_n28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cs="Arial"/>
                <w:szCs w:val="18"/>
              </w:rPr>
              <w:t>DC_1-3_n78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cs="Arial"/>
                <w:szCs w:val="18"/>
              </w:rPr>
              <w:t>DC_1-5_n78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0.5</w:t>
            </w:r>
          </w:p>
        </w:tc>
      </w:tr>
      <w:tr w:rsidR="008F27E3" w:rsidRPr="00AE4694" w:rsidTr="00AD21D3">
        <w:trPr>
          <w:jc w:val="center"/>
        </w:trPr>
        <w:tc>
          <w:tcPr>
            <w:tcW w:w="2221" w:type="dxa"/>
            <w:vAlign w:val="center"/>
          </w:tcPr>
          <w:p w:rsidR="008F27E3" w:rsidRPr="00AE4694" w:rsidRDefault="008F27E3" w:rsidP="00AD21D3">
            <w:pPr>
              <w:pStyle w:val="TAC"/>
            </w:pPr>
            <w:r w:rsidRPr="00AE4694">
              <w:t>DC_1-7_n28</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0.2</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DC_1-7_n78</w:t>
            </w:r>
          </w:p>
          <w:p w:rsidR="008F27E3" w:rsidRPr="00AE4694" w:rsidRDefault="008F27E3" w:rsidP="00AD21D3">
            <w:pPr>
              <w:pStyle w:val="TAC"/>
            </w:pPr>
            <w:r w:rsidRPr="00AE4694">
              <w:t>DC_1-7-7_n78</w:t>
            </w: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ins w:id="8391" w:author="Suhwan Lim" w:date="2019-04-18T14:06:00Z"/>
        </w:trPr>
        <w:tc>
          <w:tcPr>
            <w:tcW w:w="2221" w:type="dxa"/>
            <w:vMerge w:val="restart"/>
            <w:vAlign w:val="center"/>
          </w:tcPr>
          <w:p w:rsidR="008F27E3" w:rsidRPr="00AE4694" w:rsidRDefault="008F27E3" w:rsidP="00AD21D3">
            <w:pPr>
              <w:pStyle w:val="TAC"/>
              <w:rPr>
                <w:ins w:id="8392" w:author="Suhwan Lim" w:date="2019-04-18T14:06:00Z"/>
              </w:rPr>
            </w:pPr>
            <w:ins w:id="8393" w:author="Suhwan Lim" w:date="2019-04-18T14:06:00Z">
              <w:r>
                <w:rPr>
                  <w:rFonts w:hint="eastAsia"/>
                  <w:lang w:eastAsia="ko-KR"/>
                </w:rPr>
                <w:t>DC_1_n7-n78</w:t>
              </w:r>
            </w:ins>
          </w:p>
        </w:tc>
        <w:tc>
          <w:tcPr>
            <w:tcW w:w="2952" w:type="dxa"/>
            <w:vAlign w:val="center"/>
          </w:tcPr>
          <w:p w:rsidR="008F27E3" w:rsidRPr="00AE4694" w:rsidRDefault="008F27E3" w:rsidP="00AD21D3">
            <w:pPr>
              <w:pStyle w:val="TAC"/>
              <w:rPr>
                <w:ins w:id="8394" w:author="Suhwan Lim" w:date="2019-04-18T14:06:00Z"/>
                <w:rFonts w:eastAsia="MS Mincho" w:cs="Arial"/>
                <w:lang w:eastAsia="ja-JP"/>
              </w:rPr>
            </w:pPr>
            <w:ins w:id="8395" w:author="Suhwan Lim" w:date="2019-04-18T14:06:00Z">
              <w:r>
                <w:rPr>
                  <w:rFonts w:cs="Arial" w:hint="eastAsia"/>
                  <w:lang w:eastAsia="ko-KR"/>
                </w:rPr>
                <w:t>1</w:t>
              </w:r>
            </w:ins>
          </w:p>
        </w:tc>
        <w:tc>
          <w:tcPr>
            <w:tcW w:w="2952" w:type="dxa"/>
            <w:vAlign w:val="center"/>
          </w:tcPr>
          <w:p w:rsidR="008F27E3" w:rsidRPr="00AE4694" w:rsidRDefault="008F27E3" w:rsidP="00AD21D3">
            <w:pPr>
              <w:pStyle w:val="TAC"/>
              <w:rPr>
                <w:ins w:id="8396" w:author="Suhwan Lim" w:date="2019-04-18T14:06:00Z"/>
                <w:rFonts w:cs="Arial"/>
                <w:lang w:eastAsia="zh-CN"/>
              </w:rPr>
            </w:pPr>
            <w:ins w:id="8397" w:author="Suhwan Lim" w:date="2019-04-18T14:06:00Z">
              <w:r w:rsidRPr="001B0F7A">
                <w:rPr>
                  <w:rFonts w:cs="Arial"/>
                  <w:lang w:eastAsia="zh-CN"/>
                </w:rPr>
                <w:t>0.2</w:t>
              </w:r>
            </w:ins>
          </w:p>
        </w:tc>
      </w:tr>
      <w:tr w:rsidR="008F27E3" w:rsidRPr="00AE4694" w:rsidTr="00AD21D3">
        <w:trPr>
          <w:jc w:val="center"/>
          <w:ins w:id="8398" w:author="Suhwan Lim" w:date="2019-04-18T14:06:00Z"/>
        </w:trPr>
        <w:tc>
          <w:tcPr>
            <w:tcW w:w="2221" w:type="dxa"/>
            <w:vMerge/>
            <w:vAlign w:val="center"/>
          </w:tcPr>
          <w:p w:rsidR="008F27E3" w:rsidRPr="00AE4694" w:rsidRDefault="008F27E3" w:rsidP="00AD21D3">
            <w:pPr>
              <w:pStyle w:val="TAC"/>
              <w:rPr>
                <w:ins w:id="8399" w:author="Suhwan Lim" w:date="2019-04-18T14:06:00Z"/>
              </w:rPr>
            </w:pPr>
          </w:p>
        </w:tc>
        <w:tc>
          <w:tcPr>
            <w:tcW w:w="2952" w:type="dxa"/>
            <w:vAlign w:val="center"/>
          </w:tcPr>
          <w:p w:rsidR="008F27E3" w:rsidRPr="00AE4694" w:rsidRDefault="008F27E3" w:rsidP="00AD21D3">
            <w:pPr>
              <w:pStyle w:val="TAC"/>
              <w:rPr>
                <w:ins w:id="8400" w:author="Suhwan Lim" w:date="2019-04-18T14:06:00Z"/>
                <w:rFonts w:eastAsia="MS Mincho" w:cs="Arial"/>
                <w:lang w:eastAsia="ja-JP"/>
              </w:rPr>
            </w:pPr>
            <w:ins w:id="8401" w:author="Suhwan Lim" w:date="2019-04-18T14:06:00Z">
              <w:r>
                <w:rPr>
                  <w:rFonts w:cs="Arial"/>
                  <w:lang w:eastAsia="ko-KR"/>
                </w:rPr>
                <w:t>n7</w:t>
              </w:r>
            </w:ins>
          </w:p>
        </w:tc>
        <w:tc>
          <w:tcPr>
            <w:tcW w:w="2952" w:type="dxa"/>
            <w:vAlign w:val="center"/>
          </w:tcPr>
          <w:p w:rsidR="008F27E3" w:rsidRPr="00AE4694" w:rsidRDefault="008F27E3" w:rsidP="00AD21D3">
            <w:pPr>
              <w:pStyle w:val="TAC"/>
              <w:rPr>
                <w:ins w:id="8402" w:author="Suhwan Lim" w:date="2019-04-18T14:06:00Z"/>
                <w:rFonts w:cs="Arial"/>
                <w:lang w:eastAsia="zh-CN"/>
              </w:rPr>
            </w:pPr>
            <w:ins w:id="8403" w:author="Suhwan Lim" w:date="2019-04-18T14:06:00Z">
              <w:r w:rsidRPr="001B0F7A">
                <w:rPr>
                  <w:rFonts w:cs="Arial"/>
                  <w:lang w:eastAsia="zh-CN"/>
                </w:rPr>
                <w:t>0.2</w:t>
              </w:r>
            </w:ins>
          </w:p>
        </w:tc>
      </w:tr>
      <w:tr w:rsidR="008F27E3" w:rsidRPr="00AE4694" w:rsidTr="00AD21D3">
        <w:trPr>
          <w:jc w:val="center"/>
          <w:ins w:id="8404" w:author="Suhwan Lim" w:date="2019-04-18T14:06:00Z"/>
        </w:trPr>
        <w:tc>
          <w:tcPr>
            <w:tcW w:w="2221" w:type="dxa"/>
            <w:vMerge/>
            <w:vAlign w:val="center"/>
          </w:tcPr>
          <w:p w:rsidR="008F27E3" w:rsidRPr="00AE4694" w:rsidRDefault="008F27E3" w:rsidP="00AD21D3">
            <w:pPr>
              <w:pStyle w:val="TAC"/>
              <w:rPr>
                <w:ins w:id="8405" w:author="Suhwan Lim" w:date="2019-04-18T14:06:00Z"/>
              </w:rPr>
            </w:pPr>
          </w:p>
        </w:tc>
        <w:tc>
          <w:tcPr>
            <w:tcW w:w="2952" w:type="dxa"/>
            <w:vAlign w:val="center"/>
          </w:tcPr>
          <w:p w:rsidR="008F27E3" w:rsidRPr="00AE4694" w:rsidRDefault="008F27E3" w:rsidP="00AD21D3">
            <w:pPr>
              <w:pStyle w:val="TAC"/>
              <w:rPr>
                <w:ins w:id="8406" w:author="Suhwan Lim" w:date="2019-04-18T14:06:00Z"/>
                <w:rFonts w:eastAsia="MS Mincho" w:cs="Arial"/>
                <w:lang w:eastAsia="ja-JP"/>
              </w:rPr>
            </w:pPr>
            <w:ins w:id="8407" w:author="Suhwan Lim" w:date="2019-04-18T14:06: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AE4694" w:rsidRDefault="008F27E3" w:rsidP="00AD21D3">
            <w:pPr>
              <w:pStyle w:val="TAC"/>
              <w:rPr>
                <w:ins w:id="8408" w:author="Suhwan Lim" w:date="2019-04-18T14:06:00Z"/>
                <w:rFonts w:cs="Arial"/>
                <w:lang w:eastAsia="zh-CN"/>
              </w:rPr>
            </w:pPr>
            <w:ins w:id="8409" w:author="Suhwan Lim" w:date="2019-04-18T14:06:00Z">
              <w:r w:rsidRPr="001B0F7A">
                <w:rPr>
                  <w:rFonts w:cs="Arial"/>
                  <w:lang w:eastAsia="zh-CN"/>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w:t>
            </w:r>
            <w:r w:rsidRPr="00AE4694">
              <w:rPr>
                <w:rFonts w:hint="eastAsia"/>
                <w:lang w:eastAsia="zh-CN"/>
              </w:rPr>
              <w:t>8</w:t>
            </w:r>
            <w:r w:rsidRPr="00AE4694">
              <w:t>_n78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Align w:val="center"/>
          </w:tcPr>
          <w:p w:rsidR="008F27E3" w:rsidRPr="00AE4694" w:rsidRDefault="008F27E3" w:rsidP="00AD21D3">
            <w:pPr>
              <w:pStyle w:val="TAC"/>
            </w:pPr>
            <w:r w:rsidRPr="00AE4694">
              <w:rPr>
                <w:rFonts w:cs="Arial"/>
              </w:rPr>
              <w:t>DC_1-18_n77</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pPr>
            <w:r w:rsidRPr="00AE4694">
              <w:rPr>
                <w:rFonts w:cs="Arial"/>
              </w:rPr>
              <w:t>DC_1-18_n78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DC_1-20_n28</w:t>
            </w:r>
          </w:p>
        </w:tc>
        <w:tc>
          <w:tcPr>
            <w:tcW w:w="2952" w:type="dxa"/>
            <w:vAlign w:val="center"/>
          </w:tcPr>
          <w:p w:rsidR="008F27E3" w:rsidRPr="00AE4694" w:rsidRDefault="008F27E3" w:rsidP="00AD21D3">
            <w:pPr>
              <w:pStyle w:val="TAC"/>
              <w:rPr>
                <w:rFonts w:cs="Arial"/>
                <w:lang w:val="en-US" w:eastAsia="ja-JP"/>
              </w:rPr>
            </w:pPr>
            <w:r w:rsidRPr="00AE4694">
              <w:rPr>
                <w:rFonts w:cs="Arial"/>
                <w:lang w:val="en-US"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ja-JP"/>
              </w:rPr>
            </w:pPr>
            <w:r w:rsidRPr="00AE4694">
              <w:rPr>
                <w:rFonts w:cs="Arial"/>
                <w:lang w:val="en-US"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ja-JP"/>
              </w:rPr>
            </w:pPr>
            <w:r w:rsidRPr="00AE4694">
              <w:rPr>
                <w:rFonts w:cs="Arial"/>
                <w:lang w:val="en-US" w:eastAsia="ja-JP"/>
              </w:rPr>
              <w:t>n28</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0.2</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rsidR="008F27E3" w:rsidRPr="00AE4694" w:rsidDel="00BF2BAF"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Del="00BF2BAF"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DC_1_n28-n78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eastAsia="맑은 고딕" w:cs="Arial" w:hint="eastAsia"/>
                <w:lang w:eastAsia="ko-KR"/>
              </w:rPr>
              <w:t>DC_1_n28-n7</w:t>
            </w:r>
            <w:r w:rsidRPr="00AE4694">
              <w:rPr>
                <w:rFonts w:eastAsia="맑은 고딕" w:cs="Arial"/>
                <w:lang w:eastAsia="ko-KR"/>
              </w:rPr>
              <w:t>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ins w:id="8410" w:author="Suhwan Lim" w:date="2019-04-18T15:27:00Z"/>
        </w:trPr>
        <w:tc>
          <w:tcPr>
            <w:tcW w:w="2221" w:type="dxa"/>
            <w:vAlign w:val="center"/>
          </w:tcPr>
          <w:p w:rsidR="008F27E3" w:rsidRPr="000F15E4" w:rsidRDefault="008F27E3" w:rsidP="00AD21D3">
            <w:pPr>
              <w:pStyle w:val="TAC"/>
              <w:rPr>
                <w:ins w:id="8411" w:author="Suhwan Lim" w:date="2019-04-18T15:27:00Z"/>
                <w:rFonts w:cs="Arial"/>
                <w:szCs w:val="18"/>
                <w:lang w:eastAsia="ko-KR"/>
              </w:rPr>
            </w:pPr>
            <w:ins w:id="8412" w:author="Suhwan Lim" w:date="2019-04-18T15:27:00Z">
              <w:r>
                <w:rPr>
                  <w:rFonts w:cs="Arial" w:hint="eastAsia"/>
                  <w:szCs w:val="18"/>
                  <w:lang w:eastAsia="ko-KR"/>
                </w:rPr>
                <w:t>DC_1_n40-n78</w:t>
              </w:r>
            </w:ins>
          </w:p>
        </w:tc>
        <w:tc>
          <w:tcPr>
            <w:tcW w:w="2952" w:type="dxa"/>
            <w:vAlign w:val="center"/>
          </w:tcPr>
          <w:p w:rsidR="008F27E3" w:rsidRPr="000F15E4" w:rsidRDefault="008F27E3" w:rsidP="00AD21D3">
            <w:pPr>
              <w:pStyle w:val="TAC"/>
              <w:rPr>
                <w:ins w:id="8413" w:author="Suhwan Lim" w:date="2019-04-18T15:27:00Z"/>
                <w:rFonts w:cs="Arial"/>
                <w:lang w:eastAsia="ko-KR"/>
              </w:rPr>
            </w:pPr>
            <w:ins w:id="8414" w:author="Suhwan Lim" w:date="2019-04-18T15:27: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0F15E4" w:rsidRDefault="008F27E3" w:rsidP="00AD21D3">
            <w:pPr>
              <w:pStyle w:val="TAC"/>
              <w:rPr>
                <w:ins w:id="8415" w:author="Suhwan Lim" w:date="2019-04-18T15:27:00Z"/>
                <w:rFonts w:cs="Arial"/>
                <w:lang w:eastAsia="ko-KR"/>
              </w:rPr>
            </w:pPr>
            <w:ins w:id="8416" w:author="Suhwan Lim" w:date="2019-04-18T15:27:00Z">
              <w:r>
                <w:rPr>
                  <w:rFonts w:cs="Arial" w:hint="eastAsia"/>
                  <w:lang w:eastAsia="ko-KR"/>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DC_1-42_n77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DC_1-42_n78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szCs w:val="18"/>
              </w:rPr>
              <w:t>DC_1-42_n79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szCs w:val="18"/>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DC_1_n77-</w:t>
            </w:r>
            <w:r w:rsidRPr="00AE4694">
              <w:rPr>
                <w:rFonts w:eastAsia="맑은 고딕" w:cs="Arial"/>
                <w:lang w:eastAsia="ko-KR"/>
              </w:rPr>
              <w:t>n79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7</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0.0</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DC_1_n78-</w:t>
            </w:r>
            <w:r w:rsidRPr="00AE4694">
              <w:rPr>
                <w:rFonts w:eastAsia="맑은 고딕" w:cs="Arial"/>
                <w:lang w:eastAsia="ko-KR"/>
              </w:rPr>
              <w:t>n79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0.0</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0.0</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rsidR="008F27E3" w:rsidRPr="00AE4694" w:rsidDel="00BF2BAF" w:rsidRDefault="008F27E3" w:rsidP="00AD21D3">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rsidR="008F27E3" w:rsidRPr="00AE4694" w:rsidDel="00BF2BAF" w:rsidRDefault="008F27E3" w:rsidP="00AD21D3">
            <w:pPr>
              <w:pStyle w:val="TAC"/>
              <w:rPr>
                <w:rFonts w:cs="Arial"/>
                <w:szCs w:val="18"/>
                <w:lang w:eastAsia="zh-CN"/>
              </w:rPr>
            </w:pPr>
            <w:r w:rsidRPr="00AE4694">
              <w:rPr>
                <w:rFonts w:cs="Arial" w:hint="eastAsia"/>
                <w:lang w:val="en-US"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.4</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zh-CN"/>
              </w:rPr>
              <w:t>30</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.4</w:t>
            </w:r>
          </w:p>
        </w:tc>
      </w:tr>
      <w:tr w:rsidR="008F27E3" w:rsidRPr="00AE4694" w:rsidTr="00AD21D3">
        <w:trPr>
          <w:jc w:val="center"/>
        </w:trPr>
        <w:tc>
          <w:tcPr>
            <w:tcW w:w="2221" w:type="dxa"/>
            <w:vMerge w:val="restart"/>
            <w:vAlign w:val="center"/>
          </w:tcPr>
          <w:p w:rsidR="008F27E3" w:rsidRPr="00AE4694" w:rsidRDefault="008F27E3" w:rsidP="00AD21D3">
            <w:pPr>
              <w:pStyle w:val="TAC"/>
              <w:rPr>
                <w:lang w:val="en-US"/>
              </w:rPr>
            </w:pPr>
            <w:r w:rsidRPr="00AE4694">
              <w:rPr>
                <w:rFonts w:cs="Arial" w:hint="eastAsia"/>
                <w:lang w:eastAsia="zh-CN"/>
              </w:rPr>
              <w:lastRenderedPageBreak/>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66</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0.3</w:t>
            </w:r>
          </w:p>
        </w:tc>
      </w:tr>
      <w:tr w:rsidR="008F27E3" w:rsidRPr="00AE4694" w:rsidTr="00AD21D3">
        <w:trPr>
          <w:jc w:val="center"/>
          <w:ins w:id="8417" w:author="Suhwan Lim" w:date="2019-04-18T14:07:00Z"/>
        </w:trPr>
        <w:tc>
          <w:tcPr>
            <w:tcW w:w="2221" w:type="dxa"/>
            <w:vMerge w:val="restart"/>
            <w:vAlign w:val="center"/>
          </w:tcPr>
          <w:p w:rsidR="008F27E3" w:rsidRPr="00AE4694" w:rsidRDefault="008F27E3" w:rsidP="00AD21D3">
            <w:pPr>
              <w:pStyle w:val="TAC"/>
              <w:rPr>
                <w:ins w:id="8418" w:author="Suhwan Lim" w:date="2019-04-18T14:07:00Z"/>
              </w:rPr>
            </w:pPr>
            <w:ins w:id="8419" w:author="Suhwan Lim" w:date="2019-04-18T14:07:00Z">
              <w:r w:rsidRPr="001B0F7A">
                <w:rPr>
                  <w:rFonts w:eastAsia="맑은 고딕"/>
                  <w:lang w:eastAsia="ko-KR"/>
                </w:rPr>
                <w:t>DC_3_n1-n77</w:t>
              </w:r>
            </w:ins>
          </w:p>
        </w:tc>
        <w:tc>
          <w:tcPr>
            <w:tcW w:w="2952" w:type="dxa"/>
            <w:vAlign w:val="center"/>
          </w:tcPr>
          <w:p w:rsidR="008F27E3" w:rsidRPr="00AE4694" w:rsidRDefault="008F27E3" w:rsidP="00AD21D3">
            <w:pPr>
              <w:pStyle w:val="TAC"/>
              <w:rPr>
                <w:ins w:id="8420" w:author="Suhwan Lim" w:date="2019-04-18T14:07:00Z"/>
                <w:rFonts w:cs="Arial"/>
                <w:lang w:eastAsia="zh-CN"/>
              </w:rPr>
            </w:pPr>
            <w:ins w:id="8421" w:author="Suhwan Lim" w:date="2019-04-18T14:07:00Z">
              <w:r w:rsidRPr="001B0F7A">
                <w:rPr>
                  <w:rFonts w:eastAsia="맑은 고딕" w:cs="Arial"/>
                  <w:lang w:eastAsia="ko-KR"/>
                </w:rPr>
                <w:t>3</w:t>
              </w:r>
            </w:ins>
          </w:p>
        </w:tc>
        <w:tc>
          <w:tcPr>
            <w:tcW w:w="2952" w:type="dxa"/>
            <w:vAlign w:val="center"/>
          </w:tcPr>
          <w:p w:rsidR="008F27E3" w:rsidRPr="00AE4694" w:rsidRDefault="008F27E3" w:rsidP="00AD21D3">
            <w:pPr>
              <w:pStyle w:val="TAC"/>
              <w:rPr>
                <w:ins w:id="8422" w:author="Suhwan Lim" w:date="2019-04-18T14:07:00Z"/>
                <w:rFonts w:cs="Arial"/>
                <w:lang w:eastAsia="zh-CN"/>
              </w:rPr>
            </w:pPr>
            <w:ins w:id="8423" w:author="Suhwan Lim" w:date="2019-04-18T14:07:00Z">
              <w:r w:rsidRPr="001B0F7A">
                <w:rPr>
                  <w:rFonts w:eastAsia="맑은 고딕" w:cs="Arial"/>
                  <w:lang w:eastAsia="ko-KR"/>
                </w:rPr>
                <w:t>0.2</w:t>
              </w:r>
            </w:ins>
          </w:p>
        </w:tc>
      </w:tr>
      <w:tr w:rsidR="008F27E3" w:rsidRPr="00AE4694" w:rsidTr="00AD21D3">
        <w:trPr>
          <w:jc w:val="center"/>
          <w:ins w:id="8424" w:author="Suhwan Lim" w:date="2019-04-18T14:07:00Z"/>
        </w:trPr>
        <w:tc>
          <w:tcPr>
            <w:tcW w:w="2221" w:type="dxa"/>
            <w:vMerge/>
            <w:vAlign w:val="center"/>
          </w:tcPr>
          <w:p w:rsidR="008F27E3" w:rsidRPr="00AE4694" w:rsidRDefault="008F27E3" w:rsidP="00AD21D3">
            <w:pPr>
              <w:pStyle w:val="TAC"/>
              <w:rPr>
                <w:ins w:id="8425" w:author="Suhwan Lim" w:date="2019-04-18T14:07:00Z"/>
              </w:rPr>
            </w:pPr>
          </w:p>
        </w:tc>
        <w:tc>
          <w:tcPr>
            <w:tcW w:w="2952" w:type="dxa"/>
            <w:vAlign w:val="center"/>
          </w:tcPr>
          <w:p w:rsidR="008F27E3" w:rsidRPr="00AE4694" w:rsidRDefault="008F27E3" w:rsidP="00AD21D3">
            <w:pPr>
              <w:pStyle w:val="TAC"/>
              <w:rPr>
                <w:ins w:id="8426" w:author="Suhwan Lim" w:date="2019-04-18T14:07:00Z"/>
                <w:rFonts w:cs="Arial"/>
                <w:lang w:eastAsia="zh-CN"/>
              </w:rPr>
            </w:pPr>
            <w:ins w:id="8427" w:author="Suhwan Lim" w:date="2019-04-18T14:07:00Z">
              <w:r w:rsidRPr="001B0F7A">
                <w:rPr>
                  <w:rFonts w:eastAsia="맑은 고딕" w:cs="Arial"/>
                  <w:lang w:eastAsia="ko-KR"/>
                </w:rPr>
                <w:t>n1</w:t>
              </w:r>
            </w:ins>
          </w:p>
        </w:tc>
        <w:tc>
          <w:tcPr>
            <w:tcW w:w="2952" w:type="dxa"/>
            <w:vAlign w:val="center"/>
          </w:tcPr>
          <w:p w:rsidR="008F27E3" w:rsidRPr="00AE4694" w:rsidRDefault="008F27E3" w:rsidP="00AD21D3">
            <w:pPr>
              <w:pStyle w:val="TAC"/>
              <w:rPr>
                <w:ins w:id="8428" w:author="Suhwan Lim" w:date="2019-04-18T14:07:00Z"/>
                <w:rFonts w:cs="Arial"/>
                <w:lang w:eastAsia="zh-CN"/>
              </w:rPr>
            </w:pPr>
            <w:ins w:id="8429" w:author="Suhwan Lim" w:date="2019-04-18T14:07:00Z">
              <w:r w:rsidRPr="001B0F7A">
                <w:rPr>
                  <w:rFonts w:eastAsia="맑은 고딕" w:cs="Arial"/>
                  <w:lang w:eastAsia="ko-KR"/>
                </w:rPr>
                <w:t>0.2</w:t>
              </w:r>
            </w:ins>
          </w:p>
        </w:tc>
      </w:tr>
      <w:tr w:rsidR="008F27E3" w:rsidRPr="00AE4694" w:rsidTr="00AD21D3">
        <w:trPr>
          <w:jc w:val="center"/>
          <w:ins w:id="8430" w:author="Suhwan Lim" w:date="2019-04-18T14:07:00Z"/>
        </w:trPr>
        <w:tc>
          <w:tcPr>
            <w:tcW w:w="2221" w:type="dxa"/>
            <w:vMerge/>
            <w:vAlign w:val="center"/>
          </w:tcPr>
          <w:p w:rsidR="008F27E3" w:rsidRPr="00AE4694" w:rsidRDefault="008F27E3" w:rsidP="00AD21D3">
            <w:pPr>
              <w:pStyle w:val="TAC"/>
              <w:rPr>
                <w:ins w:id="8431" w:author="Suhwan Lim" w:date="2019-04-18T14:07:00Z"/>
              </w:rPr>
            </w:pPr>
          </w:p>
        </w:tc>
        <w:tc>
          <w:tcPr>
            <w:tcW w:w="2952" w:type="dxa"/>
            <w:vAlign w:val="center"/>
          </w:tcPr>
          <w:p w:rsidR="008F27E3" w:rsidRPr="00AE4694" w:rsidRDefault="008F27E3" w:rsidP="00AD21D3">
            <w:pPr>
              <w:pStyle w:val="TAC"/>
              <w:rPr>
                <w:ins w:id="8432" w:author="Suhwan Lim" w:date="2019-04-18T14:07:00Z"/>
                <w:rFonts w:cs="Arial"/>
                <w:lang w:eastAsia="zh-CN"/>
              </w:rPr>
            </w:pPr>
            <w:ins w:id="8433" w:author="Suhwan Lim" w:date="2019-04-18T14:07:00Z">
              <w:r w:rsidRPr="001B0F7A">
                <w:rPr>
                  <w:rFonts w:eastAsia="맑은 고딕" w:cs="Arial"/>
                  <w:lang w:eastAsia="ko-KR"/>
                </w:rPr>
                <w:t>n77</w:t>
              </w:r>
            </w:ins>
          </w:p>
        </w:tc>
        <w:tc>
          <w:tcPr>
            <w:tcW w:w="2952" w:type="dxa"/>
            <w:vAlign w:val="center"/>
          </w:tcPr>
          <w:p w:rsidR="008F27E3" w:rsidRPr="00AE4694" w:rsidRDefault="008F27E3" w:rsidP="00AD21D3">
            <w:pPr>
              <w:pStyle w:val="TAC"/>
              <w:rPr>
                <w:ins w:id="8434" w:author="Suhwan Lim" w:date="2019-04-18T14:07:00Z"/>
                <w:rFonts w:cs="Arial"/>
                <w:lang w:eastAsia="zh-CN"/>
              </w:rPr>
            </w:pPr>
            <w:ins w:id="8435" w:author="Suhwan Lim" w:date="2019-04-18T14:07:00Z">
              <w:r w:rsidRPr="001B0F7A">
                <w:rPr>
                  <w:rFonts w:eastAsia="맑은 고딕" w:cs="Arial"/>
                  <w:lang w:eastAsia="ko-KR"/>
                </w:rPr>
                <w:t>0.5</w:t>
              </w:r>
            </w:ins>
          </w:p>
        </w:tc>
      </w:tr>
      <w:tr w:rsidR="008F27E3" w:rsidRPr="00AE4694" w:rsidTr="00AD21D3">
        <w:trPr>
          <w:jc w:val="center"/>
          <w:ins w:id="8436" w:author="Suhwan Lim" w:date="2019-04-18T14:07:00Z"/>
        </w:trPr>
        <w:tc>
          <w:tcPr>
            <w:tcW w:w="2221" w:type="dxa"/>
            <w:vMerge w:val="restart"/>
            <w:vAlign w:val="center"/>
          </w:tcPr>
          <w:p w:rsidR="008F27E3" w:rsidRPr="00AE4694" w:rsidRDefault="008F27E3" w:rsidP="00AD21D3">
            <w:pPr>
              <w:pStyle w:val="TAC"/>
              <w:rPr>
                <w:ins w:id="8437" w:author="Suhwan Lim" w:date="2019-04-18T14:07:00Z"/>
              </w:rPr>
            </w:pPr>
            <w:ins w:id="8438" w:author="Suhwan Lim" w:date="2019-04-18T14:07:00Z">
              <w:r w:rsidRPr="001B0F7A">
                <w:rPr>
                  <w:rFonts w:eastAsia="맑은 고딕"/>
                  <w:lang w:eastAsia="ko-KR"/>
                </w:rPr>
                <w:t>DC_3_n1-n78</w:t>
              </w:r>
            </w:ins>
          </w:p>
        </w:tc>
        <w:tc>
          <w:tcPr>
            <w:tcW w:w="2952" w:type="dxa"/>
            <w:vAlign w:val="center"/>
          </w:tcPr>
          <w:p w:rsidR="008F27E3" w:rsidRPr="00AE4694" w:rsidRDefault="008F27E3" w:rsidP="00AD21D3">
            <w:pPr>
              <w:pStyle w:val="TAC"/>
              <w:rPr>
                <w:ins w:id="8439" w:author="Suhwan Lim" w:date="2019-04-18T14:07:00Z"/>
                <w:rFonts w:cs="Arial"/>
                <w:lang w:eastAsia="zh-CN"/>
              </w:rPr>
            </w:pPr>
            <w:ins w:id="8440" w:author="Suhwan Lim" w:date="2019-04-18T14:07:00Z">
              <w:r w:rsidRPr="001B0F7A">
                <w:rPr>
                  <w:rFonts w:eastAsia="맑은 고딕" w:cs="Arial"/>
                  <w:lang w:eastAsia="ko-KR"/>
                </w:rPr>
                <w:t>3</w:t>
              </w:r>
            </w:ins>
          </w:p>
        </w:tc>
        <w:tc>
          <w:tcPr>
            <w:tcW w:w="2952" w:type="dxa"/>
            <w:vAlign w:val="center"/>
          </w:tcPr>
          <w:p w:rsidR="008F27E3" w:rsidRPr="00AE4694" w:rsidRDefault="008F27E3" w:rsidP="00AD21D3">
            <w:pPr>
              <w:pStyle w:val="TAC"/>
              <w:rPr>
                <w:ins w:id="8441" w:author="Suhwan Lim" w:date="2019-04-18T14:07:00Z"/>
                <w:rFonts w:cs="Arial"/>
                <w:lang w:eastAsia="zh-CN"/>
              </w:rPr>
            </w:pPr>
            <w:ins w:id="8442" w:author="Suhwan Lim" w:date="2019-04-18T14:07:00Z">
              <w:r w:rsidRPr="001B0F7A">
                <w:rPr>
                  <w:rFonts w:eastAsia="맑은 고딕" w:cs="Arial"/>
                  <w:lang w:eastAsia="ko-KR"/>
                </w:rPr>
                <w:t>0.2</w:t>
              </w:r>
            </w:ins>
          </w:p>
        </w:tc>
      </w:tr>
      <w:tr w:rsidR="008F27E3" w:rsidRPr="00AE4694" w:rsidTr="00AD21D3">
        <w:trPr>
          <w:jc w:val="center"/>
          <w:ins w:id="8443" w:author="Suhwan Lim" w:date="2019-04-18T14:07:00Z"/>
        </w:trPr>
        <w:tc>
          <w:tcPr>
            <w:tcW w:w="2221" w:type="dxa"/>
            <w:vMerge/>
            <w:vAlign w:val="center"/>
          </w:tcPr>
          <w:p w:rsidR="008F27E3" w:rsidRPr="00AE4694" w:rsidRDefault="008F27E3" w:rsidP="00AD21D3">
            <w:pPr>
              <w:pStyle w:val="TAC"/>
              <w:rPr>
                <w:ins w:id="8444" w:author="Suhwan Lim" w:date="2019-04-18T14:07:00Z"/>
              </w:rPr>
            </w:pPr>
          </w:p>
        </w:tc>
        <w:tc>
          <w:tcPr>
            <w:tcW w:w="2952" w:type="dxa"/>
            <w:vAlign w:val="center"/>
          </w:tcPr>
          <w:p w:rsidR="008F27E3" w:rsidRPr="00AE4694" w:rsidRDefault="008F27E3" w:rsidP="00AD21D3">
            <w:pPr>
              <w:pStyle w:val="TAC"/>
              <w:rPr>
                <w:ins w:id="8445" w:author="Suhwan Lim" w:date="2019-04-18T14:07:00Z"/>
                <w:rFonts w:cs="Arial"/>
                <w:lang w:eastAsia="zh-CN"/>
              </w:rPr>
            </w:pPr>
            <w:ins w:id="8446" w:author="Suhwan Lim" w:date="2019-04-18T14:07:00Z">
              <w:r w:rsidRPr="001B0F7A">
                <w:rPr>
                  <w:rFonts w:eastAsia="맑은 고딕" w:cs="Arial"/>
                  <w:lang w:eastAsia="ko-KR"/>
                </w:rPr>
                <w:t>n1</w:t>
              </w:r>
            </w:ins>
          </w:p>
        </w:tc>
        <w:tc>
          <w:tcPr>
            <w:tcW w:w="2952" w:type="dxa"/>
            <w:vAlign w:val="center"/>
          </w:tcPr>
          <w:p w:rsidR="008F27E3" w:rsidRPr="00AE4694" w:rsidRDefault="008F27E3" w:rsidP="00AD21D3">
            <w:pPr>
              <w:pStyle w:val="TAC"/>
              <w:rPr>
                <w:ins w:id="8447" w:author="Suhwan Lim" w:date="2019-04-18T14:07:00Z"/>
                <w:rFonts w:cs="Arial"/>
                <w:lang w:eastAsia="zh-CN"/>
              </w:rPr>
            </w:pPr>
            <w:ins w:id="8448" w:author="Suhwan Lim" w:date="2019-04-18T14:07:00Z">
              <w:r w:rsidRPr="001B0F7A">
                <w:rPr>
                  <w:rFonts w:eastAsia="맑은 고딕" w:cs="Arial"/>
                  <w:lang w:eastAsia="ko-KR"/>
                </w:rPr>
                <w:t>0.2</w:t>
              </w:r>
            </w:ins>
          </w:p>
        </w:tc>
      </w:tr>
      <w:tr w:rsidR="008F27E3" w:rsidRPr="00AE4694" w:rsidTr="00AD21D3">
        <w:trPr>
          <w:jc w:val="center"/>
          <w:ins w:id="8449" w:author="Suhwan Lim" w:date="2019-04-18T14:07:00Z"/>
        </w:trPr>
        <w:tc>
          <w:tcPr>
            <w:tcW w:w="2221" w:type="dxa"/>
            <w:vMerge/>
            <w:vAlign w:val="center"/>
          </w:tcPr>
          <w:p w:rsidR="008F27E3" w:rsidRPr="00AE4694" w:rsidRDefault="008F27E3" w:rsidP="00AD21D3">
            <w:pPr>
              <w:pStyle w:val="TAC"/>
              <w:rPr>
                <w:ins w:id="8450" w:author="Suhwan Lim" w:date="2019-04-18T14:07:00Z"/>
              </w:rPr>
            </w:pPr>
          </w:p>
        </w:tc>
        <w:tc>
          <w:tcPr>
            <w:tcW w:w="2952" w:type="dxa"/>
            <w:vAlign w:val="center"/>
          </w:tcPr>
          <w:p w:rsidR="008F27E3" w:rsidRPr="00AE4694" w:rsidRDefault="008F27E3" w:rsidP="00AD21D3">
            <w:pPr>
              <w:pStyle w:val="TAC"/>
              <w:rPr>
                <w:ins w:id="8451" w:author="Suhwan Lim" w:date="2019-04-18T14:07:00Z"/>
                <w:rFonts w:cs="Arial"/>
                <w:lang w:eastAsia="zh-CN"/>
              </w:rPr>
            </w:pPr>
            <w:ins w:id="8452" w:author="Suhwan Lim" w:date="2019-04-18T14:07:00Z">
              <w:r w:rsidRPr="001B0F7A">
                <w:rPr>
                  <w:rFonts w:eastAsia="맑은 고딕" w:cs="Arial"/>
                  <w:lang w:eastAsia="ko-KR"/>
                </w:rPr>
                <w:t>n78</w:t>
              </w:r>
            </w:ins>
          </w:p>
        </w:tc>
        <w:tc>
          <w:tcPr>
            <w:tcW w:w="2952" w:type="dxa"/>
            <w:vAlign w:val="center"/>
          </w:tcPr>
          <w:p w:rsidR="008F27E3" w:rsidRPr="00AE4694" w:rsidRDefault="008F27E3" w:rsidP="00AD21D3">
            <w:pPr>
              <w:pStyle w:val="TAC"/>
              <w:rPr>
                <w:ins w:id="8453" w:author="Suhwan Lim" w:date="2019-04-18T14:07:00Z"/>
                <w:rFonts w:cs="Arial"/>
                <w:lang w:eastAsia="zh-CN"/>
              </w:rPr>
            </w:pPr>
            <w:ins w:id="8454" w:author="Suhwan Lim" w:date="2019-04-18T14:07:00Z">
              <w:r w:rsidRPr="001B0F7A">
                <w:rPr>
                  <w:rFonts w:eastAsia="맑은 고딕" w:cs="Arial"/>
                  <w:lang w:eastAsia="ko-KR"/>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hint="eastAsia"/>
                <w:lang w:eastAsia="ko-KR"/>
              </w:rPr>
              <w:t>DC_3_n3-n77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hint="eastAsia"/>
                <w:lang w:eastAsia="ko-KR"/>
              </w:rPr>
              <w:t>DC_3_n3-n78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5_n78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3</w:t>
            </w:r>
            <w:r w:rsidRPr="00AE4694">
              <w:rPr>
                <w:rFonts w:cs="Arial"/>
              </w:rPr>
              <w:t>-</w:t>
            </w:r>
            <w:r w:rsidRPr="00AE4694">
              <w:rPr>
                <w:rFonts w:cs="Arial" w:hint="eastAsia"/>
                <w:lang w:eastAsia="zh-CN"/>
              </w:rPr>
              <w:t>7</w:t>
            </w:r>
            <w:r w:rsidRPr="00AE4694">
              <w:rPr>
                <w:rFonts w:eastAsia="맑은 고딕" w:cs="Arial" w:hint="eastAsia"/>
                <w:lang w:eastAsia="ko-KR"/>
              </w:rPr>
              <w:t>_n78</w:t>
            </w:r>
            <w:r w:rsidRPr="00AE4694">
              <w:rPr>
                <w:rFonts w:cs="Arial"/>
                <w:lang w:val="en-US"/>
              </w:rPr>
              <w:t>, DC_3-7-7_n78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lang w:eastAsia="zh-CN"/>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ins w:id="8455" w:author="Suhwan Lim" w:date="2019-04-18T14:07:00Z"/>
        </w:trPr>
        <w:tc>
          <w:tcPr>
            <w:tcW w:w="2221" w:type="dxa"/>
            <w:vMerge w:val="restart"/>
            <w:vAlign w:val="center"/>
          </w:tcPr>
          <w:p w:rsidR="008F27E3" w:rsidRPr="00AE4694" w:rsidRDefault="008F27E3" w:rsidP="00AD21D3">
            <w:pPr>
              <w:pStyle w:val="TAC"/>
              <w:rPr>
                <w:ins w:id="8456" w:author="Suhwan Lim" w:date="2019-04-18T14:07:00Z"/>
                <w:rFonts w:cs="Arial"/>
              </w:rPr>
            </w:pPr>
            <w:ins w:id="8457" w:author="Suhwan Lim" w:date="2019-04-18T14:07:00Z">
              <w:r>
                <w:rPr>
                  <w:rFonts w:cs="Arial" w:hint="eastAsia"/>
                  <w:lang w:eastAsia="ko-KR"/>
                </w:rPr>
                <w:t>DC_3_n7-n78</w:t>
              </w:r>
            </w:ins>
          </w:p>
        </w:tc>
        <w:tc>
          <w:tcPr>
            <w:tcW w:w="2952" w:type="dxa"/>
            <w:vAlign w:val="center"/>
          </w:tcPr>
          <w:p w:rsidR="008F27E3" w:rsidRPr="00AE4694" w:rsidRDefault="008F27E3" w:rsidP="00AD21D3">
            <w:pPr>
              <w:pStyle w:val="TAC"/>
              <w:rPr>
                <w:ins w:id="8458" w:author="Suhwan Lim" w:date="2019-04-18T14:07:00Z"/>
                <w:rFonts w:cs="Arial"/>
                <w:lang w:eastAsia="ja-JP"/>
              </w:rPr>
            </w:pPr>
            <w:ins w:id="8459" w:author="Suhwan Lim" w:date="2019-04-18T14:07:00Z">
              <w:r w:rsidRPr="001B0F7A">
                <w:rPr>
                  <w:rFonts w:cs="Arial"/>
                  <w:lang w:eastAsia="zh-CN"/>
                </w:rPr>
                <w:t>3</w:t>
              </w:r>
            </w:ins>
          </w:p>
        </w:tc>
        <w:tc>
          <w:tcPr>
            <w:tcW w:w="2952" w:type="dxa"/>
            <w:vAlign w:val="center"/>
          </w:tcPr>
          <w:p w:rsidR="008F27E3" w:rsidRPr="00AE4694" w:rsidRDefault="008F27E3" w:rsidP="00AD21D3">
            <w:pPr>
              <w:pStyle w:val="TAC"/>
              <w:rPr>
                <w:ins w:id="8460" w:author="Suhwan Lim" w:date="2019-04-18T14:07:00Z"/>
                <w:rFonts w:cs="Arial"/>
                <w:lang w:eastAsia="zh-CN"/>
              </w:rPr>
            </w:pPr>
            <w:ins w:id="8461" w:author="Suhwan Lim" w:date="2019-04-18T14:07:00Z">
              <w:r w:rsidRPr="001B0F7A">
                <w:rPr>
                  <w:rFonts w:cs="Arial"/>
                  <w:lang w:eastAsia="zh-CN"/>
                </w:rPr>
                <w:t>0.</w:t>
              </w:r>
              <w:r>
                <w:rPr>
                  <w:rFonts w:cs="Arial"/>
                  <w:lang w:eastAsia="zh-CN"/>
                </w:rPr>
                <w:t>2</w:t>
              </w:r>
            </w:ins>
          </w:p>
        </w:tc>
      </w:tr>
      <w:tr w:rsidR="008F27E3" w:rsidRPr="00AE4694" w:rsidTr="00AD21D3">
        <w:trPr>
          <w:jc w:val="center"/>
          <w:ins w:id="8462" w:author="Suhwan Lim" w:date="2019-04-18T14:07:00Z"/>
        </w:trPr>
        <w:tc>
          <w:tcPr>
            <w:tcW w:w="2221" w:type="dxa"/>
            <w:vMerge/>
            <w:vAlign w:val="center"/>
          </w:tcPr>
          <w:p w:rsidR="008F27E3" w:rsidRPr="00AE4694" w:rsidRDefault="008F27E3" w:rsidP="00AD21D3">
            <w:pPr>
              <w:pStyle w:val="TAC"/>
              <w:rPr>
                <w:ins w:id="8463" w:author="Suhwan Lim" w:date="2019-04-18T14:07:00Z"/>
                <w:rFonts w:cs="Arial"/>
              </w:rPr>
            </w:pPr>
          </w:p>
        </w:tc>
        <w:tc>
          <w:tcPr>
            <w:tcW w:w="2952" w:type="dxa"/>
            <w:vAlign w:val="center"/>
          </w:tcPr>
          <w:p w:rsidR="008F27E3" w:rsidRPr="00AE4694" w:rsidRDefault="008F27E3" w:rsidP="00AD21D3">
            <w:pPr>
              <w:pStyle w:val="TAC"/>
              <w:rPr>
                <w:ins w:id="8464" w:author="Suhwan Lim" w:date="2019-04-18T14:07:00Z"/>
                <w:rFonts w:cs="Arial"/>
                <w:lang w:eastAsia="ja-JP"/>
              </w:rPr>
            </w:pPr>
            <w:ins w:id="8465" w:author="Suhwan Lim" w:date="2019-04-18T14:07:00Z">
              <w:r>
                <w:rPr>
                  <w:rFonts w:cs="Arial"/>
                  <w:lang w:eastAsia="zh-CN"/>
                </w:rPr>
                <w:t>n</w:t>
              </w:r>
              <w:r w:rsidRPr="001B0F7A">
                <w:rPr>
                  <w:rFonts w:cs="Arial"/>
                  <w:lang w:eastAsia="zh-CN"/>
                </w:rPr>
                <w:t>7</w:t>
              </w:r>
            </w:ins>
          </w:p>
        </w:tc>
        <w:tc>
          <w:tcPr>
            <w:tcW w:w="2952" w:type="dxa"/>
            <w:vAlign w:val="center"/>
          </w:tcPr>
          <w:p w:rsidR="008F27E3" w:rsidRPr="00AE4694" w:rsidRDefault="008F27E3" w:rsidP="00AD21D3">
            <w:pPr>
              <w:pStyle w:val="TAC"/>
              <w:rPr>
                <w:ins w:id="8466" w:author="Suhwan Lim" w:date="2019-04-18T14:07:00Z"/>
                <w:rFonts w:cs="Arial"/>
                <w:lang w:eastAsia="zh-CN"/>
              </w:rPr>
            </w:pPr>
            <w:ins w:id="8467" w:author="Suhwan Lim" w:date="2019-04-18T14:07:00Z">
              <w:r w:rsidRPr="001B0F7A">
                <w:rPr>
                  <w:rFonts w:cs="Arial"/>
                  <w:lang w:eastAsia="zh-CN"/>
                </w:rPr>
                <w:t>0.</w:t>
              </w:r>
              <w:r>
                <w:rPr>
                  <w:rFonts w:cs="Arial"/>
                  <w:lang w:eastAsia="zh-CN"/>
                </w:rPr>
                <w:t>2</w:t>
              </w:r>
            </w:ins>
          </w:p>
        </w:tc>
      </w:tr>
      <w:tr w:rsidR="008F27E3" w:rsidRPr="00AE4694" w:rsidTr="00AD21D3">
        <w:trPr>
          <w:jc w:val="center"/>
          <w:ins w:id="8468" w:author="Suhwan Lim" w:date="2019-04-18T14:07:00Z"/>
        </w:trPr>
        <w:tc>
          <w:tcPr>
            <w:tcW w:w="2221" w:type="dxa"/>
            <w:vMerge/>
            <w:vAlign w:val="center"/>
          </w:tcPr>
          <w:p w:rsidR="008F27E3" w:rsidRPr="00AE4694" w:rsidRDefault="008F27E3" w:rsidP="00AD21D3">
            <w:pPr>
              <w:pStyle w:val="TAC"/>
              <w:rPr>
                <w:ins w:id="8469" w:author="Suhwan Lim" w:date="2019-04-18T14:07:00Z"/>
                <w:rFonts w:cs="Arial"/>
              </w:rPr>
            </w:pPr>
          </w:p>
        </w:tc>
        <w:tc>
          <w:tcPr>
            <w:tcW w:w="2952" w:type="dxa"/>
            <w:vAlign w:val="center"/>
          </w:tcPr>
          <w:p w:rsidR="008F27E3" w:rsidRPr="00AE4694" w:rsidRDefault="008F27E3" w:rsidP="00AD21D3">
            <w:pPr>
              <w:pStyle w:val="TAC"/>
              <w:rPr>
                <w:ins w:id="8470" w:author="Suhwan Lim" w:date="2019-04-18T14:07:00Z"/>
                <w:rFonts w:cs="Arial"/>
                <w:lang w:eastAsia="ja-JP"/>
              </w:rPr>
            </w:pPr>
            <w:ins w:id="8471" w:author="Suhwan Lim" w:date="2019-04-18T14:07:00Z">
              <w:r w:rsidRPr="001B0F7A">
                <w:rPr>
                  <w:rFonts w:cs="Arial"/>
                  <w:lang w:eastAsia="zh-CN"/>
                </w:rPr>
                <w:t>n78</w:t>
              </w:r>
            </w:ins>
          </w:p>
        </w:tc>
        <w:tc>
          <w:tcPr>
            <w:tcW w:w="2952" w:type="dxa"/>
            <w:vAlign w:val="center"/>
          </w:tcPr>
          <w:p w:rsidR="008F27E3" w:rsidRPr="00AE4694" w:rsidRDefault="008F27E3" w:rsidP="00AD21D3">
            <w:pPr>
              <w:pStyle w:val="TAC"/>
              <w:rPr>
                <w:ins w:id="8472" w:author="Suhwan Lim" w:date="2019-04-18T14:07:00Z"/>
                <w:rFonts w:cs="Arial"/>
                <w:lang w:eastAsia="zh-CN"/>
              </w:rPr>
            </w:pPr>
            <w:ins w:id="8473" w:author="Suhwan Lim" w:date="2019-04-18T14:07:00Z">
              <w:r w:rsidRPr="001B0F7A">
                <w:rPr>
                  <w:rFonts w:cs="Arial"/>
                  <w:lang w:eastAsia="zh-CN"/>
                </w:rPr>
                <w:t>0.</w:t>
              </w:r>
              <w:r>
                <w:rPr>
                  <w:rFonts w:cs="Arial"/>
                  <w:lang w:eastAsia="zh-CN"/>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cs="Arial" w:hint="eastAsia"/>
                <w:lang w:eastAsia="zh-CN"/>
              </w:rPr>
              <w:t>8</w:t>
            </w:r>
            <w:r w:rsidRPr="00AE4694">
              <w:rPr>
                <w:rFonts w:eastAsia="맑은 고딕" w:cs="Arial" w:hint="eastAsia"/>
                <w:lang w:eastAsia="ko-KR"/>
              </w:rPr>
              <w:t>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val="en-US"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0.1</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0.1</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ins w:id="8474" w:author="Suhwan Lim" w:date="2019-04-18T14:08:00Z"/>
        </w:trPr>
        <w:tc>
          <w:tcPr>
            <w:tcW w:w="2221" w:type="dxa"/>
            <w:vMerge w:val="restart"/>
            <w:vAlign w:val="center"/>
          </w:tcPr>
          <w:p w:rsidR="008F27E3" w:rsidRPr="00AE4694" w:rsidRDefault="008F27E3" w:rsidP="00AD21D3">
            <w:pPr>
              <w:pStyle w:val="TAC"/>
              <w:rPr>
                <w:ins w:id="8475" w:author="Suhwan Lim" w:date="2019-04-18T14:08:00Z"/>
                <w:rFonts w:cs="Arial"/>
                <w:lang w:eastAsia="ja-JP"/>
              </w:rPr>
            </w:pPr>
            <w:ins w:id="8476" w:author="Suhwan Lim" w:date="2019-04-18T14:08: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8F27E3" w:rsidRPr="00AE4694" w:rsidRDefault="008F27E3" w:rsidP="00AD21D3">
            <w:pPr>
              <w:pStyle w:val="TAC"/>
              <w:rPr>
                <w:ins w:id="8477" w:author="Suhwan Lim" w:date="2019-04-18T14:08:00Z"/>
                <w:rFonts w:eastAsia="MS Mincho" w:cs="Arial"/>
                <w:lang w:eastAsia="ja-JP"/>
              </w:rPr>
            </w:pPr>
            <w:ins w:id="8478" w:author="Suhwan Lim" w:date="2019-04-18T14:08:00Z">
              <w:r w:rsidRPr="001B0F7A">
                <w:rPr>
                  <w:rFonts w:eastAsia="MS Mincho" w:cs="Arial"/>
                  <w:lang w:eastAsia="ja-JP"/>
                </w:rPr>
                <w:t>3</w:t>
              </w:r>
            </w:ins>
          </w:p>
        </w:tc>
        <w:tc>
          <w:tcPr>
            <w:tcW w:w="2952" w:type="dxa"/>
            <w:vAlign w:val="center"/>
          </w:tcPr>
          <w:p w:rsidR="008F27E3" w:rsidRPr="00AE4694" w:rsidRDefault="008F27E3" w:rsidP="00AD21D3">
            <w:pPr>
              <w:pStyle w:val="TAC"/>
              <w:rPr>
                <w:ins w:id="8479" w:author="Suhwan Lim" w:date="2019-04-18T14:08:00Z"/>
                <w:rFonts w:cs="Arial"/>
                <w:lang w:eastAsia="zh-CN"/>
              </w:rPr>
            </w:pPr>
            <w:ins w:id="8480" w:author="Suhwan Lim" w:date="2019-04-18T14:08:00Z">
              <w:r w:rsidRPr="001B0F7A">
                <w:rPr>
                  <w:rFonts w:cs="Arial"/>
                  <w:lang w:eastAsia="zh-CN"/>
                </w:rPr>
                <w:t>0.2</w:t>
              </w:r>
            </w:ins>
          </w:p>
        </w:tc>
      </w:tr>
      <w:tr w:rsidR="008F27E3" w:rsidRPr="00AE4694" w:rsidTr="00AD21D3">
        <w:trPr>
          <w:jc w:val="center"/>
          <w:ins w:id="8481" w:author="Suhwan Lim" w:date="2019-04-18T14:08:00Z"/>
        </w:trPr>
        <w:tc>
          <w:tcPr>
            <w:tcW w:w="2221" w:type="dxa"/>
            <w:vMerge/>
            <w:vAlign w:val="center"/>
          </w:tcPr>
          <w:p w:rsidR="008F27E3" w:rsidRPr="00AE4694" w:rsidRDefault="008F27E3" w:rsidP="00AD21D3">
            <w:pPr>
              <w:pStyle w:val="TAC"/>
              <w:rPr>
                <w:ins w:id="8482" w:author="Suhwan Lim" w:date="2019-04-18T14:08:00Z"/>
                <w:rFonts w:cs="Arial"/>
                <w:lang w:eastAsia="ja-JP"/>
              </w:rPr>
            </w:pPr>
          </w:p>
        </w:tc>
        <w:tc>
          <w:tcPr>
            <w:tcW w:w="2952" w:type="dxa"/>
            <w:vAlign w:val="center"/>
          </w:tcPr>
          <w:p w:rsidR="008F27E3" w:rsidRPr="00AE4694" w:rsidRDefault="008F27E3" w:rsidP="00AD21D3">
            <w:pPr>
              <w:pStyle w:val="TAC"/>
              <w:rPr>
                <w:ins w:id="8483" w:author="Suhwan Lim" w:date="2019-04-18T14:08:00Z"/>
                <w:rFonts w:eastAsia="MS Mincho" w:cs="Arial"/>
                <w:lang w:eastAsia="ja-JP"/>
              </w:rPr>
            </w:pPr>
            <w:ins w:id="8484" w:author="Suhwan Lim" w:date="2019-04-18T14:08:00Z">
              <w:r w:rsidRPr="001B0F7A">
                <w:rPr>
                  <w:rFonts w:eastAsia="MS Mincho" w:cs="Arial"/>
                  <w:lang w:eastAsia="ja-JP"/>
                </w:rPr>
                <w:t>n78</w:t>
              </w:r>
            </w:ins>
          </w:p>
        </w:tc>
        <w:tc>
          <w:tcPr>
            <w:tcW w:w="2952" w:type="dxa"/>
            <w:vAlign w:val="center"/>
          </w:tcPr>
          <w:p w:rsidR="008F27E3" w:rsidRPr="00AE4694" w:rsidRDefault="008F27E3" w:rsidP="00AD21D3">
            <w:pPr>
              <w:pStyle w:val="TAC"/>
              <w:rPr>
                <w:ins w:id="8485" w:author="Suhwan Lim" w:date="2019-04-18T14:08:00Z"/>
                <w:rFonts w:cs="Arial"/>
                <w:lang w:eastAsia="zh-CN"/>
              </w:rPr>
            </w:pPr>
            <w:ins w:id="8486" w:author="Suhwan Lim" w:date="2019-04-18T14:08:00Z">
              <w:r w:rsidRPr="001B0F7A">
                <w:rPr>
                  <w:rFonts w:cs="Arial"/>
                  <w:lang w:eastAsia="zh-CN"/>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3-21_n78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DC_3-28_n78</w:t>
            </w:r>
          </w:p>
        </w:tc>
        <w:tc>
          <w:tcPr>
            <w:tcW w:w="2952" w:type="dxa"/>
            <w:vAlign w:val="center"/>
          </w:tcPr>
          <w:p w:rsidR="008F27E3" w:rsidRPr="00AE4694" w:rsidDel="00BF2BAF"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Del="00BF2BAF"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Del="00BF2BAF"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w:t>
            </w:r>
            <w:r w:rsidRPr="00AE4694">
              <w:rPr>
                <w:rFonts w:eastAsia="맑은 고딕" w:cs="Arial"/>
                <w:lang w:eastAsia="ko-KR"/>
              </w:rPr>
              <w:t>C_3_n28-n78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tcPr>
          <w:p w:rsidR="008F27E3" w:rsidRPr="00AE4694" w:rsidRDefault="008F27E3" w:rsidP="00AD21D3">
            <w:pPr>
              <w:pStyle w:val="TAC"/>
              <w:rPr>
                <w:rFonts w:cs="Arial"/>
                <w:lang w:eastAsia="ja-JP"/>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38</w:t>
            </w:r>
          </w:p>
        </w:tc>
        <w:tc>
          <w:tcPr>
            <w:tcW w:w="2952" w:type="dxa"/>
          </w:tcPr>
          <w:p w:rsidR="008F27E3" w:rsidRPr="00AE4694" w:rsidRDefault="008F27E3" w:rsidP="00AD21D3">
            <w:pPr>
              <w:pStyle w:val="TAC"/>
              <w:rPr>
                <w:rFonts w:cs="Arial"/>
                <w:lang w:eastAsia="ja-JP"/>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tcPr>
          <w:p w:rsidR="008F27E3" w:rsidRPr="00AE4694" w:rsidRDefault="008F27E3" w:rsidP="00AD21D3">
            <w:pPr>
              <w:pStyle w:val="TAC"/>
              <w:rPr>
                <w:rFonts w:cs="Arial"/>
                <w:lang w:eastAsia="ja-JP"/>
              </w:rPr>
            </w:pPr>
            <w:r w:rsidRPr="00AE4694">
              <w:rPr>
                <w:rFonts w:cs="Arial" w:hint="eastAsia"/>
                <w:lang w:eastAsia="zh-CN"/>
              </w:rPr>
              <w:t>0.5</w:t>
            </w:r>
          </w:p>
        </w:tc>
      </w:tr>
      <w:tr w:rsidR="008F27E3" w:rsidRPr="00AE4694" w:rsidTr="00AD21D3">
        <w:trPr>
          <w:jc w:val="center"/>
          <w:ins w:id="8487" w:author="Suhwan Lim" w:date="2019-04-18T15:28:00Z"/>
        </w:trPr>
        <w:tc>
          <w:tcPr>
            <w:tcW w:w="2221" w:type="dxa"/>
            <w:vMerge w:val="restart"/>
            <w:vAlign w:val="center"/>
          </w:tcPr>
          <w:p w:rsidR="008F27E3" w:rsidRPr="000F15E4" w:rsidRDefault="008F27E3" w:rsidP="00AD21D3">
            <w:pPr>
              <w:pStyle w:val="TAC"/>
              <w:rPr>
                <w:ins w:id="8488" w:author="Suhwan Lim" w:date="2019-04-18T15:28:00Z"/>
                <w:rFonts w:cs="Arial"/>
                <w:lang w:eastAsia="ko-KR"/>
              </w:rPr>
            </w:pPr>
            <w:ins w:id="8489" w:author="Suhwan Lim" w:date="2019-04-18T15:28:00Z">
              <w:r>
                <w:rPr>
                  <w:rFonts w:cs="Arial" w:hint="eastAsia"/>
                  <w:lang w:eastAsia="ko-KR"/>
                </w:rPr>
                <w:t>DC_3_n40-n78</w:t>
              </w:r>
            </w:ins>
          </w:p>
        </w:tc>
        <w:tc>
          <w:tcPr>
            <w:tcW w:w="2952" w:type="dxa"/>
            <w:vAlign w:val="center"/>
          </w:tcPr>
          <w:p w:rsidR="008F27E3" w:rsidRPr="000F15E4" w:rsidRDefault="008F27E3" w:rsidP="00AD21D3">
            <w:pPr>
              <w:pStyle w:val="TAC"/>
              <w:rPr>
                <w:ins w:id="8490" w:author="Suhwan Lim" w:date="2019-04-18T15:28:00Z"/>
                <w:rFonts w:cs="Arial"/>
                <w:lang w:eastAsia="ko-KR"/>
              </w:rPr>
            </w:pPr>
            <w:ins w:id="8491" w:author="Suhwan Lim" w:date="2019-04-18T15:28:00Z">
              <w:r>
                <w:rPr>
                  <w:rFonts w:cs="Arial" w:hint="eastAsia"/>
                  <w:lang w:eastAsia="ko-KR"/>
                </w:rPr>
                <w:t>3</w:t>
              </w:r>
            </w:ins>
          </w:p>
        </w:tc>
        <w:tc>
          <w:tcPr>
            <w:tcW w:w="2952" w:type="dxa"/>
          </w:tcPr>
          <w:p w:rsidR="008F27E3" w:rsidRPr="000F15E4" w:rsidRDefault="008F27E3" w:rsidP="00AD21D3">
            <w:pPr>
              <w:pStyle w:val="TAC"/>
              <w:rPr>
                <w:ins w:id="8492" w:author="Suhwan Lim" w:date="2019-04-18T15:28:00Z"/>
                <w:rFonts w:cs="Arial"/>
                <w:lang w:eastAsia="ko-KR"/>
              </w:rPr>
            </w:pPr>
            <w:ins w:id="8493" w:author="Suhwan Lim" w:date="2019-04-18T15:28:00Z">
              <w:r>
                <w:rPr>
                  <w:rFonts w:cs="Arial" w:hint="eastAsia"/>
                  <w:lang w:eastAsia="ko-KR"/>
                </w:rPr>
                <w:t>0.2</w:t>
              </w:r>
            </w:ins>
          </w:p>
        </w:tc>
      </w:tr>
      <w:tr w:rsidR="008F27E3" w:rsidRPr="00AE4694" w:rsidTr="00AD21D3">
        <w:trPr>
          <w:jc w:val="center"/>
          <w:ins w:id="8494" w:author="Suhwan Lim" w:date="2019-04-18T15:28:00Z"/>
        </w:trPr>
        <w:tc>
          <w:tcPr>
            <w:tcW w:w="2221" w:type="dxa"/>
            <w:vMerge/>
            <w:vAlign w:val="center"/>
          </w:tcPr>
          <w:p w:rsidR="008F27E3" w:rsidRPr="00AE4694" w:rsidRDefault="008F27E3" w:rsidP="00AD21D3">
            <w:pPr>
              <w:pStyle w:val="TAC"/>
              <w:rPr>
                <w:ins w:id="8495" w:author="Suhwan Lim" w:date="2019-04-18T15:28:00Z"/>
                <w:rFonts w:cs="Arial"/>
                <w:lang w:eastAsia="ja-JP"/>
              </w:rPr>
            </w:pPr>
          </w:p>
        </w:tc>
        <w:tc>
          <w:tcPr>
            <w:tcW w:w="2952" w:type="dxa"/>
            <w:vAlign w:val="center"/>
          </w:tcPr>
          <w:p w:rsidR="008F27E3" w:rsidRPr="000F15E4" w:rsidRDefault="008F27E3" w:rsidP="00AD21D3">
            <w:pPr>
              <w:pStyle w:val="TAC"/>
              <w:rPr>
                <w:ins w:id="8496" w:author="Suhwan Lim" w:date="2019-04-18T15:28:00Z"/>
                <w:rFonts w:cs="Arial"/>
                <w:lang w:eastAsia="ko-KR"/>
              </w:rPr>
            </w:pPr>
            <w:ins w:id="8497" w:author="Suhwan Lim" w:date="2019-04-18T15:28:00Z">
              <w:r>
                <w:rPr>
                  <w:rFonts w:cs="Arial"/>
                  <w:lang w:eastAsia="ko-KR"/>
                </w:rPr>
                <w:t>n</w:t>
              </w:r>
              <w:r>
                <w:rPr>
                  <w:rFonts w:cs="Arial" w:hint="eastAsia"/>
                  <w:lang w:eastAsia="ko-KR"/>
                </w:rPr>
                <w:t>7</w:t>
              </w:r>
              <w:r>
                <w:rPr>
                  <w:rFonts w:cs="Arial"/>
                  <w:lang w:eastAsia="ko-KR"/>
                </w:rPr>
                <w:t>8</w:t>
              </w:r>
            </w:ins>
          </w:p>
        </w:tc>
        <w:tc>
          <w:tcPr>
            <w:tcW w:w="2952" w:type="dxa"/>
          </w:tcPr>
          <w:p w:rsidR="008F27E3" w:rsidRPr="000F15E4" w:rsidRDefault="008F27E3" w:rsidP="00AD21D3">
            <w:pPr>
              <w:pStyle w:val="TAC"/>
              <w:rPr>
                <w:ins w:id="8498" w:author="Suhwan Lim" w:date="2019-04-18T15:28:00Z"/>
                <w:rFonts w:cs="Arial"/>
                <w:lang w:eastAsia="ko-KR"/>
              </w:rPr>
            </w:pPr>
            <w:ins w:id="8499" w:author="Suhwan Lim" w:date="2019-04-18T15:28:00Z">
              <w:r>
                <w:rPr>
                  <w:rFonts w:cs="Arial" w:hint="eastAsia"/>
                  <w:lang w:eastAsia="ko-KR"/>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tcPr>
          <w:p w:rsidR="008F27E3" w:rsidRPr="00AE4694" w:rsidRDefault="008F27E3" w:rsidP="00AD21D3">
            <w:pPr>
              <w:pStyle w:val="TAC"/>
              <w:rPr>
                <w:rFonts w:cs="Arial"/>
                <w:lang w:eastAsia="ja-JP"/>
              </w:rPr>
            </w:pPr>
            <w:r w:rsidRPr="00AE4694">
              <w:rPr>
                <w:rFonts w:cs="Arial" w:hint="eastAsia"/>
                <w:lang w:eastAsia="zh-CN"/>
              </w:rPr>
              <w:t>0</w:t>
            </w:r>
            <w:r w:rsidRPr="00AE4694">
              <w:rPr>
                <w:rFonts w:cs="Arial"/>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restart"/>
            <w:vAlign w:val="center"/>
          </w:tcPr>
          <w:p w:rsidR="008F27E3" w:rsidRPr="00AE4694" w:rsidRDefault="008F27E3" w:rsidP="00AD21D3">
            <w:pPr>
              <w:pStyle w:val="TAC"/>
              <w:rPr>
                <w:rFonts w:cs="Arial"/>
                <w:lang w:eastAsia="ja-JP"/>
              </w:rPr>
            </w:pPr>
            <w:r w:rsidRPr="00AE4694">
              <w:rPr>
                <w:rFonts w:cs="Arial" w:hint="eastAsia"/>
                <w:lang w:val="en-US" w:eastAsia="ja-JP"/>
              </w:rPr>
              <w:t>41</w:t>
            </w:r>
          </w:p>
        </w:tc>
        <w:tc>
          <w:tcPr>
            <w:tcW w:w="2952" w:type="dxa"/>
          </w:tcPr>
          <w:p w:rsidR="008F27E3" w:rsidRPr="00AE4694" w:rsidRDefault="008F27E3" w:rsidP="00AD21D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ign w:val="center"/>
          </w:tcPr>
          <w:p w:rsidR="008F27E3" w:rsidRPr="00AE4694" w:rsidRDefault="008F27E3" w:rsidP="00AD21D3">
            <w:pPr>
              <w:pStyle w:val="TAC"/>
              <w:rPr>
                <w:rFonts w:cs="Arial"/>
                <w:lang w:eastAsia="ja-JP"/>
              </w:rPr>
            </w:pPr>
          </w:p>
        </w:tc>
        <w:tc>
          <w:tcPr>
            <w:tcW w:w="2952" w:type="dxa"/>
          </w:tcPr>
          <w:p w:rsidR="008F27E3" w:rsidRPr="00AE4694" w:rsidRDefault="008F27E3" w:rsidP="00AD21D3">
            <w:pPr>
              <w:pStyle w:val="TAC"/>
              <w:rPr>
                <w:rFonts w:cs="Arial"/>
                <w:lang w:eastAsia="ja-JP"/>
              </w:rPr>
            </w:pPr>
            <w:r w:rsidRPr="00AE4694">
              <w:rPr>
                <w:rFonts w:cs="Arial"/>
                <w:lang w:eastAsia="zh-CN"/>
              </w:rPr>
              <w:t>0.5</w:t>
            </w:r>
            <w:r w:rsidRPr="00AE4694">
              <w:rPr>
                <w:rFonts w:cs="Arial"/>
                <w:vertAlign w:val="superscript"/>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hint="eastAsia"/>
                <w:lang w:eastAsia="zh-CN"/>
              </w:rPr>
              <w:t>.5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77-</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hint="eastAsia"/>
                <w:lang w:eastAsia="ko-KR"/>
              </w:rPr>
              <w:t>3</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77</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r w:rsidRPr="00AE4694">
              <w:rPr>
                <w:rFonts w:eastAsia="맑은 고딕" w:cs="Arial" w:hint="eastAsia"/>
                <w:lang w:eastAsia="ko-KR"/>
              </w:rPr>
              <w:t>-</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hint="eastAsia"/>
                <w:lang w:eastAsia="ko-KR"/>
              </w:rPr>
              <w:t>3</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del w:id="8500" w:author="R4-1902232" w:date="2019-03-06T22:08:00Z">
              <w:r w:rsidRPr="00AE4694" w:rsidDel="004E3362">
                <w:rPr>
                  <w:rFonts w:cs="Arial"/>
                  <w:lang w:eastAsia="ja-JP"/>
                </w:rPr>
                <w:delText>n</w:delText>
              </w:r>
              <w:r w:rsidRPr="00AE4694" w:rsidDel="004E3362">
                <w:rPr>
                  <w:rFonts w:cs="Arial" w:hint="eastAsia"/>
                  <w:lang w:eastAsia="ja-JP"/>
                </w:rPr>
                <w:delText>80</w:delText>
              </w:r>
            </w:del>
          </w:p>
        </w:tc>
        <w:tc>
          <w:tcPr>
            <w:tcW w:w="2952" w:type="dxa"/>
            <w:vAlign w:val="center"/>
          </w:tcPr>
          <w:p w:rsidR="008F27E3" w:rsidRPr="00AE4694" w:rsidRDefault="008F27E3" w:rsidP="00AD21D3">
            <w:pPr>
              <w:pStyle w:val="TAC"/>
              <w:rPr>
                <w:rFonts w:cs="Arial"/>
                <w:lang w:eastAsia="ja-JP"/>
              </w:rPr>
            </w:pPr>
            <w:del w:id="8501" w:author="R4-1902232" w:date="2019-03-06T22:08:00Z">
              <w:r w:rsidRPr="00AE4694" w:rsidDel="004E3362">
                <w:rPr>
                  <w:rFonts w:cs="Arial" w:hint="eastAsia"/>
                  <w:lang w:eastAsia="ja-JP"/>
                </w:rPr>
                <w:delText>0.2</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5</w:t>
            </w:r>
            <w:r w:rsidRPr="00AE4694">
              <w:rPr>
                <w:rFonts w:cs="Arial"/>
              </w:rPr>
              <w:t>-</w:t>
            </w:r>
            <w:r w:rsidRPr="00AE4694">
              <w:rPr>
                <w:rFonts w:eastAsia="맑은 고딕" w:cs="Arial" w:hint="eastAsia"/>
                <w:lang w:eastAsia="ko-KR"/>
              </w:rPr>
              <w:t>7_n78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zh-CN"/>
              </w:rPr>
              <w:t>30</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.4</w:t>
            </w:r>
          </w:p>
        </w:tc>
      </w:tr>
      <w:tr w:rsidR="007E641E" w:rsidRPr="00AE4694" w:rsidTr="00AD21D3">
        <w:trPr>
          <w:jc w:val="center"/>
          <w:ins w:id="8502" w:author="Suhwan Lim" w:date="2019-05-21T19:28:00Z"/>
        </w:trPr>
        <w:tc>
          <w:tcPr>
            <w:tcW w:w="2221" w:type="dxa"/>
            <w:vMerge w:val="restart"/>
            <w:vAlign w:val="center"/>
          </w:tcPr>
          <w:p w:rsidR="007E641E" w:rsidRPr="00AE4694" w:rsidRDefault="007E641E" w:rsidP="007E641E">
            <w:pPr>
              <w:pStyle w:val="TAC"/>
              <w:rPr>
                <w:ins w:id="8503" w:author="Suhwan Lim" w:date="2019-05-21T19:28:00Z"/>
                <w:rFonts w:cs="Arial" w:hint="eastAsia"/>
                <w:lang w:eastAsia="ko-KR"/>
              </w:rPr>
            </w:pPr>
            <w:ins w:id="8504" w:author="Suhwan Lim" w:date="2019-05-21T19:28:00Z">
              <w:r>
                <w:rPr>
                  <w:rFonts w:cs="Arial" w:hint="eastAsia"/>
                  <w:lang w:eastAsia="ko-KR"/>
                </w:rPr>
                <w:t>DC_7_n1-n78</w:t>
              </w:r>
            </w:ins>
          </w:p>
        </w:tc>
        <w:tc>
          <w:tcPr>
            <w:tcW w:w="2952" w:type="dxa"/>
            <w:vAlign w:val="center"/>
          </w:tcPr>
          <w:p w:rsidR="007E641E" w:rsidRPr="00AE4694" w:rsidRDefault="007E641E" w:rsidP="007E641E">
            <w:pPr>
              <w:pStyle w:val="TAC"/>
              <w:rPr>
                <w:ins w:id="8505" w:author="Suhwan Lim" w:date="2019-05-21T19:28:00Z"/>
                <w:rFonts w:cs="Arial" w:hint="eastAsia"/>
                <w:lang w:eastAsia="ja-JP"/>
              </w:rPr>
            </w:pPr>
            <w:ins w:id="8506" w:author="Suhwan Lim" w:date="2019-05-21T19:29:00Z">
              <w:r w:rsidRPr="00A33E51">
                <w:rPr>
                  <w:rFonts w:eastAsia="MS Mincho" w:cs="Arial"/>
                  <w:bCs/>
                  <w:szCs w:val="18"/>
                </w:rPr>
                <w:t>7</w:t>
              </w:r>
            </w:ins>
          </w:p>
        </w:tc>
        <w:tc>
          <w:tcPr>
            <w:tcW w:w="2952" w:type="dxa"/>
            <w:vAlign w:val="center"/>
          </w:tcPr>
          <w:p w:rsidR="007E641E" w:rsidRPr="00AE4694" w:rsidRDefault="007E641E" w:rsidP="007E641E">
            <w:pPr>
              <w:pStyle w:val="TAC"/>
              <w:rPr>
                <w:ins w:id="8507" w:author="Suhwan Lim" w:date="2019-05-21T19:28:00Z"/>
                <w:rFonts w:cs="Arial" w:hint="eastAsia"/>
                <w:lang w:eastAsia="zh-CN"/>
              </w:rPr>
            </w:pPr>
            <w:ins w:id="8508" w:author="Suhwan Lim" w:date="2019-05-21T19:29:00Z">
              <w:r w:rsidRPr="00A33E51">
                <w:rPr>
                  <w:rFonts w:eastAsia="MS Mincho" w:cs="Arial"/>
                  <w:bCs/>
                  <w:szCs w:val="18"/>
                </w:rPr>
                <w:t>0.2</w:t>
              </w:r>
            </w:ins>
          </w:p>
        </w:tc>
      </w:tr>
      <w:tr w:rsidR="007E641E" w:rsidRPr="00AE4694" w:rsidTr="00AD21D3">
        <w:trPr>
          <w:jc w:val="center"/>
          <w:ins w:id="8509" w:author="Suhwan Lim" w:date="2019-05-21T19:28:00Z"/>
        </w:trPr>
        <w:tc>
          <w:tcPr>
            <w:tcW w:w="2221" w:type="dxa"/>
            <w:vMerge/>
            <w:vAlign w:val="center"/>
          </w:tcPr>
          <w:p w:rsidR="007E641E" w:rsidRPr="00AE4694" w:rsidRDefault="007E641E" w:rsidP="007E641E">
            <w:pPr>
              <w:pStyle w:val="TAC"/>
              <w:rPr>
                <w:ins w:id="8510" w:author="Suhwan Lim" w:date="2019-05-21T19:28:00Z"/>
                <w:rFonts w:cs="Arial"/>
              </w:rPr>
            </w:pPr>
          </w:p>
        </w:tc>
        <w:tc>
          <w:tcPr>
            <w:tcW w:w="2952" w:type="dxa"/>
            <w:vAlign w:val="center"/>
          </w:tcPr>
          <w:p w:rsidR="007E641E" w:rsidRPr="00AE4694" w:rsidRDefault="007E641E" w:rsidP="007E641E">
            <w:pPr>
              <w:pStyle w:val="TAC"/>
              <w:rPr>
                <w:ins w:id="8511" w:author="Suhwan Lim" w:date="2019-05-21T19:28:00Z"/>
                <w:rFonts w:cs="Arial" w:hint="eastAsia"/>
                <w:lang w:eastAsia="ja-JP"/>
              </w:rPr>
            </w:pPr>
            <w:ins w:id="8512" w:author="Suhwan Lim" w:date="2019-05-21T19:29:00Z">
              <w:r w:rsidRPr="00A33E51">
                <w:rPr>
                  <w:rFonts w:eastAsia="MS Mincho" w:cs="Arial"/>
                  <w:bCs/>
                  <w:szCs w:val="18"/>
                </w:rPr>
                <w:t>n</w:t>
              </w:r>
              <w:r>
                <w:rPr>
                  <w:rFonts w:eastAsia="MS Mincho" w:cs="Arial"/>
                  <w:bCs/>
                  <w:szCs w:val="18"/>
                </w:rPr>
                <w:t>1</w:t>
              </w:r>
            </w:ins>
          </w:p>
        </w:tc>
        <w:tc>
          <w:tcPr>
            <w:tcW w:w="2952" w:type="dxa"/>
            <w:vAlign w:val="center"/>
          </w:tcPr>
          <w:p w:rsidR="007E641E" w:rsidRPr="00AE4694" w:rsidRDefault="007E641E" w:rsidP="007E641E">
            <w:pPr>
              <w:pStyle w:val="TAC"/>
              <w:rPr>
                <w:ins w:id="8513" w:author="Suhwan Lim" w:date="2019-05-21T19:28:00Z"/>
                <w:rFonts w:cs="Arial" w:hint="eastAsia"/>
                <w:lang w:eastAsia="zh-CN"/>
              </w:rPr>
            </w:pPr>
            <w:ins w:id="8514" w:author="Suhwan Lim" w:date="2019-05-21T19:29:00Z">
              <w:r w:rsidRPr="00A33E51">
                <w:rPr>
                  <w:rFonts w:eastAsia="MS Mincho" w:cs="Arial"/>
                  <w:bCs/>
                  <w:szCs w:val="18"/>
                </w:rPr>
                <w:t>0.2</w:t>
              </w:r>
            </w:ins>
          </w:p>
        </w:tc>
      </w:tr>
      <w:tr w:rsidR="007E641E" w:rsidRPr="00AE4694" w:rsidTr="00AD21D3">
        <w:trPr>
          <w:jc w:val="center"/>
          <w:ins w:id="8515" w:author="Suhwan Lim" w:date="2019-05-21T19:28:00Z"/>
        </w:trPr>
        <w:tc>
          <w:tcPr>
            <w:tcW w:w="2221" w:type="dxa"/>
            <w:vMerge/>
            <w:vAlign w:val="center"/>
          </w:tcPr>
          <w:p w:rsidR="007E641E" w:rsidRPr="00AE4694" w:rsidRDefault="007E641E" w:rsidP="007E641E">
            <w:pPr>
              <w:pStyle w:val="TAC"/>
              <w:rPr>
                <w:ins w:id="8516" w:author="Suhwan Lim" w:date="2019-05-21T19:28:00Z"/>
                <w:rFonts w:cs="Arial"/>
              </w:rPr>
            </w:pPr>
          </w:p>
        </w:tc>
        <w:tc>
          <w:tcPr>
            <w:tcW w:w="2952" w:type="dxa"/>
            <w:vAlign w:val="center"/>
          </w:tcPr>
          <w:p w:rsidR="007E641E" w:rsidRPr="00AE4694" w:rsidRDefault="007E641E" w:rsidP="007E641E">
            <w:pPr>
              <w:pStyle w:val="TAC"/>
              <w:rPr>
                <w:ins w:id="8517" w:author="Suhwan Lim" w:date="2019-05-21T19:28:00Z"/>
                <w:rFonts w:cs="Arial" w:hint="eastAsia"/>
                <w:lang w:eastAsia="ja-JP"/>
              </w:rPr>
            </w:pPr>
            <w:ins w:id="8518"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19" w:author="Suhwan Lim" w:date="2019-05-21T19:28:00Z"/>
                <w:rFonts w:cs="Arial" w:hint="eastAsia"/>
                <w:lang w:eastAsia="zh-CN"/>
              </w:rPr>
            </w:pPr>
            <w:ins w:id="8520" w:author="Suhwan Lim" w:date="2019-05-21T19:29:00Z">
              <w:r w:rsidRPr="00A33E51">
                <w:rPr>
                  <w:rFonts w:eastAsia="MS Mincho" w:cs="Arial"/>
                  <w:bCs/>
                  <w:szCs w:val="18"/>
                </w:rPr>
                <w:t>0.5</w:t>
              </w:r>
            </w:ins>
          </w:p>
        </w:tc>
      </w:tr>
      <w:tr w:rsidR="007E641E" w:rsidRPr="00AE4694" w:rsidTr="007E641E">
        <w:trPr>
          <w:jc w:val="center"/>
          <w:ins w:id="8521" w:author="Suhwan Lim" w:date="2019-05-21T19:29:00Z"/>
        </w:trPr>
        <w:tc>
          <w:tcPr>
            <w:tcW w:w="2221" w:type="dxa"/>
            <w:vMerge w:val="restart"/>
            <w:vAlign w:val="center"/>
          </w:tcPr>
          <w:p w:rsidR="007E641E" w:rsidRPr="00AE4694" w:rsidRDefault="007E641E" w:rsidP="007E641E">
            <w:pPr>
              <w:pStyle w:val="TAC"/>
              <w:rPr>
                <w:ins w:id="8522" w:author="Suhwan Lim" w:date="2019-05-21T19:29:00Z"/>
                <w:rFonts w:cs="Arial" w:hint="eastAsia"/>
                <w:lang w:eastAsia="ko-KR"/>
              </w:rPr>
            </w:pPr>
            <w:ins w:id="8523" w:author="Suhwan Lim" w:date="2019-05-21T19:29:00Z">
              <w:r>
                <w:rPr>
                  <w:rFonts w:cs="Arial" w:hint="eastAsia"/>
                  <w:lang w:eastAsia="ko-KR"/>
                </w:rPr>
                <w:t>DC_7_n3-n78</w:t>
              </w:r>
            </w:ins>
          </w:p>
        </w:tc>
        <w:tc>
          <w:tcPr>
            <w:tcW w:w="2952" w:type="dxa"/>
            <w:vAlign w:val="center"/>
          </w:tcPr>
          <w:p w:rsidR="007E641E" w:rsidRPr="00AE4694" w:rsidRDefault="007E641E" w:rsidP="007E641E">
            <w:pPr>
              <w:pStyle w:val="TAC"/>
              <w:rPr>
                <w:ins w:id="8524" w:author="Suhwan Lim" w:date="2019-05-21T19:29:00Z"/>
                <w:rFonts w:cs="Arial" w:hint="eastAsia"/>
                <w:lang w:eastAsia="ja-JP"/>
              </w:rPr>
            </w:pPr>
            <w:ins w:id="8525" w:author="Suhwan Lim" w:date="2019-05-21T19:29:00Z">
              <w:r w:rsidRPr="00A33E51">
                <w:rPr>
                  <w:rFonts w:eastAsia="MS Mincho" w:cs="Arial"/>
                  <w:bCs/>
                  <w:szCs w:val="18"/>
                </w:rPr>
                <w:t>7</w:t>
              </w:r>
            </w:ins>
          </w:p>
        </w:tc>
        <w:tc>
          <w:tcPr>
            <w:tcW w:w="2952" w:type="dxa"/>
            <w:vAlign w:val="center"/>
          </w:tcPr>
          <w:p w:rsidR="007E641E" w:rsidRPr="00AE4694" w:rsidRDefault="007E641E" w:rsidP="007E641E">
            <w:pPr>
              <w:pStyle w:val="TAC"/>
              <w:rPr>
                <w:ins w:id="8526" w:author="Suhwan Lim" w:date="2019-05-21T19:29:00Z"/>
                <w:rFonts w:cs="Arial" w:hint="eastAsia"/>
                <w:lang w:eastAsia="zh-CN"/>
              </w:rPr>
            </w:pPr>
            <w:ins w:id="8527" w:author="Suhwan Lim" w:date="2019-05-21T19:29:00Z">
              <w:r w:rsidRPr="00A33E51">
                <w:rPr>
                  <w:rFonts w:eastAsia="MS Mincho" w:cs="Arial"/>
                  <w:bCs/>
                  <w:szCs w:val="18"/>
                </w:rPr>
                <w:t>0.2</w:t>
              </w:r>
            </w:ins>
          </w:p>
        </w:tc>
      </w:tr>
      <w:tr w:rsidR="007E641E" w:rsidRPr="00AE4694" w:rsidTr="007E641E">
        <w:trPr>
          <w:jc w:val="center"/>
          <w:ins w:id="8528" w:author="Suhwan Lim" w:date="2019-05-21T19:29:00Z"/>
        </w:trPr>
        <w:tc>
          <w:tcPr>
            <w:tcW w:w="2221" w:type="dxa"/>
            <w:vMerge/>
            <w:vAlign w:val="center"/>
          </w:tcPr>
          <w:p w:rsidR="007E641E" w:rsidRPr="00AE4694" w:rsidRDefault="007E641E" w:rsidP="007E641E">
            <w:pPr>
              <w:pStyle w:val="TAC"/>
              <w:rPr>
                <w:ins w:id="8529" w:author="Suhwan Lim" w:date="2019-05-21T19:29:00Z"/>
                <w:rFonts w:cs="Arial"/>
              </w:rPr>
            </w:pPr>
          </w:p>
        </w:tc>
        <w:tc>
          <w:tcPr>
            <w:tcW w:w="2952" w:type="dxa"/>
            <w:vAlign w:val="center"/>
          </w:tcPr>
          <w:p w:rsidR="007E641E" w:rsidRPr="00AE4694" w:rsidRDefault="007E641E" w:rsidP="007E641E">
            <w:pPr>
              <w:pStyle w:val="TAC"/>
              <w:rPr>
                <w:ins w:id="8530" w:author="Suhwan Lim" w:date="2019-05-21T19:29:00Z"/>
                <w:rFonts w:cs="Arial" w:hint="eastAsia"/>
                <w:lang w:eastAsia="ja-JP"/>
              </w:rPr>
            </w:pPr>
            <w:ins w:id="8531" w:author="Suhwan Lim" w:date="2019-05-21T19:29:00Z">
              <w:r>
                <w:rPr>
                  <w:rFonts w:eastAsia="MS Mincho" w:cs="Arial"/>
                  <w:bCs/>
                  <w:szCs w:val="18"/>
                </w:rPr>
                <w:t>n3</w:t>
              </w:r>
            </w:ins>
          </w:p>
        </w:tc>
        <w:tc>
          <w:tcPr>
            <w:tcW w:w="2952" w:type="dxa"/>
            <w:vAlign w:val="center"/>
          </w:tcPr>
          <w:p w:rsidR="007E641E" w:rsidRPr="00AE4694" w:rsidRDefault="007E641E" w:rsidP="007E641E">
            <w:pPr>
              <w:pStyle w:val="TAC"/>
              <w:rPr>
                <w:ins w:id="8532" w:author="Suhwan Lim" w:date="2019-05-21T19:29:00Z"/>
                <w:rFonts w:cs="Arial" w:hint="eastAsia"/>
                <w:lang w:eastAsia="zh-CN"/>
              </w:rPr>
            </w:pPr>
            <w:ins w:id="8533" w:author="Suhwan Lim" w:date="2019-05-21T19:29:00Z">
              <w:r w:rsidRPr="00A33E51">
                <w:rPr>
                  <w:rFonts w:eastAsia="MS Mincho" w:cs="Arial"/>
                  <w:bCs/>
                  <w:szCs w:val="18"/>
                </w:rPr>
                <w:t>0.2</w:t>
              </w:r>
            </w:ins>
          </w:p>
        </w:tc>
      </w:tr>
      <w:tr w:rsidR="007E641E" w:rsidRPr="00AE4694" w:rsidTr="007E641E">
        <w:trPr>
          <w:jc w:val="center"/>
          <w:ins w:id="8534" w:author="Suhwan Lim" w:date="2019-05-21T19:29:00Z"/>
        </w:trPr>
        <w:tc>
          <w:tcPr>
            <w:tcW w:w="2221" w:type="dxa"/>
            <w:vMerge/>
            <w:vAlign w:val="center"/>
          </w:tcPr>
          <w:p w:rsidR="007E641E" w:rsidRPr="00AE4694" w:rsidRDefault="007E641E" w:rsidP="007E641E">
            <w:pPr>
              <w:pStyle w:val="TAC"/>
              <w:rPr>
                <w:ins w:id="8535" w:author="Suhwan Lim" w:date="2019-05-21T19:29:00Z"/>
                <w:rFonts w:cs="Arial"/>
              </w:rPr>
            </w:pPr>
          </w:p>
        </w:tc>
        <w:tc>
          <w:tcPr>
            <w:tcW w:w="2952" w:type="dxa"/>
            <w:vAlign w:val="center"/>
          </w:tcPr>
          <w:p w:rsidR="007E641E" w:rsidRPr="00AE4694" w:rsidRDefault="007E641E" w:rsidP="007E641E">
            <w:pPr>
              <w:pStyle w:val="TAC"/>
              <w:rPr>
                <w:ins w:id="8536" w:author="Suhwan Lim" w:date="2019-05-21T19:29:00Z"/>
                <w:rFonts w:cs="Arial" w:hint="eastAsia"/>
                <w:lang w:eastAsia="ja-JP"/>
              </w:rPr>
            </w:pPr>
            <w:ins w:id="8537"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38" w:author="Suhwan Lim" w:date="2019-05-21T19:29:00Z"/>
                <w:rFonts w:cs="Arial" w:hint="eastAsia"/>
                <w:lang w:eastAsia="zh-CN"/>
              </w:rPr>
            </w:pPr>
            <w:ins w:id="8539" w:author="Suhwan Lim" w:date="2019-05-21T19:29:00Z">
              <w:r w:rsidRPr="00A33E51">
                <w:rPr>
                  <w:rFonts w:eastAsia="MS Mincho" w:cs="Arial"/>
                  <w:bCs/>
                  <w:szCs w:val="18"/>
                </w:rPr>
                <w:t>0.5</w:t>
              </w:r>
            </w:ins>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rPr>
              <w:t>DC_7-7_n78</w:t>
            </w:r>
          </w:p>
        </w:tc>
        <w:tc>
          <w:tcPr>
            <w:tcW w:w="2952" w:type="dxa"/>
            <w:vAlign w:val="center"/>
          </w:tcPr>
          <w:p w:rsidR="007E641E" w:rsidRPr="00AE4694" w:rsidRDefault="007E641E" w:rsidP="007E641E">
            <w:pPr>
              <w:pStyle w:val="TAC"/>
              <w:rPr>
                <w:rFonts w:cs="Arial"/>
                <w:lang w:eastAsia="ja-JP"/>
              </w:rPr>
            </w:pPr>
            <w:r w:rsidRPr="00AE4694">
              <w:rPr>
                <w:rFonts w:eastAsia="맑은 고딕" w:cs="Arial" w:hint="eastAsia"/>
                <w:lang w:eastAsia="ko-KR"/>
              </w:rPr>
              <w:t>7</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rsidR="007E641E" w:rsidRPr="00AE4694" w:rsidDel="00BF2BAF" w:rsidRDefault="007E641E" w:rsidP="007E641E">
            <w:pPr>
              <w:pStyle w:val="TAC"/>
              <w:rPr>
                <w:rFonts w:eastAsia="MS Mincho" w:cs="Arial"/>
                <w:lang w:eastAsia="ja-JP"/>
              </w:rPr>
            </w:pPr>
            <w:r w:rsidRPr="00AE4694">
              <w:rPr>
                <w:rFonts w:cs="Arial"/>
                <w:lang w:val="fr-FR" w:eastAsia="zh-TW"/>
              </w:rPr>
              <w:t>20</w:t>
            </w:r>
          </w:p>
        </w:tc>
        <w:tc>
          <w:tcPr>
            <w:tcW w:w="2952" w:type="dxa"/>
            <w:vAlign w:val="center"/>
          </w:tcPr>
          <w:p w:rsidR="007E641E" w:rsidRPr="00AE4694" w:rsidDel="00BF2BAF" w:rsidRDefault="007E641E" w:rsidP="007E641E">
            <w:pPr>
              <w:pStyle w:val="TAC"/>
              <w:rPr>
                <w:rFonts w:cs="Arial"/>
                <w:lang w:eastAsia="zh-CN"/>
              </w:rPr>
            </w:pPr>
            <w:r w:rsidRPr="00AE4694">
              <w:rPr>
                <w:rFonts w:eastAsia="맑은 고딕" w:cs="Arial"/>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rsidR="007E641E" w:rsidRPr="00AE4694" w:rsidDel="00BF2BAF" w:rsidRDefault="007E641E" w:rsidP="007E641E">
            <w:pPr>
              <w:pStyle w:val="TAC"/>
              <w:rPr>
                <w:rFonts w:cs="Arial"/>
                <w:lang w:eastAsia="zh-CN"/>
              </w:rPr>
            </w:pPr>
            <w:r w:rsidRPr="00AE4694">
              <w:rPr>
                <w:rFonts w:eastAsia="맑은 고딕" w:cs="Arial"/>
                <w:lang w:eastAsia="ko-KR"/>
              </w:rPr>
              <w:t>0.2</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rsidR="007E641E" w:rsidRPr="00AE4694" w:rsidRDefault="007E641E" w:rsidP="007E641E">
            <w:pPr>
              <w:pStyle w:val="TAC"/>
              <w:rPr>
                <w:rFonts w:cs="Arial"/>
                <w:lang w:eastAsia="zh-CN"/>
              </w:rPr>
            </w:pPr>
            <w:r w:rsidRPr="00AE4694">
              <w:rPr>
                <w:rFonts w:eastAsia="MS Mincho" w:cs="Arial"/>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rsidR="007E641E" w:rsidRPr="00AE4694" w:rsidRDefault="007E641E" w:rsidP="007E641E">
            <w:pPr>
              <w:pStyle w:val="TAC"/>
              <w:rPr>
                <w:rFonts w:eastAsia="MS Mincho" w:cs="Arial"/>
                <w:lang w:eastAsia="ja-JP"/>
              </w:rPr>
            </w:pPr>
            <w:r w:rsidRPr="00AE4694">
              <w:rPr>
                <w:rFonts w:cs="Arial"/>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eastAsia="맑은 고딕" w:cs="Arial" w:hint="eastAsia"/>
                <w:lang w:eastAsia="ko-KR"/>
              </w:rPr>
              <w:t>DC_7_n28-n78</w:t>
            </w:r>
          </w:p>
        </w:tc>
        <w:tc>
          <w:tcPr>
            <w:tcW w:w="2952" w:type="dxa"/>
            <w:vAlign w:val="center"/>
          </w:tcPr>
          <w:p w:rsidR="007E641E" w:rsidRPr="00AE4694" w:rsidRDefault="007E641E" w:rsidP="007E641E">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Merge w:val="restart"/>
            <w:vAlign w:val="center"/>
          </w:tcPr>
          <w:p w:rsidR="007E641E" w:rsidRPr="00D43E10" w:rsidRDefault="007E641E" w:rsidP="007E641E">
            <w:pPr>
              <w:pStyle w:val="TAC"/>
            </w:pPr>
            <w:r w:rsidRPr="004E3362">
              <w:t>DC_</w:t>
            </w:r>
            <w:r w:rsidRPr="004E3362">
              <w:rPr>
                <w:rPrChange w:id="8540" w:author="R4-1902232" w:date="2019-03-06T22:08:00Z">
                  <w:rPr>
                    <w:lang w:eastAsia="zh-CN"/>
                  </w:rPr>
                </w:rPrChange>
              </w:rPr>
              <w:t>8A-</w:t>
            </w:r>
            <w:r w:rsidRPr="004E3362">
              <w:t>SUL_n</w:t>
            </w:r>
            <w:r w:rsidRPr="004E3362">
              <w:rPr>
                <w:rPrChange w:id="8541" w:author="R4-1902232" w:date="2019-03-06T22:08:00Z">
                  <w:rPr>
                    <w:lang w:eastAsia="zh-CN"/>
                  </w:rPr>
                </w:rPrChange>
              </w:rPr>
              <w:t>78</w:t>
            </w:r>
            <w:r w:rsidRPr="004E3362">
              <w:t>-n</w:t>
            </w:r>
            <w:r w:rsidRPr="004E3362">
              <w:rPr>
                <w:rPrChange w:id="8542" w:author="R4-1902232" w:date="2019-03-06T22:08:00Z">
                  <w:rPr>
                    <w:lang w:eastAsia="zh-CN"/>
                  </w:rPr>
                </w:rPrChange>
              </w:rPr>
              <w:t>81</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eastAsia="ja-JP"/>
              </w:rPr>
              <w:t>8</w:t>
            </w:r>
          </w:p>
        </w:tc>
        <w:tc>
          <w:tcPr>
            <w:tcW w:w="2952" w:type="dxa"/>
            <w:vAlign w:val="center"/>
          </w:tcPr>
          <w:p w:rsidR="007E641E" w:rsidRPr="00AE4694" w:rsidDel="00BF2BAF" w:rsidRDefault="007E641E" w:rsidP="007E641E">
            <w:pPr>
              <w:pStyle w:val="TAC"/>
              <w:rPr>
                <w:rFonts w:cs="Arial"/>
              </w:rPr>
            </w:pPr>
            <w:r w:rsidRPr="00AE4694">
              <w:rPr>
                <w:rFonts w:cs="Arial" w:hint="eastAsia"/>
                <w:lang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rsidR="007E641E" w:rsidRPr="00AE4694" w:rsidDel="00BF2BAF" w:rsidRDefault="007E641E" w:rsidP="007E641E">
            <w:pPr>
              <w:pStyle w:val="TAC"/>
              <w:rPr>
                <w:rFonts w:cs="Arial"/>
              </w:rPr>
            </w:pPr>
            <w:r w:rsidRPr="00AE4694">
              <w:rPr>
                <w:rFonts w:cs="Arial"/>
                <w:lang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del w:id="8543" w:author="R4-1902232" w:date="2019-03-06T22:08:00Z">
              <w:r w:rsidRPr="00AE4694" w:rsidDel="004E3362">
                <w:rPr>
                  <w:rFonts w:cs="Arial"/>
                  <w:lang w:eastAsia="ja-JP"/>
                </w:rPr>
                <w:delText>n</w:delText>
              </w:r>
              <w:r w:rsidRPr="00AE4694" w:rsidDel="004E3362">
                <w:rPr>
                  <w:rFonts w:cs="Arial" w:hint="eastAsia"/>
                  <w:lang w:eastAsia="ja-JP"/>
                </w:rPr>
                <w:delText>81</w:delText>
              </w:r>
            </w:del>
          </w:p>
        </w:tc>
        <w:tc>
          <w:tcPr>
            <w:tcW w:w="2952" w:type="dxa"/>
            <w:vAlign w:val="center"/>
          </w:tcPr>
          <w:p w:rsidR="007E641E" w:rsidRPr="00AE4694" w:rsidDel="00BF2BAF" w:rsidRDefault="007E641E" w:rsidP="007E641E">
            <w:pPr>
              <w:pStyle w:val="TAC"/>
              <w:rPr>
                <w:rFonts w:cs="Arial"/>
              </w:rPr>
            </w:pPr>
            <w:del w:id="8544" w:author="R4-1902232" w:date="2019-03-06T22:08:00Z">
              <w:r w:rsidRPr="00AE4694" w:rsidDel="004E3362">
                <w:rPr>
                  <w:rFonts w:cs="Arial" w:hint="eastAsia"/>
                  <w:lang w:eastAsia="ja-JP"/>
                </w:rPr>
                <w:delText>0.2</w:delText>
              </w:r>
            </w:del>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DC_19-42_n77</w:t>
            </w: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zh-CN"/>
              </w:rPr>
              <w:t>42</w:t>
            </w:r>
          </w:p>
        </w:tc>
        <w:tc>
          <w:tcPr>
            <w:tcW w:w="2952" w:type="dxa"/>
            <w:vAlign w:val="center"/>
          </w:tcPr>
          <w:p w:rsidR="007E641E" w:rsidRPr="00AE4694" w:rsidRDefault="007E641E" w:rsidP="007E641E">
            <w:pPr>
              <w:pStyle w:val="TAC"/>
              <w:rPr>
                <w:rFonts w:cs="Arial"/>
                <w:lang w:eastAsia="zh-CN"/>
              </w:rPr>
            </w:pPr>
            <w:r w:rsidRPr="00AE4694">
              <w:rPr>
                <w:rFonts w:cs="Arial" w:hint="eastAsia"/>
                <w:szCs w:val="18"/>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szCs w:val="18"/>
                <w:lang w:eastAsia="ja-JP"/>
              </w:rPr>
              <w:t>n77</w:t>
            </w:r>
          </w:p>
        </w:tc>
        <w:tc>
          <w:tcPr>
            <w:tcW w:w="2952" w:type="dxa"/>
            <w:vAlign w:val="center"/>
          </w:tcPr>
          <w:p w:rsidR="007E641E" w:rsidRPr="00AE4694" w:rsidRDefault="007E641E" w:rsidP="007E641E">
            <w:pPr>
              <w:pStyle w:val="TAC"/>
              <w:rPr>
                <w:rFonts w:cs="Arial"/>
                <w:lang w:eastAsia="zh-CN"/>
              </w:rPr>
            </w:pPr>
            <w:r w:rsidRPr="00AE4694">
              <w:rPr>
                <w:rFonts w:cs="Arial" w:hint="eastAsia"/>
                <w:szCs w:val="18"/>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DC_19-42_n78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zh-CN"/>
              </w:rPr>
              <w:t>42</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szCs w:val="18"/>
                <w:lang w:eastAsia="ja-JP"/>
              </w:rPr>
              <w:t>n78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42</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DC_19_n77-n79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19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77</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DC_19_n78-n79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19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7E641E">
        <w:trPr>
          <w:trHeight w:val="185"/>
          <w:jc w:val="center"/>
          <w:ins w:id="8545" w:author="Suhwan Lim" w:date="2019-05-21T19:29:00Z"/>
        </w:trPr>
        <w:tc>
          <w:tcPr>
            <w:tcW w:w="2221" w:type="dxa"/>
            <w:vAlign w:val="center"/>
          </w:tcPr>
          <w:p w:rsidR="007E641E" w:rsidRPr="00AE4694" w:rsidRDefault="007E641E" w:rsidP="007E641E">
            <w:pPr>
              <w:pStyle w:val="TAC"/>
              <w:rPr>
                <w:ins w:id="8546" w:author="Suhwan Lim" w:date="2019-05-21T19:29:00Z"/>
                <w:rFonts w:cs="Arial" w:hint="eastAsia"/>
                <w:lang w:eastAsia="ko-KR"/>
              </w:rPr>
            </w:pPr>
            <w:ins w:id="8547" w:author="Suhwan Lim" w:date="2019-05-21T19:29:00Z">
              <w:r>
                <w:rPr>
                  <w:rFonts w:cs="Arial" w:hint="eastAsia"/>
                  <w:lang w:eastAsia="ko-KR"/>
                </w:rPr>
                <w:t>DC_20_n1-n78</w:t>
              </w:r>
            </w:ins>
          </w:p>
        </w:tc>
        <w:tc>
          <w:tcPr>
            <w:tcW w:w="2952" w:type="dxa"/>
            <w:vAlign w:val="center"/>
          </w:tcPr>
          <w:p w:rsidR="007E641E" w:rsidRPr="00AE4694" w:rsidRDefault="007E641E" w:rsidP="007E641E">
            <w:pPr>
              <w:pStyle w:val="TAC"/>
              <w:rPr>
                <w:ins w:id="8548" w:author="Suhwan Lim" w:date="2019-05-21T19:29:00Z"/>
                <w:rFonts w:cs="Arial" w:hint="eastAsia"/>
                <w:lang w:eastAsia="ja-JP"/>
              </w:rPr>
            </w:pPr>
            <w:ins w:id="8549"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50" w:author="Suhwan Lim" w:date="2019-05-21T19:29:00Z"/>
                <w:rFonts w:cs="Arial" w:hint="eastAsia"/>
                <w:lang w:eastAsia="zh-CN"/>
              </w:rPr>
            </w:pPr>
            <w:ins w:id="8551" w:author="Suhwan Lim" w:date="2019-05-21T19:29:00Z">
              <w:r w:rsidRPr="00A33E51">
                <w:rPr>
                  <w:rFonts w:eastAsia="MS Mincho" w:cs="Arial"/>
                  <w:bCs/>
                  <w:szCs w:val="18"/>
                </w:rPr>
                <w:t>0.5</w:t>
              </w:r>
            </w:ins>
          </w:p>
        </w:tc>
      </w:tr>
      <w:tr w:rsidR="007E641E" w:rsidRPr="00AE4694" w:rsidTr="007E641E">
        <w:trPr>
          <w:trHeight w:val="245"/>
          <w:jc w:val="center"/>
          <w:ins w:id="8552" w:author="Suhwan Lim" w:date="2019-05-21T19:29:00Z"/>
        </w:trPr>
        <w:tc>
          <w:tcPr>
            <w:tcW w:w="2221" w:type="dxa"/>
            <w:vMerge w:val="restart"/>
            <w:vAlign w:val="center"/>
          </w:tcPr>
          <w:p w:rsidR="007E641E" w:rsidRPr="00AE4694" w:rsidRDefault="007E641E" w:rsidP="007E641E">
            <w:pPr>
              <w:pStyle w:val="TAC"/>
              <w:rPr>
                <w:ins w:id="8553" w:author="Suhwan Lim" w:date="2019-05-21T19:29:00Z"/>
                <w:rFonts w:cs="Arial" w:hint="eastAsia"/>
                <w:lang w:eastAsia="ko-KR"/>
              </w:rPr>
            </w:pPr>
            <w:ins w:id="8554" w:author="Suhwan Lim" w:date="2019-05-21T19:29:00Z">
              <w:r>
                <w:rPr>
                  <w:rFonts w:cs="Arial" w:hint="eastAsia"/>
                  <w:lang w:eastAsia="ko-KR"/>
                </w:rPr>
                <w:t>DC_20_n3-n78</w:t>
              </w:r>
            </w:ins>
          </w:p>
        </w:tc>
        <w:tc>
          <w:tcPr>
            <w:tcW w:w="2952" w:type="dxa"/>
            <w:vAlign w:val="center"/>
          </w:tcPr>
          <w:p w:rsidR="007E641E" w:rsidRPr="00AE4694" w:rsidRDefault="007E641E" w:rsidP="007E641E">
            <w:pPr>
              <w:pStyle w:val="TAC"/>
              <w:rPr>
                <w:ins w:id="8555" w:author="Suhwan Lim" w:date="2019-05-21T19:29:00Z"/>
                <w:rFonts w:cs="Arial" w:hint="eastAsia"/>
                <w:lang w:eastAsia="ja-JP"/>
              </w:rPr>
            </w:pPr>
            <w:ins w:id="8556" w:author="Suhwan Lim" w:date="2019-05-21T19:29:00Z">
              <w:r>
                <w:rPr>
                  <w:rFonts w:eastAsia="MS Mincho" w:cs="Arial"/>
                  <w:bCs/>
                  <w:szCs w:val="18"/>
                </w:rPr>
                <w:t>n3</w:t>
              </w:r>
            </w:ins>
          </w:p>
        </w:tc>
        <w:tc>
          <w:tcPr>
            <w:tcW w:w="2952" w:type="dxa"/>
            <w:vAlign w:val="center"/>
          </w:tcPr>
          <w:p w:rsidR="007E641E" w:rsidRPr="00AE4694" w:rsidRDefault="007E641E" w:rsidP="007E641E">
            <w:pPr>
              <w:pStyle w:val="TAC"/>
              <w:rPr>
                <w:ins w:id="8557" w:author="Suhwan Lim" w:date="2019-05-21T19:29:00Z"/>
                <w:rFonts w:cs="Arial" w:hint="eastAsia"/>
                <w:lang w:eastAsia="zh-CN"/>
              </w:rPr>
            </w:pPr>
            <w:ins w:id="8558" w:author="Suhwan Lim" w:date="2019-05-21T19:29:00Z">
              <w:r w:rsidRPr="00A33E51">
                <w:rPr>
                  <w:rFonts w:eastAsia="MS Mincho" w:cs="Arial"/>
                  <w:bCs/>
                  <w:szCs w:val="18"/>
                </w:rPr>
                <w:t>0.2</w:t>
              </w:r>
            </w:ins>
          </w:p>
        </w:tc>
      </w:tr>
      <w:tr w:rsidR="007E641E" w:rsidRPr="00AE4694" w:rsidTr="007E641E">
        <w:trPr>
          <w:jc w:val="center"/>
          <w:ins w:id="8559" w:author="Suhwan Lim" w:date="2019-05-21T19:29:00Z"/>
        </w:trPr>
        <w:tc>
          <w:tcPr>
            <w:tcW w:w="2221" w:type="dxa"/>
            <w:vMerge/>
            <w:vAlign w:val="center"/>
          </w:tcPr>
          <w:p w:rsidR="007E641E" w:rsidRPr="00AE4694" w:rsidRDefault="007E641E" w:rsidP="007E641E">
            <w:pPr>
              <w:pStyle w:val="TAC"/>
              <w:rPr>
                <w:ins w:id="8560" w:author="Suhwan Lim" w:date="2019-05-21T19:29:00Z"/>
                <w:rFonts w:cs="Arial"/>
              </w:rPr>
            </w:pPr>
          </w:p>
        </w:tc>
        <w:tc>
          <w:tcPr>
            <w:tcW w:w="2952" w:type="dxa"/>
            <w:vAlign w:val="center"/>
          </w:tcPr>
          <w:p w:rsidR="007E641E" w:rsidRPr="00AE4694" w:rsidRDefault="007E641E" w:rsidP="007E641E">
            <w:pPr>
              <w:pStyle w:val="TAC"/>
              <w:rPr>
                <w:ins w:id="8561" w:author="Suhwan Lim" w:date="2019-05-21T19:29:00Z"/>
                <w:rFonts w:cs="Arial" w:hint="eastAsia"/>
                <w:lang w:eastAsia="ja-JP"/>
              </w:rPr>
            </w:pPr>
            <w:ins w:id="8562"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63" w:author="Suhwan Lim" w:date="2019-05-21T19:29:00Z"/>
                <w:rFonts w:cs="Arial" w:hint="eastAsia"/>
                <w:lang w:eastAsia="zh-CN"/>
              </w:rPr>
            </w:pPr>
            <w:ins w:id="8564" w:author="Suhwan Lim" w:date="2019-05-21T19:29:00Z">
              <w:r w:rsidRPr="00A33E51">
                <w:rPr>
                  <w:rFonts w:eastAsia="MS Mincho" w:cs="Arial"/>
                  <w:bCs/>
                  <w:szCs w:val="18"/>
                </w:rPr>
                <w:t>0.5</w:t>
              </w:r>
            </w:ins>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DC_20_n8-n75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DC_20_n28-n75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lastRenderedPageBreak/>
              <w:t>DC_20_n</w:t>
            </w:r>
            <w:r w:rsidRPr="00AE4694">
              <w:rPr>
                <w:rFonts w:eastAsia="맑은 고딕" w:cs="Arial"/>
                <w:szCs w:val="18"/>
                <w:lang w:eastAsia="ko-KR"/>
              </w:rPr>
              <w:t>2</w:t>
            </w:r>
            <w:r w:rsidRPr="00AE4694">
              <w:rPr>
                <w:rFonts w:eastAsia="맑은 고딕" w:cs="Arial" w:hint="eastAsia"/>
                <w:szCs w:val="18"/>
                <w:lang w:eastAsia="ko-KR"/>
              </w:rPr>
              <w:t>8-n78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n2</w:t>
            </w:r>
            <w:r w:rsidRPr="00AE4694">
              <w:rPr>
                <w:rFonts w:eastAsia="맑은 고딕" w:cs="Arial" w:hint="eastAsia"/>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DC_20_n75-n78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DC_20_n7</w:t>
            </w:r>
            <w:r w:rsidRPr="00AE4694">
              <w:rPr>
                <w:rFonts w:eastAsia="맑은 고딕" w:cs="Arial"/>
                <w:szCs w:val="18"/>
                <w:lang w:eastAsia="ko-KR"/>
              </w:rPr>
              <w:t>6</w:t>
            </w:r>
            <w:r w:rsidRPr="00AE4694">
              <w:rPr>
                <w:rFonts w:eastAsia="맑은 고딕" w:cs="Arial" w:hint="eastAsia"/>
                <w:szCs w:val="18"/>
                <w:lang w:eastAsia="ko-KR"/>
              </w:rPr>
              <w:t>-n78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6</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Align w:val="center"/>
          </w:tcPr>
          <w:p w:rsidR="007E641E" w:rsidRPr="00AE4694" w:rsidDel="00C538E8" w:rsidRDefault="007E641E" w:rsidP="007E641E">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rsidR="007E641E" w:rsidRPr="00AE4694" w:rsidDel="00C538E8" w:rsidRDefault="007E641E" w:rsidP="007E641E">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0.5</w:t>
            </w:r>
          </w:p>
        </w:tc>
      </w:tr>
      <w:tr w:rsidR="007E641E" w:rsidRPr="00AE4694" w:rsidTr="00AD21D3">
        <w:trPr>
          <w:jc w:val="center"/>
        </w:trPr>
        <w:tc>
          <w:tcPr>
            <w:tcW w:w="2221" w:type="dxa"/>
            <w:vMerge w:val="restart"/>
            <w:vAlign w:val="center"/>
          </w:tcPr>
          <w:p w:rsidR="007E641E" w:rsidRPr="00AE4694" w:rsidDel="00C538E8" w:rsidRDefault="007E641E" w:rsidP="007E641E">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20</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0.2</w:t>
            </w:r>
          </w:p>
        </w:tc>
      </w:tr>
      <w:tr w:rsidR="007E641E" w:rsidRPr="00AE4694" w:rsidTr="00AD21D3">
        <w:trPr>
          <w:jc w:val="center"/>
        </w:trPr>
        <w:tc>
          <w:tcPr>
            <w:tcW w:w="2221" w:type="dxa"/>
            <w:vMerge/>
            <w:vAlign w:val="center"/>
          </w:tcPr>
          <w:p w:rsidR="007E641E" w:rsidRPr="00AE4694" w:rsidDel="00C538E8" w:rsidRDefault="007E641E" w:rsidP="007E641E">
            <w:pPr>
              <w:pStyle w:val="TAC"/>
              <w:rPr>
                <w:rFonts w:cs="Arial"/>
                <w:szCs w:val="18"/>
              </w:rPr>
            </w:pPr>
          </w:p>
        </w:tc>
        <w:tc>
          <w:tcPr>
            <w:tcW w:w="2952" w:type="dxa"/>
            <w:vAlign w:val="center"/>
          </w:tcPr>
          <w:p w:rsidR="007E641E" w:rsidRPr="00AE4694" w:rsidDel="00C538E8" w:rsidRDefault="007E641E" w:rsidP="007E641E">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0.5</w:t>
            </w:r>
          </w:p>
        </w:tc>
      </w:tr>
      <w:tr w:rsidR="007E641E" w:rsidRPr="00AE4694" w:rsidTr="00AD21D3">
        <w:trPr>
          <w:jc w:val="center"/>
        </w:trPr>
        <w:tc>
          <w:tcPr>
            <w:tcW w:w="2221" w:type="dxa"/>
            <w:vMerge/>
            <w:vAlign w:val="center"/>
          </w:tcPr>
          <w:p w:rsidR="007E641E" w:rsidRPr="00AE4694" w:rsidDel="00C538E8" w:rsidRDefault="007E641E" w:rsidP="007E641E">
            <w:pPr>
              <w:pStyle w:val="TAC"/>
              <w:rPr>
                <w:rFonts w:cs="Arial"/>
                <w:szCs w:val="18"/>
              </w:rPr>
            </w:pPr>
          </w:p>
        </w:tc>
        <w:tc>
          <w:tcPr>
            <w:tcW w:w="2952" w:type="dxa"/>
            <w:vAlign w:val="center"/>
          </w:tcPr>
          <w:p w:rsidR="007E641E" w:rsidRPr="00AE4694" w:rsidDel="00C538E8" w:rsidRDefault="007E641E" w:rsidP="007E641E">
            <w:pPr>
              <w:pStyle w:val="TAC"/>
              <w:rPr>
                <w:rFonts w:cs="Arial"/>
              </w:rPr>
            </w:pPr>
            <w:del w:id="8565" w:author="R4-1902232" w:date="2019-03-06T22:09: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rsidR="007E641E" w:rsidRPr="00AE4694" w:rsidDel="00C538E8" w:rsidRDefault="007E641E" w:rsidP="007E641E">
            <w:pPr>
              <w:pStyle w:val="TAC"/>
              <w:rPr>
                <w:rFonts w:cs="Arial"/>
              </w:rPr>
            </w:pPr>
            <w:del w:id="8566" w:author="R4-1902232" w:date="2019-03-06T22:09:00Z">
              <w:r w:rsidRPr="00AE4694" w:rsidDel="004E3362">
                <w:rPr>
                  <w:rFonts w:cs="Arial" w:hint="eastAsia"/>
                  <w:lang w:val="en-US" w:eastAsia="zh-CN"/>
                </w:rPr>
                <w:delText>0.2</w:delText>
              </w:r>
            </w:del>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rsidR="007E641E" w:rsidRPr="00AE4694" w:rsidRDefault="007E641E" w:rsidP="007E641E">
            <w:pPr>
              <w:pStyle w:val="TAC"/>
              <w:rPr>
                <w:rFonts w:cs="Arial"/>
                <w:szCs w:val="18"/>
                <w:lang w:eastAsia="ja-JP"/>
              </w:rPr>
            </w:pPr>
            <w:r w:rsidRPr="00AE4694">
              <w:rPr>
                <w:rFonts w:cs="Arial"/>
                <w:lang w:eastAsia="ja-JP"/>
              </w:rPr>
              <w:t>42</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rsidR="007E641E" w:rsidRPr="00AE4694" w:rsidRDefault="007E641E" w:rsidP="007E641E">
            <w:pPr>
              <w:pStyle w:val="TAC"/>
              <w:rPr>
                <w:rFonts w:cs="Arial"/>
                <w:lang w:eastAsia="ja-JP"/>
              </w:rPr>
            </w:pPr>
            <w:r w:rsidRPr="00AE4694">
              <w:rPr>
                <w:rFonts w:cs="Arial"/>
                <w:lang w:eastAsia="ja-JP"/>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rsidR="007E641E" w:rsidRPr="00AE4694" w:rsidRDefault="007E641E" w:rsidP="007E641E">
            <w:pPr>
              <w:pStyle w:val="TAC"/>
              <w:rPr>
                <w:rFonts w:cs="Arial"/>
                <w:lang w:eastAsia="ja-JP"/>
              </w:rPr>
            </w:pPr>
            <w:r w:rsidRPr="00AE4694">
              <w:rPr>
                <w:rFonts w:cs="Arial"/>
                <w:lang w:eastAsia="ja-JP"/>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pPr>
            <w:r w:rsidRPr="00AE4694">
              <w:rPr>
                <w:rFonts w:eastAsia="맑은 고딕" w:cs="Arial" w:hint="eastAsia"/>
                <w:lang w:eastAsia="ko-KR"/>
              </w:rPr>
              <w:t>DC_21_n77-n79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21</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77</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pPr>
            <w:r w:rsidRPr="00AE4694">
              <w:rPr>
                <w:rFonts w:eastAsia="맑은 고딕" w:cs="Arial" w:hint="eastAsia"/>
                <w:lang w:eastAsia="ko-KR"/>
              </w:rPr>
              <w:t>DC_21_n78</w:t>
            </w:r>
            <w:r w:rsidRPr="00AE4694">
              <w:rPr>
                <w:rFonts w:eastAsia="맑은 고딕" w:cs="Arial"/>
                <w:lang w:eastAsia="ko-KR"/>
              </w:rPr>
              <w:t>-n79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21</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28</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del w:id="8567" w:author="R4-1902232" w:date="2019-03-06T22:10: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rsidR="007E641E" w:rsidRPr="00AE4694" w:rsidDel="00BF2BAF" w:rsidRDefault="007E641E" w:rsidP="007E641E">
            <w:pPr>
              <w:pStyle w:val="TAC"/>
              <w:rPr>
                <w:rFonts w:cs="Arial"/>
                <w:lang w:eastAsia="ja-JP"/>
              </w:rPr>
            </w:pPr>
            <w:del w:id="8568" w:author="R4-1902232" w:date="2019-03-06T22:10:00Z">
              <w:r w:rsidRPr="00AE4694" w:rsidDel="004E3362">
                <w:rPr>
                  <w:rFonts w:cs="Arial" w:hint="eastAsia"/>
                  <w:lang w:val="en-US" w:eastAsia="zh-CN"/>
                </w:rPr>
                <w:delText>0.2</w:delText>
              </w:r>
            </w:del>
          </w:p>
        </w:tc>
      </w:tr>
      <w:tr w:rsidR="007E641E" w:rsidRPr="00AE4694" w:rsidTr="00AD21D3">
        <w:trPr>
          <w:jc w:val="center"/>
          <w:ins w:id="8569" w:author="Suhwan Lim" w:date="2019-04-18T14:09:00Z"/>
        </w:trPr>
        <w:tc>
          <w:tcPr>
            <w:tcW w:w="2221" w:type="dxa"/>
            <w:vMerge w:val="restart"/>
            <w:vAlign w:val="center"/>
          </w:tcPr>
          <w:p w:rsidR="007E641E" w:rsidRPr="00AE4694" w:rsidRDefault="007E641E" w:rsidP="007E641E">
            <w:pPr>
              <w:pStyle w:val="TAC"/>
              <w:rPr>
                <w:ins w:id="8570" w:author="Suhwan Lim" w:date="2019-04-18T14:09:00Z"/>
                <w:rFonts w:cs="Arial"/>
              </w:rPr>
            </w:pPr>
            <w:ins w:id="8571" w:author="Suhwan Lim" w:date="2019-04-18T14:09:00Z">
              <w:r>
                <w:rPr>
                  <w:rFonts w:cs="Arial" w:hint="eastAsia"/>
                  <w:lang w:eastAsia="ko-KR"/>
                </w:rPr>
                <w:t>DC_28_n8-n258</w:t>
              </w:r>
            </w:ins>
          </w:p>
        </w:tc>
        <w:tc>
          <w:tcPr>
            <w:tcW w:w="2952" w:type="dxa"/>
            <w:vAlign w:val="center"/>
          </w:tcPr>
          <w:p w:rsidR="007E641E" w:rsidRPr="00AE4694" w:rsidDel="004E3362" w:rsidRDefault="007E641E" w:rsidP="007E641E">
            <w:pPr>
              <w:pStyle w:val="TAC"/>
              <w:rPr>
                <w:ins w:id="8572" w:author="Suhwan Lim" w:date="2019-04-18T14:09:00Z"/>
                <w:rFonts w:cs="Arial"/>
                <w:lang w:val="en-US" w:eastAsia="zh-CN"/>
              </w:rPr>
            </w:pPr>
            <w:ins w:id="8573" w:author="Suhwan Lim" w:date="2019-04-18T14:09:00Z">
              <w:r>
                <w:rPr>
                  <w:rFonts w:cs="Arial" w:hint="eastAsia"/>
                  <w:lang w:val="en-US" w:eastAsia="ko-KR"/>
                </w:rPr>
                <w:t>28</w:t>
              </w:r>
            </w:ins>
          </w:p>
        </w:tc>
        <w:tc>
          <w:tcPr>
            <w:tcW w:w="2952" w:type="dxa"/>
            <w:vAlign w:val="center"/>
          </w:tcPr>
          <w:p w:rsidR="007E641E" w:rsidRPr="00AE4694" w:rsidDel="004E3362" w:rsidRDefault="007E641E" w:rsidP="007E641E">
            <w:pPr>
              <w:pStyle w:val="TAC"/>
              <w:rPr>
                <w:ins w:id="8574" w:author="Suhwan Lim" w:date="2019-04-18T14:09:00Z"/>
                <w:rFonts w:cs="Arial"/>
                <w:lang w:val="en-US" w:eastAsia="zh-CN"/>
              </w:rPr>
            </w:pPr>
            <w:ins w:id="8575" w:author="Suhwan Lim" w:date="2019-04-18T14:09:00Z">
              <w:r>
                <w:rPr>
                  <w:rFonts w:cs="Arial" w:hint="eastAsia"/>
                  <w:lang w:val="en-US" w:eastAsia="ko-KR"/>
                </w:rPr>
                <w:t>0.1</w:t>
              </w:r>
            </w:ins>
          </w:p>
        </w:tc>
      </w:tr>
      <w:tr w:rsidR="007E641E" w:rsidRPr="00AE4694" w:rsidTr="00AD21D3">
        <w:trPr>
          <w:jc w:val="center"/>
          <w:ins w:id="8576" w:author="Suhwan Lim" w:date="2019-04-18T14:09:00Z"/>
        </w:trPr>
        <w:tc>
          <w:tcPr>
            <w:tcW w:w="2221" w:type="dxa"/>
            <w:vMerge/>
            <w:vAlign w:val="center"/>
          </w:tcPr>
          <w:p w:rsidR="007E641E" w:rsidRPr="00AE4694" w:rsidRDefault="007E641E" w:rsidP="007E641E">
            <w:pPr>
              <w:pStyle w:val="TAC"/>
              <w:rPr>
                <w:ins w:id="8577" w:author="Suhwan Lim" w:date="2019-04-18T14:09:00Z"/>
                <w:rFonts w:cs="Arial"/>
              </w:rPr>
            </w:pPr>
          </w:p>
        </w:tc>
        <w:tc>
          <w:tcPr>
            <w:tcW w:w="2952" w:type="dxa"/>
            <w:vAlign w:val="center"/>
          </w:tcPr>
          <w:p w:rsidR="007E641E" w:rsidRPr="00AE4694" w:rsidDel="004E3362" w:rsidRDefault="007E641E" w:rsidP="007E641E">
            <w:pPr>
              <w:pStyle w:val="TAC"/>
              <w:rPr>
                <w:ins w:id="8578" w:author="Suhwan Lim" w:date="2019-04-18T14:09:00Z"/>
                <w:rFonts w:cs="Arial"/>
                <w:lang w:val="en-US" w:eastAsia="zh-CN"/>
              </w:rPr>
            </w:pPr>
            <w:ins w:id="8579" w:author="Suhwan Lim" w:date="2019-04-18T14:09:00Z">
              <w:r>
                <w:rPr>
                  <w:rFonts w:cs="Arial"/>
                  <w:lang w:val="en-US" w:eastAsia="ko-KR"/>
                </w:rPr>
                <w:t>n</w:t>
              </w:r>
              <w:r>
                <w:rPr>
                  <w:rFonts w:cs="Arial" w:hint="eastAsia"/>
                  <w:lang w:val="en-US" w:eastAsia="ko-KR"/>
                </w:rPr>
                <w:t>8</w:t>
              </w:r>
            </w:ins>
          </w:p>
        </w:tc>
        <w:tc>
          <w:tcPr>
            <w:tcW w:w="2952" w:type="dxa"/>
            <w:vAlign w:val="center"/>
          </w:tcPr>
          <w:p w:rsidR="007E641E" w:rsidRPr="00AE4694" w:rsidDel="004E3362" w:rsidRDefault="007E641E" w:rsidP="007E641E">
            <w:pPr>
              <w:pStyle w:val="TAC"/>
              <w:rPr>
                <w:ins w:id="8580" w:author="Suhwan Lim" w:date="2019-04-18T14:09:00Z"/>
                <w:rFonts w:cs="Arial"/>
                <w:lang w:val="en-US" w:eastAsia="zh-CN"/>
              </w:rPr>
            </w:pPr>
            <w:ins w:id="8581" w:author="Suhwan Lim" w:date="2019-04-18T14:09:00Z">
              <w:r>
                <w:rPr>
                  <w:rFonts w:cs="Arial" w:hint="eastAsia"/>
                  <w:lang w:val="en-US" w:eastAsia="ko-KR"/>
                </w:rPr>
                <w:t>0.2</w:t>
              </w:r>
            </w:ins>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rsidR="007E641E" w:rsidRPr="00AE4694" w:rsidRDefault="007E641E" w:rsidP="007E641E">
            <w:pPr>
              <w:pStyle w:val="TAC"/>
              <w:rPr>
                <w:rFonts w:cs="Arial"/>
                <w:lang w:val="en-US" w:eastAsia="zh-CN"/>
              </w:rPr>
            </w:pPr>
            <w:r w:rsidRPr="00AE4694">
              <w:rPr>
                <w:rFonts w:cs="Arial"/>
                <w:lang w:eastAsia="ja-JP"/>
              </w:rPr>
              <w:t>28</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hint="eastAsia"/>
                <w:lang w:eastAsia="zh-CN"/>
              </w:rPr>
              <w:t>42</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rsidR="007E641E" w:rsidRPr="00AE4694" w:rsidRDefault="007E641E" w:rsidP="007E641E">
            <w:pPr>
              <w:pStyle w:val="TAC"/>
              <w:rPr>
                <w:rFonts w:cs="Arial"/>
                <w:lang w:val="en-US" w:eastAsia="zh-CN"/>
              </w:rPr>
            </w:pPr>
            <w:r w:rsidRPr="00AE4694">
              <w:rPr>
                <w:rFonts w:cs="Arial"/>
                <w:lang w:eastAsia="ja-JP"/>
              </w:rPr>
              <w:t>28</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hint="eastAsia"/>
                <w:lang w:eastAsia="zh-CN"/>
              </w:rPr>
              <w:t>42</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szCs w:val="18"/>
                <w:lang w:eastAsia="ja-JP"/>
              </w:rPr>
              <w:t>n78</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rsidR="007E641E" w:rsidRPr="00AE4694" w:rsidRDefault="007E641E" w:rsidP="007E641E">
            <w:pPr>
              <w:pStyle w:val="TAC"/>
              <w:rPr>
                <w:rFonts w:cs="Arial"/>
                <w:lang w:val="sv-SE" w:eastAsia="ja-JP"/>
              </w:rPr>
            </w:pPr>
            <w:r w:rsidRPr="00AE4694">
              <w:rPr>
                <w:rFonts w:cs="Arial" w:hint="eastAsia"/>
                <w:szCs w:val="18"/>
                <w:lang w:eastAsia="ja-JP"/>
              </w:rPr>
              <w:t>28</w:t>
            </w: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zh-CN"/>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42</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42</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DC_41_n77</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DC_41_n7</w:t>
            </w:r>
            <w:r w:rsidRPr="00AE4694">
              <w:rPr>
                <w:rFonts w:cs="Arial" w:hint="eastAsia"/>
                <w:lang w:eastAsia="zh-CN"/>
              </w:rPr>
              <w:t>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DC_41_n7</w:t>
            </w:r>
            <w:r w:rsidRPr="00AE4694">
              <w:rPr>
                <w:rFonts w:cs="Arial" w:hint="eastAsia"/>
                <w:lang w:eastAsia="zh-CN"/>
              </w:rPr>
              <w:t>9</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66</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del w:id="8582" w:author="R4-1902232" w:date="2019-03-06T22:10:00Z">
              <w:r w:rsidRPr="00AE4694" w:rsidDel="004E3362">
                <w:rPr>
                  <w:rFonts w:cs="Arial"/>
                  <w:lang w:val="en-US" w:eastAsia="zh-CN"/>
                </w:rPr>
                <w:delText>n86</w:delText>
              </w:r>
            </w:del>
          </w:p>
        </w:tc>
        <w:tc>
          <w:tcPr>
            <w:tcW w:w="2952" w:type="dxa"/>
            <w:vAlign w:val="center"/>
          </w:tcPr>
          <w:p w:rsidR="007E641E" w:rsidRPr="00AE4694" w:rsidDel="00BF2BAF" w:rsidRDefault="007E641E" w:rsidP="007E641E">
            <w:pPr>
              <w:pStyle w:val="TAC"/>
              <w:rPr>
                <w:rFonts w:cs="Arial"/>
                <w:lang w:eastAsia="ja-JP"/>
              </w:rPr>
            </w:pPr>
            <w:del w:id="8583" w:author="R4-1902232" w:date="2019-03-06T22:10:00Z">
              <w:r w:rsidRPr="00AE4694" w:rsidDel="004E3362">
                <w:rPr>
                  <w:rFonts w:cs="Arial" w:hint="eastAsia"/>
                  <w:lang w:val="en-US" w:eastAsia="zh-CN"/>
                </w:rPr>
                <w:delText>0.2</w:delText>
              </w:r>
            </w:del>
          </w:p>
        </w:tc>
      </w:tr>
      <w:tr w:rsidR="007E641E" w:rsidRPr="00AE4694" w:rsidTr="00AD21D3">
        <w:trPr>
          <w:jc w:val="center"/>
        </w:trPr>
        <w:tc>
          <w:tcPr>
            <w:tcW w:w="8125" w:type="dxa"/>
            <w:gridSpan w:val="3"/>
            <w:vAlign w:val="center"/>
          </w:tcPr>
          <w:p w:rsidR="007E641E" w:rsidRPr="00AE4694" w:rsidRDefault="007E641E" w:rsidP="007E641E">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rsidR="007E641E" w:rsidRPr="00AE4694" w:rsidDel="00C538E8" w:rsidRDefault="007E641E" w:rsidP="007E641E">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rsidR="008F27E3" w:rsidRPr="00AE4694" w:rsidRDefault="008F27E3" w:rsidP="008F27E3"/>
    <w:p w:rsidR="008F27E3" w:rsidRPr="00AE4694" w:rsidRDefault="008F27E3" w:rsidP="008F27E3">
      <w:pPr>
        <w:pStyle w:val="5"/>
      </w:pPr>
      <w:bookmarkStart w:id="8584" w:name="_Toc535319450"/>
      <w:r w:rsidRPr="00AE4694">
        <w:lastRenderedPageBreak/>
        <w:t>7.3B.3.3.3</w:t>
      </w:r>
      <w:r w:rsidRPr="00AE4694">
        <w:tab/>
        <w:t>ΔR</w:t>
      </w:r>
      <w:r w:rsidRPr="00AE4694">
        <w:rPr>
          <w:vertAlign w:val="subscript"/>
        </w:rPr>
        <w:t>IB,c</w:t>
      </w:r>
      <w:r w:rsidRPr="00AE4694">
        <w:t xml:space="preserve"> for EN-DC four bands</w:t>
      </w:r>
      <w:bookmarkEnd w:id="8584"/>
    </w:p>
    <w:p w:rsidR="008F27E3" w:rsidRPr="00AE4694" w:rsidRDefault="008F27E3" w:rsidP="008F27E3">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8585">
          <w:tblGrid>
            <w:gridCol w:w="2221"/>
            <w:gridCol w:w="2952"/>
            <w:gridCol w:w="2952"/>
          </w:tblGrid>
        </w:tblGridChange>
      </w:tblGrid>
      <w:tr w:rsidR="008F27E3" w:rsidRPr="00AE4694" w:rsidTr="00AD21D3">
        <w:trPr>
          <w:tblHeader/>
          <w:jc w:val="center"/>
        </w:trPr>
        <w:tc>
          <w:tcPr>
            <w:tcW w:w="2221" w:type="dxa"/>
            <w:vAlign w:val="center"/>
          </w:tcPr>
          <w:p w:rsidR="008F27E3" w:rsidRPr="00AE4694" w:rsidRDefault="008F27E3" w:rsidP="00AD21D3">
            <w:pPr>
              <w:pStyle w:val="TAH"/>
              <w:rPr>
                <w:rFonts w:cs="Arial"/>
              </w:rPr>
            </w:pPr>
            <w:r w:rsidRPr="00AE4694">
              <w:rPr>
                <w:rFonts w:cs="Arial"/>
              </w:rPr>
              <w:lastRenderedPageBreak/>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zh-CN"/>
              </w:rPr>
            </w:pPr>
            <w:r w:rsidRPr="00AE4694">
              <w:rPr>
                <w:lang w:eastAsia="zh-CN"/>
              </w:rPr>
              <w:t>DC_1-3-5_n78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lang w:eastAsia="zh-CN"/>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val="en-US" w:eastAsia="zh-CN"/>
              </w:rPr>
              <w:t>3</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lang w:eastAsia="zh-CN"/>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w:t>
            </w:r>
            <w:r w:rsidRPr="00AE4694">
              <w:rPr>
                <w:rFonts w:cs="Arial" w:hint="eastAsia"/>
                <w:lang w:val="en-US" w:eastAsia="zh-CN"/>
              </w:rPr>
              <w:t>8</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lang w:eastAsia="zh-CN"/>
              </w:rPr>
            </w:pPr>
            <w:r w:rsidRPr="00AE4694">
              <w:rPr>
                <w:lang w:eastAsia="zh-CN"/>
              </w:rPr>
              <w:t>DC_1-3-7_n28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n28</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zh-CN"/>
              </w:rPr>
            </w:pPr>
            <w:r w:rsidRPr="00AE4694">
              <w:rPr>
                <w:lang w:eastAsia="zh-CN"/>
              </w:rPr>
              <w:t>DC_1-3-7_n78</w:t>
            </w:r>
          </w:p>
          <w:p w:rsidR="008F27E3" w:rsidRDefault="008F27E3" w:rsidP="00AD21D3">
            <w:pPr>
              <w:pStyle w:val="TAC"/>
              <w:rPr>
                <w:ins w:id="8586" w:author="Suhwan Lim" w:date="2019-04-18T15:38:00Z"/>
                <w:lang w:eastAsia="zh-CN"/>
              </w:rPr>
            </w:pPr>
            <w:r w:rsidRPr="00AE4694">
              <w:rPr>
                <w:lang w:eastAsia="zh-CN"/>
              </w:rPr>
              <w:t>DC_1-3-7-7_n78</w:t>
            </w:r>
          </w:p>
          <w:p w:rsidR="008F27E3" w:rsidRPr="00AE4694" w:rsidRDefault="008F27E3" w:rsidP="00AD21D3">
            <w:pPr>
              <w:pStyle w:val="TAC"/>
              <w:rPr>
                <w:rFonts w:cs="Arial"/>
              </w:rPr>
            </w:pPr>
            <w:ins w:id="8587" w:author="Suhwan Lim" w:date="2019-04-18T15:38:00Z">
              <w:r>
                <w:rPr>
                  <w:rFonts w:cs="Arial"/>
                  <w:szCs w:val="18"/>
                  <w:lang w:eastAsia="zh-CN"/>
                </w:rPr>
                <w:t>DC_1-3_n7-n78</w:t>
              </w:r>
            </w:ins>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7</w:t>
            </w:r>
            <w:ins w:id="8588" w:author="Suhwan Lim" w:date="2019-04-18T15:39:00Z">
              <w:r>
                <w:rPr>
                  <w:rFonts w:eastAsia="맑은 고딕" w:cs="Arial"/>
                  <w:lang w:eastAsia="ko-KR"/>
                </w:rPr>
                <w:t xml:space="preserve"> or n7</w:t>
              </w:r>
            </w:ins>
          </w:p>
        </w:tc>
        <w:tc>
          <w:tcPr>
            <w:tcW w:w="2952" w:type="dxa"/>
            <w:vAlign w:val="center"/>
          </w:tcPr>
          <w:p w:rsidR="008F27E3" w:rsidRPr="00AE4694" w:rsidRDefault="008F27E3" w:rsidP="00AD21D3">
            <w:pPr>
              <w:pStyle w:val="TAC"/>
              <w:rPr>
                <w:rFonts w:cs="Arial"/>
                <w:lang w:val="en-US" w:eastAsia="zh-CN"/>
              </w:rPr>
            </w:pPr>
            <w:r w:rsidRPr="00AE4694">
              <w:rPr>
                <w:rFonts w:eastAsia="MS Mincho"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lang w:eastAsia="zh-CN"/>
              </w:rPr>
              <w:t>DC_1-3-8_n78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val="en-US"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lang w:eastAsia="zh-CN"/>
              </w:rPr>
              <w:t>DC_1-3-28_n77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val="sv-SE"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val="en-US" w:eastAsia="zh-CN"/>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sv-SE"/>
              </w:rPr>
            </w:pPr>
            <w:r w:rsidRPr="00AE4694">
              <w:rPr>
                <w:rFonts w:cs="Arial" w:hint="eastAsia"/>
                <w:lang w:eastAsia="ja-JP"/>
              </w:rPr>
              <w:t>n</w:t>
            </w:r>
            <w:r w:rsidRPr="00AE4694">
              <w:rPr>
                <w:rFonts w:eastAsia="맑은 고딕" w:cs="Arial" w:hint="eastAsia"/>
                <w:lang w:eastAsia="ko-KR"/>
              </w:rPr>
              <w:t>7</w:t>
            </w:r>
            <w:r w:rsidRPr="00AE4694">
              <w:rPr>
                <w:rFonts w:eastAsia="맑은 고딕" w:cs="Arial"/>
                <w:lang w:val="sv-SE" w:eastAsia="ko-KR"/>
              </w:rPr>
              <w:t>7</w:t>
            </w:r>
          </w:p>
        </w:tc>
        <w:tc>
          <w:tcPr>
            <w:tcW w:w="2952" w:type="dxa"/>
            <w:vAlign w:val="center"/>
          </w:tcPr>
          <w:p w:rsidR="008F27E3" w:rsidRPr="00AE4694" w:rsidRDefault="008F27E3" w:rsidP="00AD21D3">
            <w:pPr>
              <w:pStyle w:val="TAC"/>
              <w:rPr>
                <w:rFonts w:cs="Arial"/>
              </w:rPr>
            </w:pPr>
            <w:r w:rsidRPr="00AE4694">
              <w:rPr>
                <w:rFonts w:hint="eastAsia"/>
                <w:lang w:val="en-US"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zh-CN"/>
              </w:rPr>
            </w:pPr>
            <w:r w:rsidRPr="00AE4694">
              <w:rPr>
                <w:lang w:eastAsia="zh-CN"/>
              </w:rPr>
              <w:t>DC_1-3-28_n78</w:t>
            </w:r>
          </w:p>
          <w:p w:rsidR="008F27E3" w:rsidRPr="00AE4694" w:rsidRDefault="008F27E3" w:rsidP="00AD21D3">
            <w:pPr>
              <w:pStyle w:val="TAC"/>
              <w:rPr>
                <w:rFonts w:cs="Arial"/>
              </w:rPr>
            </w:pPr>
            <w:r w:rsidRPr="00AE4694">
              <w:rPr>
                <w:lang w:eastAsia="zh-CN"/>
              </w:rPr>
              <w:t>DC_1-3_n28-n78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val="sv-SE" w:eastAsia="ko-KR"/>
              </w:rPr>
              <w:t>2</w:t>
            </w:r>
            <w:r w:rsidRPr="00AE4694">
              <w:rPr>
                <w:rFonts w:eastAsia="맑은 고딕" w:cs="Arial"/>
                <w:lang w:eastAsia="ko-KR"/>
              </w:rPr>
              <w:t>8</w:t>
            </w:r>
            <w:r w:rsidRPr="00AE4694">
              <w:rPr>
                <w:rFonts w:eastAsia="맑은 고딕" w:cs="Arial"/>
                <w:lang w:val="en-US" w:eastAsia="ko-KR"/>
              </w:rPr>
              <w:t xml:space="preserve"> or n28</w:t>
            </w:r>
          </w:p>
        </w:tc>
        <w:tc>
          <w:tcPr>
            <w:tcW w:w="2952" w:type="dxa"/>
            <w:vAlign w:val="center"/>
          </w:tcPr>
          <w:p w:rsidR="008F27E3" w:rsidRPr="00AE4694" w:rsidRDefault="008F27E3" w:rsidP="00AD21D3">
            <w:pPr>
              <w:pStyle w:val="TAC"/>
              <w:rPr>
                <w:rFonts w:cs="Arial"/>
                <w:lang w:val="en-US" w:eastAsia="zh-CN"/>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sv-SE"/>
              </w:rPr>
            </w:pPr>
            <w:r w:rsidRPr="00AE4694">
              <w:rPr>
                <w:rFonts w:cs="Arial" w:hint="eastAsia"/>
                <w:lang w:eastAsia="ja-JP"/>
              </w:rPr>
              <w:t>n</w:t>
            </w:r>
            <w:r w:rsidRPr="00AE4694">
              <w:rPr>
                <w:rFonts w:eastAsia="맑은 고딕" w:cs="Arial" w:hint="eastAsia"/>
                <w:lang w:eastAsia="ko-KR"/>
              </w:rPr>
              <w:t>7</w:t>
            </w:r>
            <w:r w:rsidRPr="00AE4694">
              <w:rPr>
                <w:rFonts w:eastAsia="맑은 고딕" w:cs="Arial"/>
                <w:lang w:val="sv-SE" w:eastAsia="ko-KR"/>
              </w:rPr>
              <w:t>8</w:t>
            </w:r>
          </w:p>
        </w:tc>
        <w:tc>
          <w:tcPr>
            <w:tcW w:w="2952" w:type="dxa"/>
            <w:vAlign w:val="center"/>
          </w:tcPr>
          <w:p w:rsidR="008F27E3" w:rsidRPr="00AE4694" w:rsidRDefault="008F27E3" w:rsidP="00AD21D3">
            <w:pPr>
              <w:pStyle w:val="TAC"/>
              <w:rPr>
                <w:rFonts w:cs="Arial"/>
              </w:rPr>
            </w:pPr>
            <w:r w:rsidRPr="00AE4694">
              <w:rPr>
                <w:rFonts w:hint="eastAsia"/>
                <w:lang w:val="en-US"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lang w:eastAsia="zh-CN"/>
              </w:rPr>
              <w:t>DC_1-3-28_n79</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val="sv-SE"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val="en-US" w:eastAsia="zh-CN"/>
              </w:rPr>
            </w:pPr>
            <w:r w:rsidRPr="00AE4694">
              <w:rPr>
                <w:rFonts w:hint="eastAsia"/>
                <w:lang w:val="en-US" w:eastAsia="ja-JP"/>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eastAsia="MS Mincho" w:cs="Arial"/>
                <w:lang w:eastAsia="ja-JP"/>
              </w:rPr>
              <w:t>DC_1-3-20_n28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DC_1-3-42_n77</w:t>
            </w:r>
          </w:p>
        </w:tc>
        <w:tc>
          <w:tcPr>
            <w:tcW w:w="2952" w:type="dxa"/>
            <w:vAlign w:val="center"/>
          </w:tcPr>
          <w:p w:rsidR="008F27E3" w:rsidRPr="00AE4694" w:rsidRDefault="008F27E3" w:rsidP="00AD21D3">
            <w:pPr>
              <w:pStyle w:val="TAC"/>
              <w:rPr>
                <w:rFonts w:cs="Arial"/>
              </w:rPr>
            </w:pPr>
            <w:r w:rsidRPr="00AE4694">
              <w:t>1</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3</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n77</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DC_1-3-42_n78</w:t>
            </w:r>
          </w:p>
        </w:tc>
        <w:tc>
          <w:tcPr>
            <w:tcW w:w="2952" w:type="dxa"/>
            <w:vAlign w:val="center"/>
          </w:tcPr>
          <w:p w:rsidR="008F27E3" w:rsidRPr="00AE4694" w:rsidRDefault="008F27E3" w:rsidP="00AD21D3">
            <w:pPr>
              <w:pStyle w:val="TAC"/>
              <w:rPr>
                <w:rFonts w:cs="Arial"/>
              </w:rPr>
            </w:pPr>
            <w:r w:rsidRPr="00AE4694">
              <w:t>1</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3</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n78</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DC_1-3-42_n79</w:t>
            </w:r>
          </w:p>
        </w:tc>
        <w:tc>
          <w:tcPr>
            <w:tcW w:w="2952" w:type="dxa"/>
            <w:vAlign w:val="center"/>
          </w:tcPr>
          <w:p w:rsidR="008F27E3" w:rsidRPr="00AE4694" w:rsidRDefault="008F27E3" w:rsidP="00AD21D3">
            <w:pPr>
              <w:pStyle w:val="TAC"/>
              <w:rPr>
                <w:rFonts w:cs="Arial"/>
              </w:rPr>
            </w:pPr>
            <w:r w:rsidRPr="00AE4694">
              <w:t>1</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t>3</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055C46" w:rsidRPr="00AE4694" w:rsidTr="00AD21D3">
        <w:trPr>
          <w:jc w:val="center"/>
          <w:ins w:id="8589" w:author="Suhwan Lim" w:date="2019-05-21T19:32:00Z"/>
        </w:trPr>
        <w:tc>
          <w:tcPr>
            <w:tcW w:w="2221" w:type="dxa"/>
            <w:vMerge w:val="restart"/>
            <w:vAlign w:val="center"/>
          </w:tcPr>
          <w:p w:rsidR="00055C46" w:rsidRPr="00AE4694" w:rsidRDefault="00055C46" w:rsidP="00055C46">
            <w:pPr>
              <w:pStyle w:val="TAC"/>
              <w:rPr>
                <w:ins w:id="8590" w:author="Suhwan Lim" w:date="2019-05-21T19:32:00Z"/>
                <w:rFonts w:cs="Arial"/>
              </w:rPr>
            </w:pPr>
            <w:ins w:id="8591" w:author="Suhwan Lim" w:date="2019-05-21T19:33: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3</w:t>
              </w:r>
              <w:r w:rsidRPr="009C571A">
                <w:rPr>
                  <w:rFonts w:cs="Arial"/>
                  <w:szCs w:val="18"/>
                  <w:lang w:eastAsia="ja-JP"/>
                </w:rPr>
                <w:t>_n77-n79</w:t>
              </w:r>
            </w:ins>
          </w:p>
        </w:tc>
        <w:tc>
          <w:tcPr>
            <w:tcW w:w="2952" w:type="dxa"/>
            <w:vAlign w:val="center"/>
          </w:tcPr>
          <w:p w:rsidR="00055C46" w:rsidRPr="00AE4694" w:rsidRDefault="00055C46" w:rsidP="00055C46">
            <w:pPr>
              <w:pStyle w:val="TAC"/>
              <w:rPr>
                <w:ins w:id="8592" w:author="Suhwan Lim" w:date="2019-05-21T19:32:00Z"/>
              </w:rPr>
            </w:pPr>
            <w:ins w:id="8593" w:author="Suhwan Lim" w:date="2019-05-21T19:33:00Z">
              <w:r>
                <w:rPr>
                  <w:lang w:val="en-US" w:eastAsia="ja-JP"/>
                </w:rPr>
                <w:t>1</w:t>
              </w:r>
            </w:ins>
          </w:p>
        </w:tc>
        <w:tc>
          <w:tcPr>
            <w:tcW w:w="2952" w:type="dxa"/>
            <w:vAlign w:val="center"/>
          </w:tcPr>
          <w:p w:rsidR="00055C46" w:rsidRPr="00AE4694" w:rsidRDefault="00055C46" w:rsidP="00055C46">
            <w:pPr>
              <w:pStyle w:val="TAC"/>
              <w:rPr>
                <w:ins w:id="8594" w:author="Suhwan Lim" w:date="2019-05-21T19:32:00Z"/>
              </w:rPr>
            </w:pPr>
            <w:ins w:id="8595" w:author="Suhwan Lim" w:date="2019-05-21T19:34: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596" w:author="Suhwan Lim" w:date="2019-05-21T19:32:00Z"/>
        </w:trPr>
        <w:tc>
          <w:tcPr>
            <w:tcW w:w="2221" w:type="dxa"/>
            <w:vMerge/>
            <w:vAlign w:val="center"/>
          </w:tcPr>
          <w:p w:rsidR="00055C46" w:rsidRPr="00AE4694" w:rsidRDefault="00055C46" w:rsidP="00055C46">
            <w:pPr>
              <w:pStyle w:val="TAC"/>
              <w:rPr>
                <w:ins w:id="8597" w:author="Suhwan Lim" w:date="2019-05-21T19:32:00Z"/>
                <w:rFonts w:cs="Arial"/>
              </w:rPr>
            </w:pPr>
          </w:p>
        </w:tc>
        <w:tc>
          <w:tcPr>
            <w:tcW w:w="2952" w:type="dxa"/>
            <w:vAlign w:val="center"/>
          </w:tcPr>
          <w:p w:rsidR="00055C46" w:rsidRPr="00AE4694" w:rsidRDefault="00055C46" w:rsidP="00055C46">
            <w:pPr>
              <w:pStyle w:val="TAC"/>
              <w:rPr>
                <w:ins w:id="8598" w:author="Suhwan Lim" w:date="2019-05-21T19:32:00Z"/>
              </w:rPr>
            </w:pPr>
            <w:ins w:id="8599" w:author="Suhwan Lim" w:date="2019-05-21T19:33:00Z">
              <w:r>
                <w:rPr>
                  <w:rFonts w:eastAsia="맑은 고딕"/>
                  <w:lang w:val="en-US" w:eastAsia="ko-KR"/>
                </w:rPr>
                <w:t>3</w:t>
              </w:r>
            </w:ins>
          </w:p>
        </w:tc>
        <w:tc>
          <w:tcPr>
            <w:tcW w:w="2952" w:type="dxa"/>
            <w:vAlign w:val="center"/>
          </w:tcPr>
          <w:p w:rsidR="00055C46" w:rsidRPr="00AE4694" w:rsidRDefault="00055C46" w:rsidP="00055C46">
            <w:pPr>
              <w:pStyle w:val="TAC"/>
              <w:rPr>
                <w:ins w:id="8600" w:author="Suhwan Lim" w:date="2019-05-21T19:32:00Z"/>
              </w:rPr>
            </w:pPr>
            <w:ins w:id="8601" w:author="Suhwan Lim" w:date="2019-05-21T19:34:00Z">
              <w:r>
                <w:rPr>
                  <w:rFonts w:eastAsia="Yu Mincho" w:cs="Arial" w:hint="eastAsia"/>
                  <w:lang w:eastAsia="ja-JP"/>
                </w:rPr>
                <w:t>0</w:t>
              </w:r>
              <w:r>
                <w:rPr>
                  <w:rFonts w:eastAsia="Yu Mincho" w:cs="Arial"/>
                  <w:lang w:eastAsia="ja-JP"/>
                </w:rPr>
                <w:t>.2</w:t>
              </w:r>
            </w:ins>
          </w:p>
        </w:tc>
      </w:tr>
      <w:tr w:rsidR="00055C46" w:rsidRPr="00AE4694" w:rsidTr="00AD21D3">
        <w:trPr>
          <w:jc w:val="center"/>
          <w:ins w:id="8602" w:author="Suhwan Lim" w:date="2019-05-21T19:33:00Z"/>
        </w:trPr>
        <w:tc>
          <w:tcPr>
            <w:tcW w:w="2221" w:type="dxa"/>
            <w:vMerge/>
            <w:vAlign w:val="center"/>
          </w:tcPr>
          <w:p w:rsidR="00055C46" w:rsidRPr="00AE4694" w:rsidRDefault="00055C46" w:rsidP="00055C46">
            <w:pPr>
              <w:pStyle w:val="TAC"/>
              <w:rPr>
                <w:ins w:id="8603" w:author="Suhwan Lim" w:date="2019-05-21T19:33:00Z"/>
                <w:rFonts w:cs="Arial"/>
              </w:rPr>
            </w:pPr>
          </w:p>
        </w:tc>
        <w:tc>
          <w:tcPr>
            <w:tcW w:w="2952" w:type="dxa"/>
            <w:vAlign w:val="center"/>
          </w:tcPr>
          <w:p w:rsidR="00055C46" w:rsidRPr="00AE4694" w:rsidRDefault="00055C46" w:rsidP="00055C46">
            <w:pPr>
              <w:pStyle w:val="TAC"/>
              <w:rPr>
                <w:ins w:id="8604" w:author="Suhwan Lim" w:date="2019-05-21T19:33:00Z"/>
              </w:rPr>
            </w:pPr>
            <w:ins w:id="8605" w:author="Suhwan Lim" w:date="2019-05-21T19:33:00Z">
              <w:r>
                <w:rPr>
                  <w:lang w:val="en-US" w:eastAsia="ja-JP"/>
                </w:rPr>
                <w:t>n77</w:t>
              </w:r>
            </w:ins>
          </w:p>
        </w:tc>
        <w:tc>
          <w:tcPr>
            <w:tcW w:w="2952" w:type="dxa"/>
            <w:vAlign w:val="center"/>
          </w:tcPr>
          <w:p w:rsidR="00055C46" w:rsidRPr="00AE4694" w:rsidRDefault="00055C46" w:rsidP="00055C46">
            <w:pPr>
              <w:pStyle w:val="TAC"/>
              <w:rPr>
                <w:ins w:id="8606" w:author="Suhwan Lim" w:date="2019-05-21T19:33:00Z"/>
              </w:rPr>
            </w:pPr>
            <w:ins w:id="8607" w:author="Suhwan Lim" w:date="2019-05-21T19:34:00Z">
              <w:r w:rsidRPr="005E1C84">
                <w:rPr>
                  <w:rFonts w:eastAsia="Yu Mincho" w:cs="Arial" w:hint="eastAsia"/>
                  <w:lang w:eastAsia="ja-JP"/>
                </w:rPr>
                <w:t>0</w:t>
              </w:r>
              <w:r w:rsidRPr="005E1C84">
                <w:rPr>
                  <w:rFonts w:eastAsia="Yu Mincho" w:cs="Arial"/>
                  <w:lang w:eastAsia="ja-JP"/>
                </w:rPr>
                <w:t>.5</w:t>
              </w:r>
            </w:ins>
          </w:p>
        </w:tc>
      </w:tr>
      <w:tr w:rsidR="00055C46" w:rsidRPr="00AE4694" w:rsidTr="00EC41AA">
        <w:trPr>
          <w:jc w:val="center"/>
          <w:ins w:id="8608" w:author="Suhwan Lim" w:date="2019-05-21T19:33:00Z"/>
        </w:trPr>
        <w:tc>
          <w:tcPr>
            <w:tcW w:w="2221" w:type="dxa"/>
            <w:vMerge w:val="restart"/>
            <w:vAlign w:val="center"/>
          </w:tcPr>
          <w:p w:rsidR="00055C46" w:rsidRPr="00AE4694" w:rsidRDefault="00055C46" w:rsidP="00055C46">
            <w:pPr>
              <w:pStyle w:val="TAC"/>
              <w:rPr>
                <w:ins w:id="8609" w:author="Suhwan Lim" w:date="2019-05-21T19:33:00Z"/>
                <w:rFonts w:cs="Arial"/>
              </w:rPr>
            </w:pPr>
            <w:ins w:id="8610" w:author="Suhwan Lim" w:date="2019-05-21T19:33: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3</w:t>
              </w:r>
              <w:r>
                <w:rPr>
                  <w:rFonts w:cs="Arial"/>
                  <w:szCs w:val="18"/>
                  <w:lang w:eastAsia="ja-JP"/>
                </w:rPr>
                <w:t>_n78</w:t>
              </w:r>
              <w:r w:rsidRPr="009C571A">
                <w:rPr>
                  <w:rFonts w:cs="Arial"/>
                  <w:szCs w:val="18"/>
                  <w:lang w:eastAsia="ja-JP"/>
                </w:rPr>
                <w:t>-n79</w:t>
              </w:r>
            </w:ins>
          </w:p>
        </w:tc>
        <w:tc>
          <w:tcPr>
            <w:tcW w:w="2952" w:type="dxa"/>
            <w:vAlign w:val="center"/>
          </w:tcPr>
          <w:p w:rsidR="00055C46" w:rsidRPr="00AE4694" w:rsidRDefault="00055C46" w:rsidP="00055C46">
            <w:pPr>
              <w:pStyle w:val="TAC"/>
              <w:rPr>
                <w:ins w:id="8611" w:author="Suhwan Lim" w:date="2019-05-21T19:33:00Z"/>
              </w:rPr>
            </w:pPr>
            <w:ins w:id="8612" w:author="Suhwan Lim" w:date="2019-05-21T19:33:00Z">
              <w:r>
                <w:rPr>
                  <w:lang w:val="en-US" w:eastAsia="ja-JP"/>
                </w:rPr>
                <w:t>1</w:t>
              </w:r>
            </w:ins>
          </w:p>
        </w:tc>
        <w:tc>
          <w:tcPr>
            <w:tcW w:w="2952" w:type="dxa"/>
            <w:vAlign w:val="center"/>
          </w:tcPr>
          <w:p w:rsidR="00055C46" w:rsidRPr="00AE4694" w:rsidRDefault="00055C46" w:rsidP="00055C46">
            <w:pPr>
              <w:pStyle w:val="TAC"/>
              <w:rPr>
                <w:ins w:id="8613" w:author="Suhwan Lim" w:date="2019-05-21T19:33:00Z"/>
              </w:rPr>
            </w:pPr>
            <w:ins w:id="8614" w:author="Suhwan Lim" w:date="2019-05-21T19:34: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EC41AA">
        <w:trPr>
          <w:jc w:val="center"/>
          <w:ins w:id="8615" w:author="Suhwan Lim" w:date="2019-05-21T19:33:00Z"/>
        </w:trPr>
        <w:tc>
          <w:tcPr>
            <w:tcW w:w="2221" w:type="dxa"/>
            <w:vMerge/>
            <w:vAlign w:val="center"/>
          </w:tcPr>
          <w:p w:rsidR="00055C46" w:rsidRPr="00AE4694" w:rsidRDefault="00055C46" w:rsidP="00055C46">
            <w:pPr>
              <w:pStyle w:val="TAC"/>
              <w:rPr>
                <w:ins w:id="8616" w:author="Suhwan Lim" w:date="2019-05-21T19:33:00Z"/>
                <w:rFonts w:cs="Arial"/>
              </w:rPr>
            </w:pPr>
          </w:p>
        </w:tc>
        <w:tc>
          <w:tcPr>
            <w:tcW w:w="2952" w:type="dxa"/>
            <w:vAlign w:val="center"/>
          </w:tcPr>
          <w:p w:rsidR="00055C46" w:rsidRPr="00AE4694" w:rsidRDefault="00055C46" w:rsidP="00055C46">
            <w:pPr>
              <w:pStyle w:val="TAC"/>
              <w:rPr>
                <w:ins w:id="8617" w:author="Suhwan Lim" w:date="2019-05-21T19:33:00Z"/>
              </w:rPr>
            </w:pPr>
            <w:ins w:id="8618" w:author="Suhwan Lim" w:date="2019-05-21T19:33:00Z">
              <w:r>
                <w:rPr>
                  <w:rFonts w:eastAsia="맑은 고딕"/>
                  <w:lang w:val="en-US" w:eastAsia="ko-KR"/>
                </w:rPr>
                <w:t>3</w:t>
              </w:r>
            </w:ins>
          </w:p>
        </w:tc>
        <w:tc>
          <w:tcPr>
            <w:tcW w:w="2952" w:type="dxa"/>
            <w:vAlign w:val="center"/>
          </w:tcPr>
          <w:p w:rsidR="00055C46" w:rsidRPr="00AE4694" w:rsidRDefault="00055C46" w:rsidP="00055C46">
            <w:pPr>
              <w:pStyle w:val="TAC"/>
              <w:rPr>
                <w:ins w:id="8619" w:author="Suhwan Lim" w:date="2019-05-21T19:33:00Z"/>
              </w:rPr>
            </w:pPr>
            <w:ins w:id="8620" w:author="Suhwan Lim" w:date="2019-05-21T19:34:00Z">
              <w:r>
                <w:rPr>
                  <w:rFonts w:eastAsia="Yu Mincho" w:cs="Arial" w:hint="eastAsia"/>
                  <w:lang w:eastAsia="ja-JP"/>
                </w:rPr>
                <w:t>0</w:t>
              </w:r>
              <w:r>
                <w:rPr>
                  <w:rFonts w:eastAsia="Yu Mincho" w:cs="Arial"/>
                  <w:lang w:eastAsia="ja-JP"/>
                </w:rPr>
                <w:t>.2</w:t>
              </w:r>
            </w:ins>
          </w:p>
        </w:tc>
      </w:tr>
      <w:tr w:rsidR="00055C46" w:rsidRPr="00AE4694" w:rsidTr="00EC41AA">
        <w:trPr>
          <w:jc w:val="center"/>
          <w:ins w:id="8621" w:author="Suhwan Lim" w:date="2019-05-21T19:33:00Z"/>
        </w:trPr>
        <w:tc>
          <w:tcPr>
            <w:tcW w:w="2221" w:type="dxa"/>
            <w:vMerge/>
            <w:vAlign w:val="center"/>
          </w:tcPr>
          <w:p w:rsidR="00055C46" w:rsidRPr="00AE4694" w:rsidRDefault="00055C46" w:rsidP="00055C46">
            <w:pPr>
              <w:pStyle w:val="TAC"/>
              <w:rPr>
                <w:ins w:id="8622" w:author="Suhwan Lim" w:date="2019-05-21T19:33:00Z"/>
                <w:rFonts w:cs="Arial"/>
              </w:rPr>
            </w:pPr>
          </w:p>
        </w:tc>
        <w:tc>
          <w:tcPr>
            <w:tcW w:w="2952" w:type="dxa"/>
            <w:vAlign w:val="center"/>
          </w:tcPr>
          <w:p w:rsidR="00055C46" w:rsidRPr="00AE4694" w:rsidRDefault="00055C46" w:rsidP="00055C46">
            <w:pPr>
              <w:pStyle w:val="TAC"/>
              <w:rPr>
                <w:ins w:id="8623" w:author="Suhwan Lim" w:date="2019-05-21T19:33:00Z"/>
              </w:rPr>
            </w:pPr>
            <w:ins w:id="8624" w:author="Suhwan Lim" w:date="2019-05-21T19:33:00Z">
              <w:r>
                <w:rPr>
                  <w:lang w:val="en-US" w:eastAsia="ja-JP"/>
                </w:rPr>
                <w:t>n7</w:t>
              </w:r>
              <w:r>
                <w:rPr>
                  <w:lang w:val="en-US" w:eastAsia="ja-JP"/>
                </w:rPr>
                <w:t>8</w:t>
              </w:r>
            </w:ins>
          </w:p>
        </w:tc>
        <w:tc>
          <w:tcPr>
            <w:tcW w:w="2952" w:type="dxa"/>
            <w:vAlign w:val="center"/>
          </w:tcPr>
          <w:p w:rsidR="00055C46" w:rsidRPr="00AE4694" w:rsidRDefault="00055C46" w:rsidP="00055C46">
            <w:pPr>
              <w:pStyle w:val="TAC"/>
              <w:rPr>
                <w:ins w:id="8625" w:author="Suhwan Lim" w:date="2019-05-21T19:33:00Z"/>
              </w:rPr>
            </w:pPr>
            <w:ins w:id="8626" w:author="Suhwan Lim" w:date="2019-05-21T19:34: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eastAsia="맑은 고딕" w:cs="Arial"/>
                <w:lang w:eastAsia="ko-KR"/>
              </w:rPr>
              <w:t>1-</w:t>
            </w:r>
            <w:r w:rsidRPr="00AE4694">
              <w:rPr>
                <w:rFonts w:eastAsia="맑은 고딕"/>
              </w:rPr>
              <w:t>5</w:t>
            </w:r>
            <w:r w:rsidRPr="00AE4694">
              <w:t>-</w:t>
            </w:r>
            <w:r w:rsidRPr="00AE4694">
              <w:rPr>
                <w:rFonts w:eastAsia="맑은 고딕"/>
              </w:rPr>
              <w:t>7_</w:t>
            </w:r>
            <w:r w:rsidRPr="00AE4694">
              <w:t>n</w:t>
            </w:r>
            <w:r w:rsidRPr="00AE4694">
              <w:rPr>
                <w:rFonts w:eastAsia="맑은 고딕"/>
              </w:rPr>
              <w:t>78</w:t>
            </w:r>
          </w:p>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eastAsia="맑은 고딕" w:cs="Arial"/>
                <w:lang w:eastAsia="ko-KR"/>
              </w:rPr>
              <w:t>1-</w:t>
            </w:r>
            <w:r w:rsidRPr="00AE4694">
              <w:rPr>
                <w:rFonts w:eastAsia="맑은 고딕"/>
              </w:rPr>
              <w:t>5</w:t>
            </w:r>
            <w:r w:rsidRPr="00AE4694">
              <w:t>-</w:t>
            </w:r>
            <w:r w:rsidRPr="00AE4694">
              <w:rPr>
                <w:rFonts w:eastAsia="맑은 고딕"/>
              </w:rPr>
              <w:t>7-7_</w:t>
            </w:r>
            <w:r w:rsidRPr="00AE4694">
              <w:t>n</w:t>
            </w:r>
            <w:r w:rsidRPr="00AE4694">
              <w:rPr>
                <w:rFonts w:eastAsia="맑은 고딕"/>
              </w:rPr>
              <w:t>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1</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5</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eastAsia="ko-KR"/>
              </w:rPr>
              <w:t>7</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w:t>
            </w:r>
            <w:r w:rsidRPr="00AE4694">
              <w:rPr>
                <w:rFonts w:eastAsia="맑은 고딕" w:cs="Arial"/>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eastAsia="MS Mincho" w:cs="Arial"/>
                <w:lang w:eastAsia="ja-JP"/>
              </w:rPr>
            </w:pPr>
            <w:r w:rsidRPr="00AE4694">
              <w:rPr>
                <w:rFonts w:eastAsia="MS Mincho" w:cs="Arial"/>
                <w:lang w:eastAsia="ja-JP"/>
              </w:rPr>
              <w:t>DC_1-7-20_n28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eastAsia="MS Mincho"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val="en-US" w:eastAsia="zh-CN"/>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DC_1-7</w:t>
            </w:r>
            <w:r w:rsidRPr="00AE4694">
              <w:rPr>
                <w:rFonts w:eastAsia="맑은 고딕" w:cs="Arial"/>
                <w:lang w:eastAsia="ko-KR"/>
              </w:rPr>
              <w:t>_n28-n78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rsidR="008F27E3" w:rsidRPr="00AE4694" w:rsidRDefault="008F27E3" w:rsidP="00AD21D3">
            <w:pPr>
              <w:pStyle w:val="TAC"/>
              <w:rPr>
                <w:rFonts w:cs="Arial"/>
                <w:szCs w:val="18"/>
                <w:lang w:eastAsia="ja-JP"/>
              </w:rPr>
            </w:pPr>
            <w:r w:rsidRPr="00AE4694">
              <w:rPr>
                <w:rFonts w:cs="Arial"/>
              </w:rPr>
              <w:t>n77</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zh-CN"/>
              </w:rPr>
              <w:t>n78</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szCs w:val="18"/>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055C46" w:rsidRPr="00AE4694" w:rsidTr="00EC41AA">
        <w:trPr>
          <w:jc w:val="center"/>
          <w:ins w:id="8627" w:author="Suhwan Lim" w:date="2019-05-21T19:35:00Z"/>
        </w:trPr>
        <w:tc>
          <w:tcPr>
            <w:tcW w:w="2221" w:type="dxa"/>
            <w:vMerge w:val="restart"/>
            <w:vAlign w:val="center"/>
          </w:tcPr>
          <w:p w:rsidR="00055C46" w:rsidRPr="00AE4694" w:rsidRDefault="00055C46" w:rsidP="00055C46">
            <w:pPr>
              <w:pStyle w:val="TAC"/>
              <w:rPr>
                <w:ins w:id="8628" w:author="Suhwan Lim" w:date="2019-05-21T19:35:00Z"/>
                <w:rFonts w:cs="Arial"/>
              </w:rPr>
            </w:pPr>
            <w:ins w:id="8629" w:author="Suhwan Lim" w:date="2019-05-21T19:35: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19</w:t>
              </w:r>
              <w:r w:rsidRPr="009C571A">
                <w:rPr>
                  <w:rFonts w:cs="Arial"/>
                  <w:szCs w:val="18"/>
                  <w:lang w:eastAsia="ja-JP"/>
                </w:rPr>
                <w:t>_n77-n79</w:t>
              </w:r>
            </w:ins>
          </w:p>
        </w:tc>
        <w:tc>
          <w:tcPr>
            <w:tcW w:w="2952" w:type="dxa"/>
            <w:vAlign w:val="center"/>
          </w:tcPr>
          <w:p w:rsidR="00055C46" w:rsidRPr="00AE4694" w:rsidRDefault="00055C46" w:rsidP="00055C46">
            <w:pPr>
              <w:pStyle w:val="TAC"/>
              <w:rPr>
                <w:ins w:id="8630" w:author="Suhwan Lim" w:date="2019-05-21T19:35:00Z"/>
              </w:rPr>
            </w:pPr>
            <w:ins w:id="8631" w:author="Suhwan Lim" w:date="2019-05-21T19:35:00Z">
              <w:r>
                <w:rPr>
                  <w:lang w:val="en-US" w:eastAsia="ja-JP"/>
                </w:rPr>
                <w:t>1</w:t>
              </w:r>
            </w:ins>
          </w:p>
        </w:tc>
        <w:tc>
          <w:tcPr>
            <w:tcW w:w="2952" w:type="dxa"/>
            <w:vAlign w:val="center"/>
          </w:tcPr>
          <w:p w:rsidR="00055C46" w:rsidRPr="00AE4694" w:rsidRDefault="00055C46" w:rsidP="00055C46">
            <w:pPr>
              <w:pStyle w:val="TAC"/>
              <w:rPr>
                <w:ins w:id="8632" w:author="Suhwan Lim" w:date="2019-05-21T19:35:00Z"/>
              </w:rPr>
            </w:pPr>
            <w:ins w:id="8633" w:author="Suhwan Lim" w:date="2019-05-21T19:36: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EC41AA">
        <w:trPr>
          <w:jc w:val="center"/>
          <w:ins w:id="8634" w:author="Suhwan Lim" w:date="2019-05-21T19:35:00Z"/>
        </w:trPr>
        <w:tc>
          <w:tcPr>
            <w:tcW w:w="2221" w:type="dxa"/>
            <w:vMerge/>
            <w:vAlign w:val="center"/>
          </w:tcPr>
          <w:p w:rsidR="00055C46" w:rsidRPr="00AE4694" w:rsidRDefault="00055C46" w:rsidP="00055C46">
            <w:pPr>
              <w:pStyle w:val="TAC"/>
              <w:rPr>
                <w:ins w:id="8635" w:author="Suhwan Lim" w:date="2019-05-21T19:35:00Z"/>
                <w:rFonts w:cs="Arial"/>
              </w:rPr>
            </w:pPr>
          </w:p>
        </w:tc>
        <w:tc>
          <w:tcPr>
            <w:tcW w:w="2952" w:type="dxa"/>
            <w:vAlign w:val="center"/>
          </w:tcPr>
          <w:p w:rsidR="00055C46" w:rsidRPr="00AE4694" w:rsidRDefault="00055C46" w:rsidP="00055C46">
            <w:pPr>
              <w:pStyle w:val="TAC"/>
              <w:rPr>
                <w:ins w:id="8636" w:author="Suhwan Lim" w:date="2019-05-21T19:35:00Z"/>
              </w:rPr>
            </w:pPr>
            <w:ins w:id="8637" w:author="Suhwan Lim" w:date="2019-05-21T19:35:00Z">
              <w:r>
                <w:rPr>
                  <w:rFonts w:eastAsia="맑은 고딕"/>
                  <w:lang w:val="en-US" w:eastAsia="ko-KR"/>
                </w:rPr>
                <w:t>19</w:t>
              </w:r>
            </w:ins>
          </w:p>
        </w:tc>
        <w:tc>
          <w:tcPr>
            <w:tcW w:w="2952" w:type="dxa"/>
            <w:vAlign w:val="center"/>
          </w:tcPr>
          <w:p w:rsidR="00055C46" w:rsidRPr="00AE4694" w:rsidRDefault="00055C46" w:rsidP="00055C46">
            <w:pPr>
              <w:pStyle w:val="TAC"/>
              <w:rPr>
                <w:ins w:id="8638" w:author="Suhwan Lim" w:date="2019-05-21T19:35:00Z"/>
              </w:rPr>
            </w:pPr>
            <w:ins w:id="8639" w:author="Suhwan Lim" w:date="2019-05-21T19:36:00Z">
              <w:r>
                <w:rPr>
                  <w:rFonts w:eastAsia="Yu Mincho" w:cs="Arial" w:hint="eastAsia"/>
                  <w:lang w:eastAsia="ja-JP"/>
                </w:rPr>
                <w:t>0</w:t>
              </w:r>
              <w:r>
                <w:rPr>
                  <w:rFonts w:eastAsia="Yu Mincho" w:cs="Arial"/>
                  <w:lang w:eastAsia="ja-JP"/>
                </w:rPr>
                <w:t>.3</w:t>
              </w:r>
            </w:ins>
          </w:p>
        </w:tc>
      </w:tr>
      <w:tr w:rsidR="00055C46" w:rsidRPr="00AE4694" w:rsidTr="00EC41AA">
        <w:trPr>
          <w:jc w:val="center"/>
          <w:ins w:id="8640" w:author="Suhwan Lim" w:date="2019-05-21T19:35:00Z"/>
        </w:trPr>
        <w:tc>
          <w:tcPr>
            <w:tcW w:w="2221" w:type="dxa"/>
            <w:vMerge/>
            <w:vAlign w:val="center"/>
          </w:tcPr>
          <w:p w:rsidR="00055C46" w:rsidRPr="00AE4694" w:rsidRDefault="00055C46" w:rsidP="00055C46">
            <w:pPr>
              <w:pStyle w:val="TAC"/>
              <w:rPr>
                <w:ins w:id="8641" w:author="Suhwan Lim" w:date="2019-05-21T19:35:00Z"/>
                <w:rFonts w:cs="Arial"/>
              </w:rPr>
            </w:pPr>
          </w:p>
        </w:tc>
        <w:tc>
          <w:tcPr>
            <w:tcW w:w="2952" w:type="dxa"/>
            <w:vAlign w:val="center"/>
          </w:tcPr>
          <w:p w:rsidR="00055C46" w:rsidRPr="00AE4694" w:rsidRDefault="00055C46" w:rsidP="00055C46">
            <w:pPr>
              <w:pStyle w:val="TAC"/>
              <w:rPr>
                <w:ins w:id="8642" w:author="Suhwan Lim" w:date="2019-05-21T19:35:00Z"/>
              </w:rPr>
            </w:pPr>
            <w:ins w:id="8643" w:author="Suhwan Lim" w:date="2019-05-21T19:35:00Z">
              <w:r>
                <w:rPr>
                  <w:lang w:val="en-US" w:eastAsia="ja-JP"/>
                </w:rPr>
                <w:t>n77</w:t>
              </w:r>
            </w:ins>
          </w:p>
        </w:tc>
        <w:tc>
          <w:tcPr>
            <w:tcW w:w="2952" w:type="dxa"/>
            <w:vAlign w:val="center"/>
          </w:tcPr>
          <w:p w:rsidR="00055C46" w:rsidRPr="00AE4694" w:rsidRDefault="00055C46" w:rsidP="00055C46">
            <w:pPr>
              <w:pStyle w:val="TAC"/>
              <w:rPr>
                <w:ins w:id="8644" w:author="Suhwan Lim" w:date="2019-05-21T19:35:00Z"/>
              </w:rPr>
            </w:pPr>
            <w:ins w:id="8645" w:author="Suhwan Lim" w:date="2019-05-21T19:36:00Z">
              <w:r w:rsidRPr="005E1C84">
                <w:rPr>
                  <w:rFonts w:eastAsia="Yu Mincho" w:cs="Arial" w:hint="eastAsia"/>
                  <w:lang w:eastAsia="ja-JP"/>
                </w:rPr>
                <w:t>0</w:t>
              </w:r>
              <w:r w:rsidRPr="005E1C84">
                <w:rPr>
                  <w:rFonts w:eastAsia="Yu Mincho" w:cs="Arial"/>
                  <w:lang w:eastAsia="ja-JP"/>
                </w:rPr>
                <w:t>.5</w:t>
              </w:r>
            </w:ins>
          </w:p>
        </w:tc>
      </w:tr>
      <w:tr w:rsidR="00055C46" w:rsidRPr="00AE4694" w:rsidTr="00EC41AA">
        <w:trPr>
          <w:jc w:val="center"/>
          <w:ins w:id="8646" w:author="Suhwan Lim" w:date="2019-05-21T19:35:00Z"/>
        </w:trPr>
        <w:tc>
          <w:tcPr>
            <w:tcW w:w="2221" w:type="dxa"/>
            <w:vMerge w:val="restart"/>
            <w:vAlign w:val="center"/>
          </w:tcPr>
          <w:p w:rsidR="00055C46" w:rsidRPr="00AE4694" w:rsidRDefault="00055C46" w:rsidP="00055C46">
            <w:pPr>
              <w:pStyle w:val="TAC"/>
              <w:rPr>
                <w:ins w:id="8647" w:author="Suhwan Lim" w:date="2019-05-21T19:35:00Z"/>
                <w:rFonts w:cs="Arial"/>
              </w:rPr>
            </w:pPr>
            <w:ins w:id="8648" w:author="Suhwan Lim" w:date="2019-05-21T19:35: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19</w:t>
              </w:r>
              <w:r>
                <w:rPr>
                  <w:rFonts w:cs="Arial"/>
                  <w:szCs w:val="18"/>
                  <w:lang w:eastAsia="ja-JP"/>
                </w:rPr>
                <w:t>_n78</w:t>
              </w:r>
              <w:r w:rsidRPr="009C571A">
                <w:rPr>
                  <w:rFonts w:cs="Arial"/>
                  <w:szCs w:val="18"/>
                  <w:lang w:eastAsia="ja-JP"/>
                </w:rPr>
                <w:t>-n79</w:t>
              </w:r>
            </w:ins>
          </w:p>
        </w:tc>
        <w:tc>
          <w:tcPr>
            <w:tcW w:w="2952" w:type="dxa"/>
            <w:vAlign w:val="center"/>
          </w:tcPr>
          <w:p w:rsidR="00055C46" w:rsidRPr="00AE4694" w:rsidRDefault="00055C46" w:rsidP="00055C46">
            <w:pPr>
              <w:pStyle w:val="TAC"/>
              <w:rPr>
                <w:ins w:id="8649" w:author="Suhwan Lim" w:date="2019-05-21T19:35:00Z"/>
              </w:rPr>
            </w:pPr>
            <w:ins w:id="8650" w:author="Suhwan Lim" w:date="2019-05-21T19:35:00Z">
              <w:r>
                <w:rPr>
                  <w:lang w:val="en-US" w:eastAsia="ja-JP"/>
                </w:rPr>
                <w:t>1</w:t>
              </w:r>
            </w:ins>
          </w:p>
        </w:tc>
        <w:tc>
          <w:tcPr>
            <w:tcW w:w="2952" w:type="dxa"/>
            <w:vAlign w:val="center"/>
          </w:tcPr>
          <w:p w:rsidR="00055C46" w:rsidRPr="00AE4694" w:rsidRDefault="00055C46" w:rsidP="00055C46">
            <w:pPr>
              <w:pStyle w:val="TAC"/>
              <w:rPr>
                <w:ins w:id="8651" w:author="Suhwan Lim" w:date="2019-05-21T19:35:00Z"/>
              </w:rPr>
            </w:pPr>
            <w:ins w:id="8652" w:author="Suhwan Lim" w:date="2019-05-21T19:36: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EC41AA">
        <w:trPr>
          <w:jc w:val="center"/>
          <w:ins w:id="8653" w:author="Suhwan Lim" w:date="2019-05-21T19:35:00Z"/>
        </w:trPr>
        <w:tc>
          <w:tcPr>
            <w:tcW w:w="2221" w:type="dxa"/>
            <w:vMerge/>
            <w:vAlign w:val="center"/>
          </w:tcPr>
          <w:p w:rsidR="00055C46" w:rsidRPr="00AE4694" w:rsidRDefault="00055C46" w:rsidP="00055C46">
            <w:pPr>
              <w:pStyle w:val="TAC"/>
              <w:rPr>
                <w:ins w:id="8654" w:author="Suhwan Lim" w:date="2019-05-21T19:35:00Z"/>
                <w:rFonts w:cs="Arial"/>
              </w:rPr>
            </w:pPr>
          </w:p>
        </w:tc>
        <w:tc>
          <w:tcPr>
            <w:tcW w:w="2952" w:type="dxa"/>
            <w:vAlign w:val="center"/>
          </w:tcPr>
          <w:p w:rsidR="00055C46" w:rsidRPr="00AE4694" w:rsidRDefault="00055C46" w:rsidP="00055C46">
            <w:pPr>
              <w:pStyle w:val="TAC"/>
              <w:rPr>
                <w:ins w:id="8655" w:author="Suhwan Lim" w:date="2019-05-21T19:35:00Z"/>
              </w:rPr>
            </w:pPr>
            <w:ins w:id="8656" w:author="Suhwan Lim" w:date="2019-05-21T19:35:00Z">
              <w:r>
                <w:rPr>
                  <w:rFonts w:eastAsia="맑은 고딕"/>
                  <w:lang w:val="en-US" w:eastAsia="ko-KR"/>
                </w:rPr>
                <w:t>19</w:t>
              </w:r>
            </w:ins>
          </w:p>
        </w:tc>
        <w:tc>
          <w:tcPr>
            <w:tcW w:w="2952" w:type="dxa"/>
            <w:vAlign w:val="center"/>
          </w:tcPr>
          <w:p w:rsidR="00055C46" w:rsidRPr="00AE4694" w:rsidRDefault="00055C46" w:rsidP="00055C46">
            <w:pPr>
              <w:pStyle w:val="TAC"/>
              <w:rPr>
                <w:ins w:id="8657" w:author="Suhwan Lim" w:date="2019-05-21T19:35:00Z"/>
              </w:rPr>
            </w:pPr>
            <w:ins w:id="8658" w:author="Suhwan Lim" w:date="2019-05-21T19:36:00Z">
              <w:r>
                <w:rPr>
                  <w:rFonts w:eastAsia="Yu Mincho" w:cs="Arial" w:hint="eastAsia"/>
                  <w:lang w:eastAsia="ja-JP"/>
                </w:rPr>
                <w:t>0</w:t>
              </w:r>
              <w:r>
                <w:rPr>
                  <w:rFonts w:eastAsia="Yu Mincho" w:cs="Arial"/>
                  <w:lang w:eastAsia="ja-JP"/>
                </w:rPr>
                <w:t>.3</w:t>
              </w:r>
            </w:ins>
          </w:p>
        </w:tc>
      </w:tr>
      <w:tr w:rsidR="00055C46" w:rsidRPr="00AE4694" w:rsidTr="00EC41AA">
        <w:trPr>
          <w:jc w:val="center"/>
          <w:ins w:id="8659" w:author="Suhwan Lim" w:date="2019-05-21T19:35:00Z"/>
        </w:trPr>
        <w:tc>
          <w:tcPr>
            <w:tcW w:w="2221" w:type="dxa"/>
            <w:vMerge/>
            <w:vAlign w:val="center"/>
          </w:tcPr>
          <w:p w:rsidR="00055C46" w:rsidRPr="00AE4694" w:rsidRDefault="00055C46" w:rsidP="00055C46">
            <w:pPr>
              <w:pStyle w:val="TAC"/>
              <w:rPr>
                <w:ins w:id="8660" w:author="Suhwan Lim" w:date="2019-05-21T19:35:00Z"/>
                <w:rFonts w:cs="Arial"/>
              </w:rPr>
            </w:pPr>
          </w:p>
        </w:tc>
        <w:tc>
          <w:tcPr>
            <w:tcW w:w="2952" w:type="dxa"/>
            <w:vAlign w:val="center"/>
          </w:tcPr>
          <w:p w:rsidR="00055C46" w:rsidRPr="00AE4694" w:rsidRDefault="00055C46" w:rsidP="00055C46">
            <w:pPr>
              <w:pStyle w:val="TAC"/>
              <w:rPr>
                <w:ins w:id="8661" w:author="Suhwan Lim" w:date="2019-05-21T19:35:00Z"/>
              </w:rPr>
            </w:pPr>
            <w:ins w:id="8662" w:author="Suhwan Lim" w:date="2019-05-21T19:35:00Z">
              <w:r>
                <w:rPr>
                  <w:lang w:val="en-US" w:eastAsia="ja-JP"/>
                </w:rPr>
                <w:t>n78</w:t>
              </w:r>
            </w:ins>
          </w:p>
        </w:tc>
        <w:tc>
          <w:tcPr>
            <w:tcW w:w="2952" w:type="dxa"/>
            <w:vAlign w:val="center"/>
          </w:tcPr>
          <w:p w:rsidR="00055C46" w:rsidRPr="00AE4694" w:rsidRDefault="00055C46" w:rsidP="00055C46">
            <w:pPr>
              <w:pStyle w:val="TAC"/>
              <w:rPr>
                <w:ins w:id="8663" w:author="Suhwan Lim" w:date="2019-05-21T19:35:00Z"/>
              </w:rPr>
            </w:pPr>
            <w:ins w:id="8664" w:author="Suhwan Lim" w:date="2019-05-21T19:36: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DC_1-20</w:t>
            </w:r>
            <w:r w:rsidRPr="00AE4694">
              <w:rPr>
                <w:rFonts w:eastAsia="맑은 고딕" w:cs="Arial"/>
                <w:lang w:eastAsia="ko-KR"/>
              </w:rPr>
              <w:t>_n28-n78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055C46" w:rsidRPr="00AE4694" w:rsidTr="00055C46">
        <w:trPr>
          <w:trHeight w:val="205"/>
          <w:jc w:val="center"/>
          <w:ins w:id="8665" w:author="Suhwan Lim" w:date="2019-05-21T19:36:00Z"/>
        </w:trPr>
        <w:tc>
          <w:tcPr>
            <w:tcW w:w="2221" w:type="dxa"/>
            <w:vAlign w:val="center"/>
          </w:tcPr>
          <w:p w:rsidR="00055C46" w:rsidRPr="00AE4694" w:rsidRDefault="00055C46" w:rsidP="00EC41AA">
            <w:pPr>
              <w:pStyle w:val="TAC"/>
              <w:rPr>
                <w:ins w:id="8666" w:author="Suhwan Lim" w:date="2019-05-21T19:36:00Z"/>
                <w:rFonts w:cs="Arial"/>
              </w:rPr>
            </w:pPr>
            <w:ins w:id="8667" w:author="Suhwan Lim" w:date="2019-05-21T19:36: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21</w:t>
              </w:r>
              <w:r w:rsidRPr="009C571A">
                <w:rPr>
                  <w:rFonts w:cs="Arial"/>
                  <w:szCs w:val="18"/>
                  <w:lang w:eastAsia="ja-JP"/>
                </w:rPr>
                <w:t>_n77-n79</w:t>
              </w:r>
            </w:ins>
          </w:p>
        </w:tc>
        <w:tc>
          <w:tcPr>
            <w:tcW w:w="2952" w:type="dxa"/>
            <w:vAlign w:val="center"/>
          </w:tcPr>
          <w:p w:rsidR="00055C46" w:rsidRPr="00AE4694" w:rsidRDefault="00055C46" w:rsidP="00EC41AA">
            <w:pPr>
              <w:pStyle w:val="TAC"/>
              <w:rPr>
                <w:ins w:id="8668" w:author="Suhwan Lim" w:date="2019-05-21T19:36:00Z"/>
              </w:rPr>
            </w:pPr>
            <w:ins w:id="8669" w:author="Suhwan Lim" w:date="2019-05-21T19:36:00Z">
              <w:r>
                <w:rPr>
                  <w:lang w:val="en-US" w:eastAsia="ja-JP"/>
                </w:rPr>
                <w:t>n77</w:t>
              </w:r>
            </w:ins>
          </w:p>
        </w:tc>
        <w:tc>
          <w:tcPr>
            <w:tcW w:w="2952" w:type="dxa"/>
            <w:vAlign w:val="center"/>
          </w:tcPr>
          <w:p w:rsidR="00055C46" w:rsidRPr="00AE4694" w:rsidRDefault="00055C46" w:rsidP="00EC41AA">
            <w:pPr>
              <w:pStyle w:val="TAC"/>
              <w:rPr>
                <w:ins w:id="8670" w:author="Suhwan Lim" w:date="2019-05-21T19:36:00Z"/>
              </w:rPr>
            </w:pPr>
            <w:ins w:id="8671" w:author="Suhwan Lim" w:date="2019-05-21T19:36:00Z">
              <w:r w:rsidRPr="005E1C84">
                <w:rPr>
                  <w:rFonts w:eastAsia="Yu Mincho" w:cs="Arial" w:hint="eastAsia"/>
                  <w:lang w:eastAsia="ja-JP"/>
                </w:rPr>
                <w:t>0</w:t>
              </w:r>
              <w:r w:rsidRPr="005E1C84">
                <w:rPr>
                  <w:rFonts w:eastAsia="Yu Mincho" w:cs="Arial"/>
                  <w:lang w:eastAsia="ja-JP"/>
                </w:rPr>
                <w:t>.5</w:t>
              </w:r>
            </w:ins>
          </w:p>
        </w:tc>
      </w:tr>
      <w:tr w:rsidR="00055C46" w:rsidRPr="00AE4694" w:rsidTr="00055C46">
        <w:trPr>
          <w:trHeight w:val="265"/>
          <w:jc w:val="center"/>
          <w:ins w:id="8672" w:author="Suhwan Lim" w:date="2019-05-21T19:36:00Z"/>
        </w:trPr>
        <w:tc>
          <w:tcPr>
            <w:tcW w:w="2221" w:type="dxa"/>
            <w:vAlign w:val="center"/>
          </w:tcPr>
          <w:p w:rsidR="00055C46" w:rsidRPr="00AE4694" w:rsidRDefault="00055C46" w:rsidP="00EC41AA">
            <w:pPr>
              <w:pStyle w:val="TAC"/>
              <w:rPr>
                <w:ins w:id="8673" w:author="Suhwan Lim" w:date="2019-05-21T19:36:00Z"/>
                <w:rFonts w:cs="Arial"/>
              </w:rPr>
            </w:pPr>
            <w:ins w:id="8674" w:author="Suhwan Lim" w:date="2019-05-21T19:36: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21</w:t>
              </w:r>
              <w:r>
                <w:rPr>
                  <w:rFonts w:cs="Arial"/>
                  <w:szCs w:val="18"/>
                  <w:lang w:eastAsia="ja-JP"/>
                </w:rPr>
                <w:t>_n78</w:t>
              </w:r>
              <w:r w:rsidRPr="009C571A">
                <w:rPr>
                  <w:rFonts w:cs="Arial"/>
                  <w:szCs w:val="18"/>
                  <w:lang w:eastAsia="ja-JP"/>
                </w:rPr>
                <w:t>-n79</w:t>
              </w:r>
            </w:ins>
          </w:p>
        </w:tc>
        <w:tc>
          <w:tcPr>
            <w:tcW w:w="2952" w:type="dxa"/>
            <w:vAlign w:val="center"/>
          </w:tcPr>
          <w:p w:rsidR="00055C46" w:rsidRPr="00AE4694" w:rsidRDefault="00055C46" w:rsidP="00EC41AA">
            <w:pPr>
              <w:pStyle w:val="TAC"/>
              <w:rPr>
                <w:ins w:id="8675" w:author="Suhwan Lim" w:date="2019-05-21T19:36:00Z"/>
              </w:rPr>
            </w:pPr>
            <w:ins w:id="8676" w:author="Suhwan Lim" w:date="2019-05-21T19:36:00Z">
              <w:r>
                <w:rPr>
                  <w:lang w:val="en-US" w:eastAsia="ja-JP"/>
                </w:rPr>
                <w:t>n78</w:t>
              </w:r>
            </w:ins>
          </w:p>
        </w:tc>
        <w:tc>
          <w:tcPr>
            <w:tcW w:w="2952" w:type="dxa"/>
            <w:vAlign w:val="center"/>
          </w:tcPr>
          <w:p w:rsidR="00055C46" w:rsidRPr="00AE4694" w:rsidRDefault="00055C46" w:rsidP="00EC41AA">
            <w:pPr>
              <w:pStyle w:val="TAC"/>
              <w:rPr>
                <w:ins w:id="8677" w:author="Suhwan Lim" w:date="2019-05-21T19:36:00Z"/>
              </w:rPr>
            </w:pPr>
            <w:ins w:id="8678" w:author="Suhwan Lim" w:date="2019-05-21T19:36: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rsidR="008F27E3" w:rsidRPr="00AE4694" w:rsidRDefault="008F27E3" w:rsidP="00AD21D3">
            <w:pPr>
              <w:pStyle w:val="TAC"/>
              <w:rPr>
                <w:rFonts w:cs="Arial"/>
              </w:rPr>
            </w:pPr>
            <w:r w:rsidRPr="00AE4694">
              <w:rPr>
                <w:rFonts w:cs="Arial"/>
                <w:szCs w:val="18"/>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sv-SE"/>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DC_1-41-42_n78</w:t>
            </w:r>
          </w:p>
        </w:tc>
        <w:tc>
          <w:tcPr>
            <w:tcW w:w="2952" w:type="dxa"/>
            <w:vAlign w:val="center"/>
          </w:tcPr>
          <w:p w:rsidR="008F27E3" w:rsidRPr="00AE4694" w:rsidRDefault="008F27E3" w:rsidP="00AD21D3">
            <w:pPr>
              <w:pStyle w:val="TAC"/>
            </w:pPr>
            <w:r w:rsidRPr="00AE4694">
              <w:t>42</w:t>
            </w:r>
          </w:p>
        </w:tc>
        <w:tc>
          <w:tcPr>
            <w:tcW w:w="2952" w:type="dxa"/>
            <w:vAlign w:val="center"/>
          </w:tcPr>
          <w:p w:rsidR="008F27E3" w:rsidRPr="00AE4694" w:rsidRDefault="008F27E3" w:rsidP="00AD21D3">
            <w:pPr>
              <w:pStyle w:val="TAC"/>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t>n78</w:t>
            </w:r>
          </w:p>
        </w:tc>
        <w:tc>
          <w:tcPr>
            <w:tcW w:w="2952" w:type="dxa"/>
            <w:vAlign w:val="center"/>
          </w:tcPr>
          <w:p w:rsidR="008F27E3" w:rsidRPr="00AE4694" w:rsidRDefault="008F27E3" w:rsidP="00AD21D3">
            <w:pPr>
              <w:pStyle w:val="TAC"/>
            </w:pPr>
            <w:r w:rsidRPr="00AE4694">
              <w:t>0.5</w:t>
            </w:r>
          </w:p>
        </w:tc>
      </w:tr>
      <w:tr w:rsidR="008F27E3" w:rsidRPr="00AE4694" w:rsidTr="00AD21D3">
        <w:trPr>
          <w:jc w:val="center"/>
        </w:trPr>
        <w:tc>
          <w:tcPr>
            <w:tcW w:w="2221" w:type="dxa"/>
            <w:vAlign w:val="center"/>
          </w:tcPr>
          <w:p w:rsidR="008F27E3" w:rsidRPr="00AE4694" w:rsidRDefault="008F27E3" w:rsidP="00AD21D3">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rsidR="008F27E3" w:rsidRPr="00AE4694" w:rsidRDefault="008F27E3" w:rsidP="00AD21D3">
            <w:pPr>
              <w:pStyle w:val="TAC"/>
            </w:pPr>
            <w:r w:rsidRPr="00AE4694">
              <w:rPr>
                <w:rFonts w:cs="Arial" w:hint="eastAsia"/>
                <w:lang w:eastAsia="ja-JP"/>
              </w:rPr>
              <w:t>42</w:t>
            </w:r>
          </w:p>
        </w:tc>
        <w:tc>
          <w:tcPr>
            <w:tcW w:w="2952" w:type="dxa"/>
            <w:vAlign w:val="center"/>
          </w:tcPr>
          <w:p w:rsidR="008F27E3" w:rsidRPr="00AE4694" w:rsidRDefault="008F27E3" w:rsidP="00AD21D3">
            <w:pPr>
              <w:pStyle w:val="TAC"/>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t>DC_1-41-42_n79</w:t>
            </w: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055C46" w:rsidRPr="00AE4694" w:rsidTr="00AD21D3">
        <w:trPr>
          <w:jc w:val="center"/>
          <w:ins w:id="8679" w:author="Suhwan Lim" w:date="2019-05-21T19:38:00Z"/>
        </w:trPr>
        <w:tc>
          <w:tcPr>
            <w:tcW w:w="2221" w:type="dxa"/>
            <w:vMerge w:val="restart"/>
            <w:vAlign w:val="center"/>
          </w:tcPr>
          <w:p w:rsidR="00055C46" w:rsidRPr="00AE4694" w:rsidRDefault="00055C46" w:rsidP="00055C46">
            <w:pPr>
              <w:pStyle w:val="TAC"/>
              <w:rPr>
                <w:ins w:id="8680" w:author="Suhwan Lim" w:date="2019-05-21T19:38:00Z"/>
              </w:rPr>
            </w:pPr>
            <w:ins w:id="8681" w:author="Suhwan Lim" w:date="2019-05-21T19:38:00Z">
              <w:r>
                <w:rPr>
                  <w:rFonts w:cs="Arial"/>
                  <w:szCs w:val="18"/>
                  <w:lang w:eastAsia="ja-JP"/>
                </w:rPr>
                <w:t>DC_1-42_n77-n79</w:t>
              </w:r>
            </w:ins>
          </w:p>
        </w:tc>
        <w:tc>
          <w:tcPr>
            <w:tcW w:w="2952" w:type="dxa"/>
            <w:vAlign w:val="center"/>
          </w:tcPr>
          <w:p w:rsidR="00055C46" w:rsidRPr="00AE4694" w:rsidRDefault="00055C46" w:rsidP="00055C46">
            <w:pPr>
              <w:pStyle w:val="TAC"/>
              <w:rPr>
                <w:ins w:id="8682" w:author="Suhwan Lim" w:date="2019-05-21T19:38:00Z"/>
              </w:rPr>
            </w:pPr>
            <w:ins w:id="8683" w:author="Suhwan Lim" w:date="2019-05-21T19:38:00Z">
              <w:r w:rsidRPr="00EC41AA">
                <w:rPr>
                  <w:rFonts w:eastAsia="SimSun"/>
                  <w:lang w:val="en-US" w:eastAsia="ja-JP"/>
                </w:rPr>
                <w:t>1</w:t>
              </w:r>
            </w:ins>
          </w:p>
        </w:tc>
        <w:tc>
          <w:tcPr>
            <w:tcW w:w="2952" w:type="dxa"/>
            <w:vAlign w:val="center"/>
          </w:tcPr>
          <w:p w:rsidR="00055C46" w:rsidRPr="00AE4694" w:rsidRDefault="00055C46" w:rsidP="00055C46">
            <w:pPr>
              <w:pStyle w:val="TAC"/>
              <w:rPr>
                <w:ins w:id="8684" w:author="Suhwan Lim" w:date="2019-05-21T19:38:00Z"/>
              </w:rPr>
            </w:pPr>
            <w:ins w:id="8685" w:author="Suhwan Lim" w:date="2019-05-21T19:38:00Z">
              <w:r w:rsidRPr="00EC41AA">
                <w:rPr>
                  <w:rFonts w:eastAsia="SimSun"/>
                  <w:lang w:val="en-US" w:eastAsia="ja-JP"/>
                </w:rPr>
                <w:t>0.2</w:t>
              </w:r>
            </w:ins>
          </w:p>
        </w:tc>
      </w:tr>
      <w:tr w:rsidR="00055C46" w:rsidRPr="00AE4694" w:rsidTr="00AD21D3">
        <w:trPr>
          <w:jc w:val="center"/>
          <w:ins w:id="8686" w:author="Suhwan Lim" w:date="2019-05-21T19:38:00Z"/>
        </w:trPr>
        <w:tc>
          <w:tcPr>
            <w:tcW w:w="2221" w:type="dxa"/>
            <w:vMerge/>
            <w:vAlign w:val="center"/>
          </w:tcPr>
          <w:p w:rsidR="00055C46" w:rsidRPr="00AE4694" w:rsidRDefault="00055C46" w:rsidP="00055C46">
            <w:pPr>
              <w:pStyle w:val="TAC"/>
              <w:rPr>
                <w:ins w:id="8687" w:author="Suhwan Lim" w:date="2019-05-21T19:38:00Z"/>
              </w:rPr>
            </w:pPr>
          </w:p>
        </w:tc>
        <w:tc>
          <w:tcPr>
            <w:tcW w:w="2952" w:type="dxa"/>
            <w:vAlign w:val="center"/>
          </w:tcPr>
          <w:p w:rsidR="00055C46" w:rsidRPr="00AE4694" w:rsidRDefault="00055C46" w:rsidP="00055C46">
            <w:pPr>
              <w:pStyle w:val="TAC"/>
              <w:rPr>
                <w:ins w:id="8688" w:author="Suhwan Lim" w:date="2019-05-21T19:38:00Z"/>
              </w:rPr>
            </w:pPr>
            <w:ins w:id="8689" w:author="Suhwan Lim" w:date="2019-05-21T19:38:00Z">
              <w:r w:rsidRPr="00EC41AA">
                <w:rPr>
                  <w:rFonts w:eastAsia="SimSun"/>
                  <w:lang w:val="en-US" w:eastAsia="ja-JP"/>
                </w:rPr>
                <w:t>42</w:t>
              </w:r>
            </w:ins>
          </w:p>
        </w:tc>
        <w:tc>
          <w:tcPr>
            <w:tcW w:w="2952" w:type="dxa"/>
            <w:vAlign w:val="center"/>
          </w:tcPr>
          <w:p w:rsidR="00055C46" w:rsidRPr="00AE4694" w:rsidRDefault="00055C46" w:rsidP="00055C46">
            <w:pPr>
              <w:pStyle w:val="TAC"/>
              <w:rPr>
                <w:ins w:id="8690" w:author="Suhwan Lim" w:date="2019-05-21T19:38:00Z"/>
              </w:rPr>
            </w:pPr>
            <w:ins w:id="8691" w:author="Suhwan Lim" w:date="2019-05-21T19:38:00Z">
              <w:r w:rsidRPr="00EC41AA">
                <w:rPr>
                  <w:rFonts w:eastAsia="SimSun"/>
                  <w:lang w:val="en-US" w:eastAsia="ja-JP"/>
                </w:rPr>
                <w:t>0.5</w:t>
              </w:r>
            </w:ins>
          </w:p>
        </w:tc>
      </w:tr>
      <w:tr w:rsidR="00055C46" w:rsidRPr="00AE4694" w:rsidTr="00AD21D3">
        <w:trPr>
          <w:jc w:val="center"/>
          <w:ins w:id="8692" w:author="Suhwan Lim" w:date="2019-05-21T19:38:00Z"/>
        </w:trPr>
        <w:tc>
          <w:tcPr>
            <w:tcW w:w="2221" w:type="dxa"/>
            <w:vMerge/>
            <w:vAlign w:val="center"/>
          </w:tcPr>
          <w:p w:rsidR="00055C46" w:rsidRPr="00AE4694" w:rsidRDefault="00055C46" w:rsidP="00055C46">
            <w:pPr>
              <w:pStyle w:val="TAC"/>
              <w:rPr>
                <w:ins w:id="8693" w:author="Suhwan Lim" w:date="2019-05-21T19:38:00Z"/>
              </w:rPr>
            </w:pPr>
          </w:p>
        </w:tc>
        <w:tc>
          <w:tcPr>
            <w:tcW w:w="2952" w:type="dxa"/>
            <w:vAlign w:val="center"/>
          </w:tcPr>
          <w:p w:rsidR="00055C46" w:rsidRPr="00AE4694" w:rsidRDefault="00055C46" w:rsidP="00055C46">
            <w:pPr>
              <w:pStyle w:val="TAC"/>
              <w:rPr>
                <w:ins w:id="8694" w:author="Suhwan Lim" w:date="2019-05-21T19:38:00Z"/>
              </w:rPr>
            </w:pPr>
            <w:ins w:id="8695" w:author="Suhwan Lim" w:date="2019-05-21T19:38:00Z">
              <w:r>
                <w:rPr>
                  <w:lang w:val="en-US" w:eastAsia="ja-JP"/>
                </w:rPr>
                <w:t>n77</w:t>
              </w:r>
            </w:ins>
          </w:p>
        </w:tc>
        <w:tc>
          <w:tcPr>
            <w:tcW w:w="2952" w:type="dxa"/>
            <w:vAlign w:val="center"/>
          </w:tcPr>
          <w:p w:rsidR="00055C46" w:rsidRPr="00AE4694" w:rsidRDefault="00055C46" w:rsidP="00055C46">
            <w:pPr>
              <w:pStyle w:val="TAC"/>
              <w:rPr>
                <w:ins w:id="8696" w:author="Suhwan Lim" w:date="2019-05-21T19:38:00Z"/>
              </w:rPr>
            </w:pPr>
            <w:ins w:id="8697" w:author="Suhwan Lim" w:date="2019-05-21T19:38:00Z">
              <w:r>
                <w:rPr>
                  <w:rFonts w:eastAsia="Yu Mincho" w:cs="Arial"/>
                  <w:lang w:eastAsia="ja-JP"/>
                </w:rPr>
                <w:t>0.5</w:t>
              </w:r>
            </w:ins>
          </w:p>
        </w:tc>
      </w:tr>
      <w:tr w:rsidR="00055C46" w:rsidRPr="00AE4694" w:rsidTr="00EC41AA">
        <w:trPr>
          <w:jc w:val="center"/>
          <w:ins w:id="8698" w:author="Suhwan Lim" w:date="2019-05-21T19:38:00Z"/>
        </w:trPr>
        <w:tc>
          <w:tcPr>
            <w:tcW w:w="2221" w:type="dxa"/>
            <w:vMerge w:val="restart"/>
            <w:vAlign w:val="center"/>
          </w:tcPr>
          <w:p w:rsidR="00055C46" w:rsidRPr="00AE4694" w:rsidRDefault="00055C46" w:rsidP="00EC41AA">
            <w:pPr>
              <w:pStyle w:val="TAC"/>
              <w:rPr>
                <w:ins w:id="8699" w:author="Suhwan Lim" w:date="2019-05-21T19:38:00Z"/>
              </w:rPr>
            </w:pPr>
            <w:ins w:id="8700" w:author="Suhwan Lim" w:date="2019-05-21T19:38:00Z">
              <w:r>
                <w:rPr>
                  <w:rFonts w:cs="Arial"/>
                  <w:szCs w:val="18"/>
                  <w:lang w:eastAsia="ja-JP"/>
                </w:rPr>
                <w:t>DC_1-42_n78</w:t>
              </w:r>
              <w:r>
                <w:rPr>
                  <w:rFonts w:cs="Arial"/>
                  <w:szCs w:val="18"/>
                  <w:lang w:eastAsia="ja-JP"/>
                </w:rPr>
                <w:t>-n79</w:t>
              </w:r>
            </w:ins>
          </w:p>
        </w:tc>
        <w:tc>
          <w:tcPr>
            <w:tcW w:w="2952" w:type="dxa"/>
            <w:vAlign w:val="center"/>
          </w:tcPr>
          <w:p w:rsidR="00055C46" w:rsidRPr="00AE4694" w:rsidRDefault="00055C46" w:rsidP="00EC41AA">
            <w:pPr>
              <w:pStyle w:val="TAC"/>
              <w:rPr>
                <w:ins w:id="8701" w:author="Suhwan Lim" w:date="2019-05-21T19:38:00Z"/>
              </w:rPr>
            </w:pPr>
            <w:ins w:id="8702" w:author="Suhwan Lim" w:date="2019-05-21T19:38:00Z">
              <w:r w:rsidRPr="00EC41AA">
                <w:rPr>
                  <w:rFonts w:eastAsia="SimSun"/>
                  <w:lang w:val="en-US" w:eastAsia="ja-JP"/>
                </w:rPr>
                <w:t>1</w:t>
              </w:r>
            </w:ins>
          </w:p>
        </w:tc>
        <w:tc>
          <w:tcPr>
            <w:tcW w:w="2952" w:type="dxa"/>
            <w:vAlign w:val="center"/>
          </w:tcPr>
          <w:p w:rsidR="00055C46" w:rsidRPr="00AE4694" w:rsidRDefault="00055C46" w:rsidP="00EC41AA">
            <w:pPr>
              <w:pStyle w:val="TAC"/>
              <w:rPr>
                <w:ins w:id="8703" w:author="Suhwan Lim" w:date="2019-05-21T19:38:00Z"/>
              </w:rPr>
            </w:pPr>
            <w:ins w:id="8704" w:author="Suhwan Lim" w:date="2019-05-21T19:38:00Z">
              <w:r w:rsidRPr="00EC41AA">
                <w:rPr>
                  <w:rFonts w:eastAsia="SimSun"/>
                  <w:lang w:val="en-US" w:eastAsia="ja-JP"/>
                </w:rPr>
                <w:t>0.2</w:t>
              </w:r>
            </w:ins>
          </w:p>
        </w:tc>
      </w:tr>
      <w:tr w:rsidR="00055C46" w:rsidRPr="00AE4694" w:rsidTr="00EC41AA">
        <w:trPr>
          <w:jc w:val="center"/>
          <w:ins w:id="8705" w:author="Suhwan Lim" w:date="2019-05-21T19:38:00Z"/>
        </w:trPr>
        <w:tc>
          <w:tcPr>
            <w:tcW w:w="2221" w:type="dxa"/>
            <w:vMerge/>
            <w:vAlign w:val="center"/>
          </w:tcPr>
          <w:p w:rsidR="00055C46" w:rsidRPr="00AE4694" w:rsidRDefault="00055C46" w:rsidP="00EC41AA">
            <w:pPr>
              <w:pStyle w:val="TAC"/>
              <w:rPr>
                <w:ins w:id="8706" w:author="Suhwan Lim" w:date="2019-05-21T19:38:00Z"/>
              </w:rPr>
            </w:pPr>
          </w:p>
        </w:tc>
        <w:tc>
          <w:tcPr>
            <w:tcW w:w="2952" w:type="dxa"/>
            <w:vAlign w:val="center"/>
          </w:tcPr>
          <w:p w:rsidR="00055C46" w:rsidRPr="00AE4694" w:rsidRDefault="00055C46" w:rsidP="00EC41AA">
            <w:pPr>
              <w:pStyle w:val="TAC"/>
              <w:rPr>
                <w:ins w:id="8707" w:author="Suhwan Lim" w:date="2019-05-21T19:38:00Z"/>
              </w:rPr>
            </w:pPr>
            <w:ins w:id="8708" w:author="Suhwan Lim" w:date="2019-05-21T19:38:00Z">
              <w:r w:rsidRPr="00EC41AA">
                <w:rPr>
                  <w:rFonts w:eastAsia="SimSun"/>
                  <w:lang w:val="en-US" w:eastAsia="ja-JP"/>
                </w:rPr>
                <w:t>42</w:t>
              </w:r>
            </w:ins>
          </w:p>
        </w:tc>
        <w:tc>
          <w:tcPr>
            <w:tcW w:w="2952" w:type="dxa"/>
            <w:vAlign w:val="center"/>
          </w:tcPr>
          <w:p w:rsidR="00055C46" w:rsidRPr="00AE4694" w:rsidRDefault="00055C46" w:rsidP="00EC41AA">
            <w:pPr>
              <w:pStyle w:val="TAC"/>
              <w:rPr>
                <w:ins w:id="8709" w:author="Suhwan Lim" w:date="2019-05-21T19:38:00Z"/>
              </w:rPr>
            </w:pPr>
            <w:ins w:id="8710" w:author="Suhwan Lim" w:date="2019-05-21T19:38:00Z">
              <w:r w:rsidRPr="00EC41AA">
                <w:rPr>
                  <w:rFonts w:eastAsia="SimSun"/>
                  <w:lang w:val="en-US" w:eastAsia="ja-JP"/>
                </w:rPr>
                <w:t>0.5</w:t>
              </w:r>
            </w:ins>
          </w:p>
        </w:tc>
      </w:tr>
      <w:tr w:rsidR="00055C46" w:rsidRPr="00AE4694" w:rsidTr="00EC41AA">
        <w:trPr>
          <w:jc w:val="center"/>
          <w:ins w:id="8711" w:author="Suhwan Lim" w:date="2019-05-21T19:38:00Z"/>
        </w:trPr>
        <w:tc>
          <w:tcPr>
            <w:tcW w:w="2221" w:type="dxa"/>
            <w:vMerge/>
            <w:vAlign w:val="center"/>
          </w:tcPr>
          <w:p w:rsidR="00055C46" w:rsidRPr="00AE4694" w:rsidRDefault="00055C46" w:rsidP="00EC41AA">
            <w:pPr>
              <w:pStyle w:val="TAC"/>
              <w:rPr>
                <w:ins w:id="8712" w:author="Suhwan Lim" w:date="2019-05-21T19:38:00Z"/>
              </w:rPr>
            </w:pPr>
          </w:p>
        </w:tc>
        <w:tc>
          <w:tcPr>
            <w:tcW w:w="2952" w:type="dxa"/>
            <w:vAlign w:val="center"/>
          </w:tcPr>
          <w:p w:rsidR="00055C46" w:rsidRPr="00AE4694" w:rsidRDefault="00055C46" w:rsidP="00EC41AA">
            <w:pPr>
              <w:pStyle w:val="TAC"/>
              <w:rPr>
                <w:ins w:id="8713" w:author="Suhwan Lim" w:date="2019-05-21T19:38:00Z"/>
              </w:rPr>
            </w:pPr>
            <w:ins w:id="8714" w:author="Suhwan Lim" w:date="2019-05-21T19:38:00Z">
              <w:r>
                <w:rPr>
                  <w:lang w:val="en-US" w:eastAsia="ja-JP"/>
                </w:rPr>
                <w:t>n7</w:t>
              </w:r>
              <w:r>
                <w:rPr>
                  <w:lang w:val="en-US" w:eastAsia="ja-JP"/>
                </w:rPr>
                <w:t>8</w:t>
              </w:r>
            </w:ins>
          </w:p>
        </w:tc>
        <w:tc>
          <w:tcPr>
            <w:tcW w:w="2952" w:type="dxa"/>
            <w:vAlign w:val="center"/>
          </w:tcPr>
          <w:p w:rsidR="00055C46" w:rsidRPr="00AE4694" w:rsidRDefault="00055C46" w:rsidP="00EC41AA">
            <w:pPr>
              <w:pStyle w:val="TAC"/>
              <w:rPr>
                <w:ins w:id="8715" w:author="Suhwan Lim" w:date="2019-05-21T19:38:00Z"/>
              </w:rPr>
            </w:pPr>
            <w:ins w:id="8716" w:author="Suhwan Lim" w:date="2019-05-21T19:38:00Z">
              <w:r>
                <w:rPr>
                  <w:rFonts w:eastAsia="Yu Mincho" w:cs="Arial"/>
                  <w:lang w:eastAsia="ja-JP"/>
                </w:rPr>
                <w:t>0.5</w:t>
              </w:r>
            </w:ins>
          </w:p>
        </w:tc>
      </w:tr>
      <w:tr w:rsidR="008F27E3" w:rsidRPr="00AE4694" w:rsidTr="00AD21D3">
        <w:trPr>
          <w:jc w:val="center"/>
        </w:trPr>
        <w:tc>
          <w:tcPr>
            <w:tcW w:w="2221" w:type="dxa"/>
            <w:vMerge w:val="restart"/>
            <w:vAlign w:val="center"/>
          </w:tcPr>
          <w:p w:rsidR="008F27E3" w:rsidRPr="00AE4694" w:rsidDel="00C538E8" w:rsidRDefault="008F27E3" w:rsidP="00AD21D3">
            <w:pPr>
              <w:pStyle w:val="TAC"/>
              <w:rPr>
                <w:rFonts w:cs="Arial"/>
              </w:rPr>
            </w:pPr>
            <w:r w:rsidRPr="00AE4694">
              <w:t>DC_2-66-(n)71</w:t>
            </w:r>
          </w:p>
        </w:tc>
        <w:tc>
          <w:tcPr>
            <w:tcW w:w="2952" w:type="dxa"/>
            <w:vAlign w:val="center"/>
          </w:tcPr>
          <w:p w:rsidR="008F27E3" w:rsidRPr="00AE4694" w:rsidDel="00C538E8" w:rsidRDefault="008F27E3" w:rsidP="00AD21D3">
            <w:pPr>
              <w:pStyle w:val="TAC"/>
              <w:rPr>
                <w:rFonts w:cs="Arial"/>
                <w:lang w:eastAsia="ja-JP"/>
              </w:rPr>
            </w:pPr>
            <w:r w:rsidRPr="00AE4694">
              <w:t>2</w:t>
            </w:r>
          </w:p>
        </w:tc>
        <w:tc>
          <w:tcPr>
            <w:tcW w:w="2952" w:type="dxa"/>
            <w:vAlign w:val="center"/>
          </w:tcPr>
          <w:p w:rsidR="008F27E3" w:rsidRPr="00AE4694" w:rsidDel="00C538E8" w:rsidRDefault="008F27E3" w:rsidP="00AD21D3">
            <w:pPr>
              <w:pStyle w:val="TAC"/>
              <w:rPr>
                <w:rFonts w:cs="Arial"/>
                <w:lang w:eastAsia="ja-JP"/>
              </w:rPr>
            </w:pPr>
            <w:r w:rsidRPr="00AE4694">
              <w:t>0.3</w:t>
            </w:r>
          </w:p>
        </w:tc>
      </w:tr>
      <w:tr w:rsidR="008F27E3" w:rsidRPr="00AE4694" w:rsidTr="00AD21D3">
        <w:trPr>
          <w:jc w:val="center"/>
        </w:trPr>
        <w:tc>
          <w:tcPr>
            <w:tcW w:w="2221" w:type="dxa"/>
            <w:vMerge/>
            <w:vAlign w:val="center"/>
          </w:tcPr>
          <w:p w:rsidR="008F27E3" w:rsidRPr="00AE4694" w:rsidDel="00C538E8" w:rsidRDefault="008F27E3" w:rsidP="00AD21D3">
            <w:pPr>
              <w:pStyle w:val="TAC"/>
              <w:rPr>
                <w:rFonts w:cs="Arial"/>
              </w:rPr>
            </w:pPr>
          </w:p>
        </w:tc>
        <w:tc>
          <w:tcPr>
            <w:tcW w:w="2952" w:type="dxa"/>
            <w:vAlign w:val="center"/>
          </w:tcPr>
          <w:p w:rsidR="008F27E3" w:rsidRPr="00AE4694" w:rsidDel="00C538E8" w:rsidRDefault="008F27E3" w:rsidP="00AD21D3">
            <w:pPr>
              <w:pStyle w:val="TAC"/>
              <w:rPr>
                <w:rFonts w:cs="Arial"/>
                <w:lang w:eastAsia="ja-JP"/>
              </w:rPr>
            </w:pPr>
            <w:r w:rsidRPr="00AE4694">
              <w:t>66</w:t>
            </w:r>
          </w:p>
        </w:tc>
        <w:tc>
          <w:tcPr>
            <w:tcW w:w="2952" w:type="dxa"/>
            <w:vAlign w:val="center"/>
          </w:tcPr>
          <w:p w:rsidR="008F27E3" w:rsidRPr="00AE4694" w:rsidDel="00C538E8" w:rsidRDefault="008F27E3" w:rsidP="00AD21D3">
            <w:pPr>
              <w:pStyle w:val="TAC"/>
              <w:rPr>
                <w:rFonts w:cs="Arial"/>
                <w:lang w:eastAsia="ja-JP"/>
              </w:rPr>
            </w:pPr>
            <w:r w:rsidRPr="00AE4694">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5-7</w:t>
            </w:r>
            <w:r w:rsidRPr="00AE4694">
              <w:rPr>
                <w:rFonts w:eastAsia="맑은 고딕" w:cs="Arial"/>
                <w:lang w:val="sv-SE" w:eastAsia="ko-KR"/>
              </w:rPr>
              <w:t>_</w:t>
            </w:r>
            <w:r w:rsidRPr="00AE4694">
              <w:rPr>
                <w:rFonts w:cs="Arial" w:hint="eastAsia"/>
                <w:lang w:eastAsia="ja-JP"/>
              </w:rPr>
              <w:t>n</w:t>
            </w:r>
            <w:r w:rsidRPr="00AE4694">
              <w:rPr>
                <w:rFonts w:eastAsia="맑은 고딕" w:cs="Arial" w:hint="eastAsia"/>
                <w:lang w:eastAsia="ko-KR"/>
              </w:rPr>
              <w:t>78</w:t>
            </w:r>
            <w:r w:rsidRPr="00AE4694">
              <w:rPr>
                <w:rFonts w:cs="Arial"/>
                <w:lang w:val="en-US"/>
              </w:rPr>
              <w:t xml:space="preserve">, </w:t>
            </w:r>
            <w:r w:rsidRPr="00AE4694">
              <w:t>DC_</w:t>
            </w:r>
            <w:r w:rsidRPr="00AE4694">
              <w:rPr>
                <w:rFonts w:eastAsia="맑은 고딕" w:hint="eastAsia"/>
                <w:lang w:eastAsia="ko-KR"/>
              </w:rPr>
              <w:t>3</w:t>
            </w:r>
            <w:r w:rsidRPr="00AE4694">
              <w:t>-</w:t>
            </w:r>
            <w:r w:rsidRPr="00AE4694">
              <w:rPr>
                <w:rFonts w:eastAsia="맑은 고딕" w:hint="eastAsia"/>
                <w:lang w:eastAsia="ko-KR"/>
              </w:rPr>
              <w:t>5-7-7_n78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0.5</w:t>
            </w:r>
          </w:p>
        </w:tc>
      </w:tr>
      <w:tr w:rsidR="00055C46" w:rsidRPr="00AE4694" w:rsidTr="00AD21D3">
        <w:trPr>
          <w:jc w:val="center"/>
          <w:ins w:id="8717" w:author="Suhwan Lim" w:date="2019-05-21T19:39:00Z"/>
        </w:trPr>
        <w:tc>
          <w:tcPr>
            <w:tcW w:w="2221" w:type="dxa"/>
            <w:vMerge w:val="restart"/>
            <w:vAlign w:val="center"/>
          </w:tcPr>
          <w:p w:rsidR="00055C46" w:rsidRPr="00AE4694" w:rsidRDefault="00055C46" w:rsidP="00055C46">
            <w:pPr>
              <w:pStyle w:val="TAC"/>
              <w:rPr>
                <w:ins w:id="8718" w:author="Suhwan Lim" w:date="2019-05-21T19:39:00Z"/>
                <w:rFonts w:cs="Arial"/>
              </w:rPr>
            </w:pPr>
            <w:ins w:id="8719" w:author="Suhwan Lim" w:date="2019-05-21T19:39:00Z">
              <w:r>
                <w:rPr>
                  <w:rFonts w:eastAsia="MS Mincho" w:cs="Arial"/>
                  <w:bCs/>
                  <w:szCs w:val="18"/>
                </w:rPr>
                <w:t>DC_3-7_n1-n78</w:t>
              </w:r>
            </w:ins>
          </w:p>
        </w:tc>
        <w:tc>
          <w:tcPr>
            <w:tcW w:w="2952" w:type="dxa"/>
            <w:vAlign w:val="center"/>
          </w:tcPr>
          <w:p w:rsidR="00055C46" w:rsidRPr="00AE4694" w:rsidRDefault="00055C46" w:rsidP="00055C46">
            <w:pPr>
              <w:pStyle w:val="TAC"/>
              <w:rPr>
                <w:ins w:id="8720" w:author="Suhwan Lim" w:date="2019-05-21T19:39:00Z"/>
                <w:rFonts w:cs="Arial" w:hint="eastAsia"/>
                <w:lang w:eastAsia="ja-JP"/>
              </w:rPr>
            </w:pPr>
            <w:ins w:id="8721" w:author="Suhwan Lim" w:date="2019-05-21T19:39:00Z">
              <w:r>
                <w:rPr>
                  <w:rFonts w:eastAsia="MS Mincho" w:cs="Arial"/>
                  <w:bCs/>
                  <w:szCs w:val="18"/>
                </w:rPr>
                <w:t>3</w:t>
              </w:r>
            </w:ins>
          </w:p>
        </w:tc>
        <w:tc>
          <w:tcPr>
            <w:tcW w:w="2952" w:type="dxa"/>
            <w:vAlign w:val="center"/>
          </w:tcPr>
          <w:p w:rsidR="00055C46" w:rsidRPr="00AE4694" w:rsidRDefault="00055C46" w:rsidP="00055C46">
            <w:pPr>
              <w:pStyle w:val="TAC"/>
              <w:rPr>
                <w:ins w:id="8722" w:author="Suhwan Lim" w:date="2019-05-21T19:39:00Z"/>
                <w:rFonts w:eastAsia="맑은 고딕" w:cs="Arial"/>
                <w:lang w:eastAsia="ko-KR"/>
              </w:rPr>
            </w:pPr>
            <w:ins w:id="8723" w:author="Suhwan Lim" w:date="2019-05-21T19:39:00Z">
              <w:r>
                <w:rPr>
                  <w:rFonts w:eastAsia="MS Mincho" w:cs="Arial"/>
                  <w:bCs/>
                  <w:szCs w:val="18"/>
                </w:rPr>
                <w:t>0.3</w:t>
              </w:r>
            </w:ins>
          </w:p>
        </w:tc>
      </w:tr>
      <w:tr w:rsidR="00055C46" w:rsidRPr="00AE4694" w:rsidTr="00B47C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24" w:author="Suhwan Lim" w:date="2019-05-21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25" w:author="Suhwan Lim" w:date="2019-05-21T19:39:00Z"/>
          <w:trPrChange w:id="8726" w:author="Suhwan Lim" w:date="2019-05-21T19:39:00Z">
            <w:trPr>
              <w:jc w:val="center"/>
            </w:trPr>
          </w:trPrChange>
        </w:trPr>
        <w:tc>
          <w:tcPr>
            <w:tcW w:w="2221" w:type="dxa"/>
            <w:vMerge/>
            <w:vAlign w:val="center"/>
            <w:tcPrChange w:id="8727" w:author="Suhwan Lim" w:date="2019-05-21T19:39:00Z">
              <w:tcPr>
                <w:tcW w:w="2221" w:type="dxa"/>
                <w:vMerge/>
                <w:vAlign w:val="center"/>
              </w:tcPr>
            </w:tcPrChange>
          </w:tcPr>
          <w:p w:rsidR="00055C46" w:rsidRPr="00AE4694" w:rsidRDefault="00055C46" w:rsidP="00055C46">
            <w:pPr>
              <w:pStyle w:val="TAC"/>
              <w:rPr>
                <w:ins w:id="8728" w:author="Suhwan Lim" w:date="2019-05-21T19:39:00Z"/>
                <w:rFonts w:cs="Arial"/>
              </w:rPr>
            </w:pPr>
          </w:p>
        </w:tc>
        <w:tc>
          <w:tcPr>
            <w:tcW w:w="2952" w:type="dxa"/>
            <w:vAlign w:val="center"/>
            <w:tcPrChange w:id="8729" w:author="Suhwan Lim" w:date="2019-05-21T19:39:00Z">
              <w:tcPr>
                <w:tcW w:w="2952" w:type="dxa"/>
                <w:vAlign w:val="center"/>
              </w:tcPr>
            </w:tcPrChange>
          </w:tcPr>
          <w:p w:rsidR="00055C46" w:rsidRPr="00AE4694" w:rsidRDefault="00055C46" w:rsidP="00055C46">
            <w:pPr>
              <w:pStyle w:val="TAC"/>
              <w:rPr>
                <w:ins w:id="8730" w:author="Suhwan Lim" w:date="2019-05-21T19:39:00Z"/>
                <w:rFonts w:cs="Arial" w:hint="eastAsia"/>
                <w:lang w:eastAsia="ja-JP"/>
              </w:rPr>
            </w:pPr>
            <w:ins w:id="8731" w:author="Suhwan Lim" w:date="2019-05-21T19:39:00Z">
              <w:r w:rsidRPr="00A33E51">
                <w:rPr>
                  <w:rFonts w:eastAsia="MS Mincho" w:cs="Arial"/>
                  <w:bCs/>
                  <w:szCs w:val="18"/>
                </w:rPr>
                <w:t>7</w:t>
              </w:r>
            </w:ins>
          </w:p>
        </w:tc>
        <w:tc>
          <w:tcPr>
            <w:tcW w:w="2952" w:type="dxa"/>
            <w:tcPrChange w:id="8732" w:author="Suhwan Lim" w:date="2019-05-21T19:39:00Z">
              <w:tcPr>
                <w:tcW w:w="2952" w:type="dxa"/>
                <w:vAlign w:val="center"/>
              </w:tcPr>
            </w:tcPrChange>
          </w:tcPr>
          <w:p w:rsidR="00055C46" w:rsidRPr="00AE4694" w:rsidRDefault="00055C46" w:rsidP="00055C46">
            <w:pPr>
              <w:pStyle w:val="TAC"/>
              <w:rPr>
                <w:ins w:id="8733" w:author="Suhwan Lim" w:date="2019-05-21T19:39:00Z"/>
                <w:rFonts w:eastAsia="맑은 고딕" w:cs="Arial"/>
                <w:lang w:eastAsia="ko-KR"/>
              </w:rPr>
            </w:pPr>
            <w:ins w:id="8734" w:author="Suhwan Lim" w:date="2019-05-21T19:39:00Z">
              <w:r w:rsidRPr="004F1DC0">
                <w:rPr>
                  <w:rFonts w:eastAsia="MS Mincho" w:cs="Arial"/>
                  <w:bCs/>
                  <w:szCs w:val="18"/>
                </w:rPr>
                <w:t>0.3</w:t>
              </w:r>
            </w:ins>
          </w:p>
        </w:tc>
      </w:tr>
      <w:tr w:rsidR="00055C46" w:rsidRPr="00AE4694" w:rsidTr="00B47C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35" w:author="Suhwan Lim" w:date="2019-05-21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36" w:author="Suhwan Lim" w:date="2019-05-21T19:39:00Z"/>
          <w:trPrChange w:id="8737" w:author="Suhwan Lim" w:date="2019-05-21T19:39:00Z">
            <w:trPr>
              <w:jc w:val="center"/>
            </w:trPr>
          </w:trPrChange>
        </w:trPr>
        <w:tc>
          <w:tcPr>
            <w:tcW w:w="2221" w:type="dxa"/>
            <w:vMerge/>
            <w:vAlign w:val="center"/>
            <w:tcPrChange w:id="8738" w:author="Suhwan Lim" w:date="2019-05-21T19:39:00Z">
              <w:tcPr>
                <w:tcW w:w="2221" w:type="dxa"/>
                <w:vMerge/>
                <w:vAlign w:val="center"/>
              </w:tcPr>
            </w:tcPrChange>
          </w:tcPr>
          <w:p w:rsidR="00055C46" w:rsidRPr="00AE4694" w:rsidRDefault="00055C46" w:rsidP="00055C46">
            <w:pPr>
              <w:pStyle w:val="TAC"/>
              <w:rPr>
                <w:ins w:id="8739" w:author="Suhwan Lim" w:date="2019-05-21T19:39:00Z"/>
                <w:rFonts w:cs="Arial"/>
              </w:rPr>
            </w:pPr>
          </w:p>
        </w:tc>
        <w:tc>
          <w:tcPr>
            <w:tcW w:w="2952" w:type="dxa"/>
            <w:vAlign w:val="center"/>
            <w:tcPrChange w:id="8740" w:author="Suhwan Lim" w:date="2019-05-21T19:39:00Z">
              <w:tcPr>
                <w:tcW w:w="2952" w:type="dxa"/>
                <w:vAlign w:val="center"/>
              </w:tcPr>
            </w:tcPrChange>
          </w:tcPr>
          <w:p w:rsidR="00055C46" w:rsidRPr="00AE4694" w:rsidRDefault="00055C46" w:rsidP="00055C46">
            <w:pPr>
              <w:pStyle w:val="TAC"/>
              <w:rPr>
                <w:ins w:id="8741" w:author="Suhwan Lim" w:date="2019-05-21T19:39:00Z"/>
                <w:rFonts w:cs="Arial" w:hint="eastAsia"/>
                <w:lang w:eastAsia="ja-JP"/>
              </w:rPr>
            </w:pPr>
            <w:ins w:id="8742" w:author="Suhwan Lim" w:date="2019-05-21T19:39:00Z">
              <w:r w:rsidRPr="00A33E51">
                <w:rPr>
                  <w:rFonts w:eastAsia="MS Mincho" w:cs="Arial"/>
                  <w:bCs/>
                  <w:szCs w:val="18"/>
                </w:rPr>
                <w:t>n</w:t>
              </w:r>
              <w:r>
                <w:rPr>
                  <w:rFonts w:eastAsia="MS Mincho" w:cs="Arial"/>
                  <w:bCs/>
                  <w:szCs w:val="18"/>
                </w:rPr>
                <w:t>1</w:t>
              </w:r>
            </w:ins>
          </w:p>
        </w:tc>
        <w:tc>
          <w:tcPr>
            <w:tcW w:w="2952" w:type="dxa"/>
            <w:tcPrChange w:id="8743" w:author="Suhwan Lim" w:date="2019-05-21T19:39:00Z">
              <w:tcPr>
                <w:tcW w:w="2952" w:type="dxa"/>
                <w:vAlign w:val="center"/>
              </w:tcPr>
            </w:tcPrChange>
          </w:tcPr>
          <w:p w:rsidR="00055C46" w:rsidRPr="00AE4694" w:rsidRDefault="00055C46" w:rsidP="00055C46">
            <w:pPr>
              <w:pStyle w:val="TAC"/>
              <w:rPr>
                <w:ins w:id="8744" w:author="Suhwan Lim" w:date="2019-05-21T19:39:00Z"/>
                <w:rFonts w:eastAsia="맑은 고딕" w:cs="Arial"/>
                <w:lang w:eastAsia="ko-KR"/>
              </w:rPr>
            </w:pPr>
            <w:ins w:id="8745" w:author="Suhwan Lim" w:date="2019-05-21T19:39:00Z">
              <w:r w:rsidRPr="004F1DC0">
                <w:rPr>
                  <w:rFonts w:eastAsia="MS Mincho" w:cs="Arial"/>
                  <w:bCs/>
                  <w:szCs w:val="18"/>
                </w:rPr>
                <w:t>0.3</w:t>
              </w:r>
            </w:ins>
          </w:p>
        </w:tc>
      </w:tr>
      <w:tr w:rsidR="00055C46" w:rsidRPr="00AE4694" w:rsidTr="00AD21D3">
        <w:trPr>
          <w:jc w:val="center"/>
          <w:ins w:id="8746" w:author="Suhwan Lim" w:date="2019-05-21T19:39:00Z"/>
        </w:trPr>
        <w:tc>
          <w:tcPr>
            <w:tcW w:w="2221" w:type="dxa"/>
            <w:vMerge/>
            <w:vAlign w:val="center"/>
          </w:tcPr>
          <w:p w:rsidR="00055C46" w:rsidRPr="00AE4694" w:rsidRDefault="00055C46" w:rsidP="00055C46">
            <w:pPr>
              <w:pStyle w:val="TAC"/>
              <w:rPr>
                <w:ins w:id="8747" w:author="Suhwan Lim" w:date="2019-05-21T19:39:00Z"/>
                <w:rFonts w:cs="Arial"/>
              </w:rPr>
            </w:pPr>
          </w:p>
        </w:tc>
        <w:tc>
          <w:tcPr>
            <w:tcW w:w="2952" w:type="dxa"/>
            <w:vAlign w:val="center"/>
          </w:tcPr>
          <w:p w:rsidR="00055C46" w:rsidRPr="00AE4694" w:rsidRDefault="00055C46" w:rsidP="00055C46">
            <w:pPr>
              <w:pStyle w:val="TAC"/>
              <w:rPr>
                <w:ins w:id="8748" w:author="Suhwan Lim" w:date="2019-05-21T19:39:00Z"/>
                <w:rFonts w:cs="Arial" w:hint="eastAsia"/>
                <w:lang w:eastAsia="ja-JP"/>
              </w:rPr>
            </w:pPr>
            <w:ins w:id="8749" w:author="Suhwan Lim" w:date="2019-05-21T19:39:00Z">
              <w:r w:rsidRPr="00A33E51">
                <w:rPr>
                  <w:rFonts w:eastAsia="MS Mincho" w:cs="Arial"/>
                  <w:bCs/>
                  <w:szCs w:val="18"/>
                </w:rPr>
                <w:t>n78</w:t>
              </w:r>
            </w:ins>
          </w:p>
        </w:tc>
        <w:tc>
          <w:tcPr>
            <w:tcW w:w="2952" w:type="dxa"/>
            <w:vAlign w:val="center"/>
          </w:tcPr>
          <w:p w:rsidR="00055C46" w:rsidRPr="00AE4694" w:rsidRDefault="00055C46" w:rsidP="00055C46">
            <w:pPr>
              <w:pStyle w:val="TAC"/>
              <w:rPr>
                <w:ins w:id="8750" w:author="Suhwan Lim" w:date="2019-05-21T19:39:00Z"/>
                <w:rFonts w:eastAsia="맑은 고딕" w:cs="Arial"/>
                <w:lang w:eastAsia="ko-KR"/>
              </w:rPr>
            </w:pPr>
            <w:ins w:id="8751" w:author="Suhwan Lim" w:date="2019-05-21T19:39:00Z">
              <w:r w:rsidRPr="00A33E51">
                <w:rPr>
                  <w:rFonts w:eastAsia="MS Mincho" w:cs="Arial"/>
                  <w:bCs/>
                  <w:szCs w:val="18"/>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7-7</w:t>
            </w:r>
            <w:r w:rsidRPr="00AE4694">
              <w:rPr>
                <w:rFonts w:eastAsia="맑은 고딕" w:cs="Arial"/>
                <w:lang w:val="sv-SE" w:eastAsia="ko-KR"/>
              </w:rPr>
              <w:t>_</w:t>
            </w: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DC_3-7-20_n28</w:t>
            </w: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20</w:t>
            </w:r>
          </w:p>
        </w:tc>
        <w:tc>
          <w:tcPr>
            <w:tcW w:w="2952" w:type="dxa"/>
          </w:tcPr>
          <w:p w:rsidR="008F27E3" w:rsidRPr="00AE4694" w:rsidRDefault="008F27E3" w:rsidP="00AD21D3">
            <w:pPr>
              <w:pStyle w:val="TAC"/>
              <w:rPr>
                <w:rFonts w:eastAsia="맑은 고딕" w:cs="Arial"/>
                <w:lang w:eastAsia="ko-KR"/>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rsidR="008F27E3" w:rsidRPr="00AE4694" w:rsidRDefault="008F27E3" w:rsidP="00AD21D3">
            <w:pPr>
              <w:pStyle w:val="TAC"/>
              <w:rPr>
                <w:rFonts w:eastAsia="맑은 고딕" w:cs="Arial"/>
                <w:lang w:eastAsia="ko-KR"/>
              </w:rPr>
            </w:pPr>
            <w:r w:rsidRPr="00AE4694">
              <w:rPr>
                <w:rFonts w:eastAsia="맑은 고딕" w:cs="Arial"/>
                <w:lang w:eastAsia="ko-KR"/>
              </w:rPr>
              <w:t>0.1</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eastAsia="맑은 고딕" w:cs="Arial"/>
                <w:lang w:eastAsia="ko-KR"/>
              </w:rPr>
            </w:pPr>
            <w:r w:rsidRPr="00AE4694">
              <w:rPr>
                <w:rFonts w:cs="Arial"/>
              </w:rPr>
              <w:t>DC_</w:t>
            </w:r>
            <w:r w:rsidRPr="00AE4694">
              <w:rPr>
                <w:rFonts w:eastAsia="맑은 고딕" w:cs="Arial" w:hint="eastAsia"/>
                <w:lang w:eastAsia="ko-KR"/>
              </w:rPr>
              <w:t>3</w:t>
            </w:r>
            <w:r w:rsidRPr="00AE4694">
              <w:rPr>
                <w:rFonts w:cs="Arial"/>
                <w:lang w:val="sv-SE"/>
              </w:rPr>
              <w:t>-</w:t>
            </w:r>
            <w:r w:rsidRPr="00AE4694">
              <w:rPr>
                <w:rFonts w:eastAsia="맑은 고딕" w:cs="Arial" w:hint="eastAsia"/>
                <w:lang w:eastAsia="ko-KR"/>
              </w:rPr>
              <w:t>7</w:t>
            </w:r>
            <w:r w:rsidRPr="00AE4694">
              <w:rPr>
                <w:rFonts w:eastAsia="맑은 고딕" w:cs="Arial"/>
                <w:lang w:val="sv-SE" w:eastAsia="ko-KR"/>
              </w:rPr>
              <w:t>-28_</w:t>
            </w:r>
            <w:r w:rsidRPr="00AE4694">
              <w:rPr>
                <w:rFonts w:cs="Arial" w:hint="eastAsia"/>
                <w:lang w:eastAsia="ja-JP"/>
              </w:rPr>
              <w:t>n</w:t>
            </w:r>
            <w:r w:rsidRPr="00AE4694">
              <w:rPr>
                <w:rFonts w:eastAsia="맑은 고딕" w:cs="Arial" w:hint="eastAsia"/>
                <w:lang w:eastAsia="ko-KR"/>
              </w:rPr>
              <w:t>78</w:t>
            </w:r>
          </w:p>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lang w:val="sv-SE"/>
              </w:rPr>
              <w:t>-</w:t>
            </w:r>
            <w:r w:rsidRPr="00AE4694">
              <w:rPr>
                <w:rFonts w:eastAsia="맑은 고딕" w:cs="Arial" w:hint="eastAsia"/>
                <w:lang w:eastAsia="ko-KR"/>
              </w:rPr>
              <w:t>7</w:t>
            </w:r>
            <w:r w:rsidRPr="00AE4694">
              <w:rPr>
                <w:rFonts w:eastAsia="맑은 고딕" w:cs="Arial"/>
                <w:lang w:val="sv-SE" w:eastAsia="ko-KR"/>
              </w:rPr>
              <w:t>_n28-</w:t>
            </w: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cs="Arial"/>
                <w:lang w:eastAsia="ja-JP"/>
              </w:rPr>
              <w:t>3</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28 or n28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055C46" w:rsidRPr="00AE4694" w:rsidTr="00AD21D3">
        <w:trPr>
          <w:jc w:val="center"/>
          <w:ins w:id="8752" w:author="Suhwan Lim" w:date="2019-05-21T19:40:00Z"/>
        </w:trPr>
        <w:tc>
          <w:tcPr>
            <w:tcW w:w="2221" w:type="dxa"/>
            <w:vMerge w:val="restart"/>
            <w:vAlign w:val="center"/>
          </w:tcPr>
          <w:p w:rsidR="00055C46" w:rsidRPr="00AE4694" w:rsidRDefault="00055C46" w:rsidP="00055C46">
            <w:pPr>
              <w:pStyle w:val="TAC"/>
              <w:rPr>
                <w:ins w:id="8753" w:author="Suhwan Lim" w:date="2019-05-21T19:40:00Z"/>
                <w:rFonts w:cs="Arial"/>
              </w:rPr>
            </w:pPr>
            <w:ins w:id="8754" w:author="Suhwan Lim" w:date="2019-05-21T19:40:00Z">
              <w:r w:rsidRPr="009C571A">
                <w:rPr>
                  <w:rFonts w:cs="Arial"/>
                  <w:szCs w:val="18"/>
                  <w:lang w:eastAsia="ja-JP"/>
                </w:rPr>
                <w:t>DC_3-</w:t>
              </w:r>
              <w:r>
                <w:rPr>
                  <w:rFonts w:cs="Arial"/>
                  <w:szCs w:val="18"/>
                  <w:lang w:eastAsia="ja-JP"/>
                </w:rPr>
                <w:t>19</w:t>
              </w:r>
              <w:r w:rsidRPr="009C571A">
                <w:rPr>
                  <w:rFonts w:cs="Arial"/>
                  <w:szCs w:val="18"/>
                  <w:lang w:eastAsia="ja-JP"/>
                </w:rPr>
                <w:t>_n77-n79</w:t>
              </w:r>
            </w:ins>
          </w:p>
        </w:tc>
        <w:tc>
          <w:tcPr>
            <w:tcW w:w="2952" w:type="dxa"/>
            <w:vAlign w:val="center"/>
          </w:tcPr>
          <w:p w:rsidR="00055C46" w:rsidRPr="00AE4694" w:rsidRDefault="00055C46" w:rsidP="00055C46">
            <w:pPr>
              <w:pStyle w:val="TAC"/>
              <w:rPr>
                <w:ins w:id="8755" w:author="Suhwan Lim" w:date="2019-05-21T19:40:00Z"/>
                <w:rFonts w:cs="Arial" w:hint="eastAsia"/>
                <w:szCs w:val="18"/>
                <w:lang w:eastAsia="zh-CN"/>
              </w:rPr>
            </w:pPr>
            <w:ins w:id="8756" w:author="Suhwan Lim" w:date="2019-05-21T19:40:00Z">
              <w:r>
                <w:rPr>
                  <w:lang w:val="en-US" w:eastAsia="ja-JP"/>
                </w:rPr>
                <w:t>3</w:t>
              </w:r>
            </w:ins>
          </w:p>
        </w:tc>
        <w:tc>
          <w:tcPr>
            <w:tcW w:w="2952" w:type="dxa"/>
            <w:vAlign w:val="center"/>
          </w:tcPr>
          <w:p w:rsidR="00055C46" w:rsidRPr="00AE4694" w:rsidRDefault="00055C46" w:rsidP="00055C46">
            <w:pPr>
              <w:pStyle w:val="TAC"/>
              <w:rPr>
                <w:ins w:id="8757" w:author="Suhwan Lim" w:date="2019-05-21T19:40:00Z"/>
                <w:rFonts w:cs="Arial" w:hint="eastAsia"/>
                <w:szCs w:val="18"/>
                <w:lang w:eastAsia="ja-JP"/>
              </w:rPr>
            </w:pPr>
            <w:ins w:id="8758" w:author="Suhwan Lim" w:date="2019-05-21T19:40: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759" w:author="Suhwan Lim" w:date="2019-05-21T19:40:00Z"/>
        </w:trPr>
        <w:tc>
          <w:tcPr>
            <w:tcW w:w="2221" w:type="dxa"/>
            <w:vMerge/>
            <w:vAlign w:val="center"/>
          </w:tcPr>
          <w:p w:rsidR="00055C46" w:rsidRPr="00AE4694" w:rsidRDefault="00055C46" w:rsidP="00055C46">
            <w:pPr>
              <w:pStyle w:val="TAC"/>
              <w:rPr>
                <w:ins w:id="8760" w:author="Suhwan Lim" w:date="2019-05-21T19:40:00Z"/>
                <w:rFonts w:cs="Arial"/>
              </w:rPr>
            </w:pPr>
          </w:p>
        </w:tc>
        <w:tc>
          <w:tcPr>
            <w:tcW w:w="2952" w:type="dxa"/>
            <w:vAlign w:val="center"/>
          </w:tcPr>
          <w:p w:rsidR="00055C46" w:rsidRPr="00AE4694" w:rsidRDefault="00055C46" w:rsidP="00055C46">
            <w:pPr>
              <w:pStyle w:val="TAC"/>
              <w:rPr>
                <w:ins w:id="8761" w:author="Suhwan Lim" w:date="2019-05-21T19:40:00Z"/>
                <w:rFonts w:cs="Arial" w:hint="eastAsia"/>
                <w:szCs w:val="18"/>
                <w:lang w:eastAsia="zh-CN"/>
              </w:rPr>
            </w:pPr>
            <w:ins w:id="8762" w:author="Suhwan Lim" w:date="2019-05-21T19:40:00Z">
              <w:r>
                <w:rPr>
                  <w:lang w:val="en-US" w:eastAsia="ja-JP"/>
                </w:rPr>
                <w:t>n77</w:t>
              </w:r>
            </w:ins>
          </w:p>
        </w:tc>
        <w:tc>
          <w:tcPr>
            <w:tcW w:w="2952" w:type="dxa"/>
            <w:vAlign w:val="center"/>
          </w:tcPr>
          <w:p w:rsidR="00055C46" w:rsidRPr="00AE4694" w:rsidRDefault="00055C46" w:rsidP="00055C46">
            <w:pPr>
              <w:pStyle w:val="TAC"/>
              <w:rPr>
                <w:ins w:id="8763" w:author="Suhwan Lim" w:date="2019-05-21T19:40:00Z"/>
                <w:rFonts w:cs="Arial" w:hint="eastAsia"/>
                <w:szCs w:val="18"/>
                <w:lang w:eastAsia="ja-JP"/>
              </w:rPr>
            </w:pPr>
            <w:ins w:id="8764" w:author="Suhwan Lim" w:date="2019-05-21T19:40: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ins w:id="8765" w:author="Suhwan Lim" w:date="2019-05-21T19:40:00Z"/>
        </w:trPr>
        <w:tc>
          <w:tcPr>
            <w:tcW w:w="2221" w:type="dxa"/>
            <w:vMerge w:val="restart"/>
            <w:vAlign w:val="center"/>
          </w:tcPr>
          <w:p w:rsidR="00055C46" w:rsidRPr="00AE4694" w:rsidRDefault="00055C46" w:rsidP="00055C46">
            <w:pPr>
              <w:pStyle w:val="TAC"/>
              <w:rPr>
                <w:ins w:id="8766" w:author="Suhwan Lim" w:date="2019-05-21T19:40:00Z"/>
                <w:rFonts w:cs="Arial"/>
              </w:rPr>
            </w:pPr>
            <w:ins w:id="8767" w:author="Suhwan Lim" w:date="2019-05-21T19:41:00Z">
              <w:r w:rsidRPr="009C571A">
                <w:rPr>
                  <w:rFonts w:cs="Arial"/>
                  <w:szCs w:val="18"/>
                  <w:lang w:eastAsia="ja-JP"/>
                </w:rPr>
                <w:t>DC_3-</w:t>
              </w:r>
              <w:r>
                <w:rPr>
                  <w:rFonts w:cs="Arial"/>
                  <w:szCs w:val="18"/>
                  <w:lang w:eastAsia="ja-JP"/>
                </w:rPr>
                <w:t>19</w:t>
              </w:r>
              <w:r w:rsidRPr="009C571A">
                <w:rPr>
                  <w:rFonts w:cs="Arial"/>
                  <w:szCs w:val="18"/>
                  <w:lang w:eastAsia="ja-JP"/>
                </w:rPr>
                <w:t>_</w:t>
              </w:r>
              <w:r>
                <w:rPr>
                  <w:rFonts w:cs="Arial"/>
                  <w:szCs w:val="18"/>
                  <w:lang w:eastAsia="ja-JP"/>
                </w:rPr>
                <w:t>n78</w:t>
              </w:r>
              <w:r w:rsidRPr="009C571A">
                <w:rPr>
                  <w:rFonts w:cs="Arial"/>
                  <w:szCs w:val="18"/>
                  <w:lang w:eastAsia="ja-JP"/>
                </w:rPr>
                <w:t>-n79</w:t>
              </w:r>
            </w:ins>
          </w:p>
        </w:tc>
        <w:tc>
          <w:tcPr>
            <w:tcW w:w="2952" w:type="dxa"/>
            <w:vAlign w:val="center"/>
          </w:tcPr>
          <w:p w:rsidR="00055C46" w:rsidRDefault="00055C46" w:rsidP="00055C46">
            <w:pPr>
              <w:pStyle w:val="TAC"/>
              <w:rPr>
                <w:ins w:id="8768" w:author="Suhwan Lim" w:date="2019-05-21T19:40:00Z"/>
                <w:lang w:val="en-US" w:eastAsia="ja-JP"/>
              </w:rPr>
            </w:pPr>
            <w:ins w:id="8769" w:author="Suhwan Lim" w:date="2019-05-21T19:41:00Z">
              <w:r>
                <w:rPr>
                  <w:lang w:val="en-US" w:eastAsia="ja-JP"/>
                </w:rPr>
                <w:t>3</w:t>
              </w:r>
            </w:ins>
          </w:p>
        </w:tc>
        <w:tc>
          <w:tcPr>
            <w:tcW w:w="2952" w:type="dxa"/>
            <w:vAlign w:val="center"/>
          </w:tcPr>
          <w:p w:rsidR="00055C46" w:rsidRPr="005E1C84" w:rsidRDefault="00055C46" w:rsidP="00055C46">
            <w:pPr>
              <w:pStyle w:val="TAC"/>
              <w:rPr>
                <w:ins w:id="8770" w:author="Suhwan Lim" w:date="2019-05-21T19:40:00Z"/>
                <w:rFonts w:eastAsia="Yu Mincho" w:cs="Arial" w:hint="eastAsia"/>
                <w:lang w:eastAsia="ja-JP"/>
              </w:rPr>
            </w:pPr>
            <w:ins w:id="8771" w:author="Suhwan Lim" w:date="2019-05-21T19:41: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772" w:author="Suhwan Lim" w:date="2019-05-21T19:40:00Z"/>
        </w:trPr>
        <w:tc>
          <w:tcPr>
            <w:tcW w:w="2221" w:type="dxa"/>
            <w:vMerge/>
            <w:vAlign w:val="center"/>
          </w:tcPr>
          <w:p w:rsidR="00055C46" w:rsidRPr="00AE4694" w:rsidRDefault="00055C46" w:rsidP="00055C46">
            <w:pPr>
              <w:pStyle w:val="TAC"/>
              <w:rPr>
                <w:ins w:id="8773" w:author="Suhwan Lim" w:date="2019-05-21T19:40:00Z"/>
                <w:rFonts w:cs="Arial"/>
              </w:rPr>
            </w:pPr>
          </w:p>
        </w:tc>
        <w:tc>
          <w:tcPr>
            <w:tcW w:w="2952" w:type="dxa"/>
            <w:vAlign w:val="center"/>
          </w:tcPr>
          <w:p w:rsidR="00055C46" w:rsidRDefault="00055C46" w:rsidP="00055C46">
            <w:pPr>
              <w:pStyle w:val="TAC"/>
              <w:rPr>
                <w:ins w:id="8774" w:author="Suhwan Lim" w:date="2019-05-21T19:40:00Z"/>
                <w:lang w:val="en-US" w:eastAsia="ja-JP"/>
              </w:rPr>
            </w:pPr>
            <w:ins w:id="8775" w:author="Suhwan Lim" w:date="2019-05-21T19:41:00Z">
              <w:r>
                <w:rPr>
                  <w:lang w:val="en-US" w:eastAsia="ja-JP"/>
                </w:rPr>
                <w:t>n78</w:t>
              </w:r>
            </w:ins>
          </w:p>
        </w:tc>
        <w:tc>
          <w:tcPr>
            <w:tcW w:w="2952" w:type="dxa"/>
            <w:vAlign w:val="center"/>
          </w:tcPr>
          <w:p w:rsidR="00055C46" w:rsidRPr="005E1C84" w:rsidRDefault="00055C46" w:rsidP="00055C46">
            <w:pPr>
              <w:pStyle w:val="TAC"/>
              <w:rPr>
                <w:ins w:id="8776" w:author="Suhwan Lim" w:date="2019-05-21T19:40:00Z"/>
                <w:rFonts w:eastAsia="Yu Mincho" w:cs="Arial" w:hint="eastAsia"/>
                <w:lang w:eastAsia="ja-JP"/>
              </w:rPr>
            </w:pPr>
            <w:ins w:id="8777" w:author="Suhwan Lim" w:date="2019-05-21T19:41: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DC_3-</w:t>
            </w:r>
            <w:r w:rsidRPr="00AE4694">
              <w:rPr>
                <w:rFonts w:eastAsia="맑은 고딕" w:cs="Arial"/>
                <w:lang w:eastAsia="ko-KR"/>
              </w:rPr>
              <w:t>20_n28-n78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tcPr>
          <w:p w:rsidR="008F27E3" w:rsidRPr="00AE4694" w:rsidRDefault="008F27E3" w:rsidP="00AD21D3">
            <w:pPr>
              <w:pStyle w:val="TAC"/>
              <w:rPr>
                <w:rFonts w:cs="Arial"/>
                <w:lang w:val="en-US" w:eastAsia="ja-JP"/>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20</w:t>
            </w:r>
          </w:p>
        </w:tc>
        <w:tc>
          <w:tcPr>
            <w:tcW w:w="2952" w:type="dxa"/>
          </w:tcPr>
          <w:p w:rsidR="008F27E3" w:rsidRPr="00AE4694" w:rsidRDefault="008F27E3" w:rsidP="00AD21D3">
            <w:pPr>
              <w:pStyle w:val="TAC"/>
              <w:rPr>
                <w:rFonts w:cs="Arial"/>
                <w:lang w:val="en-US"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n28</w:t>
            </w:r>
          </w:p>
        </w:tc>
        <w:tc>
          <w:tcPr>
            <w:tcW w:w="2952" w:type="dxa"/>
          </w:tcPr>
          <w:p w:rsidR="008F27E3" w:rsidRPr="00AE4694" w:rsidRDefault="008F27E3" w:rsidP="00AD21D3">
            <w:pPr>
              <w:pStyle w:val="TAC"/>
              <w:rPr>
                <w:rFonts w:cs="Arial"/>
                <w:lang w:val="en-US"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tcPr>
          <w:p w:rsidR="008F27E3" w:rsidRPr="00AE4694" w:rsidRDefault="008F27E3" w:rsidP="00AD21D3">
            <w:pPr>
              <w:pStyle w:val="TAC"/>
              <w:rPr>
                <w:rFonts w:cs="Arial"/>
                <w:lang w:val="en-US" w:eastAsia="ja-JP"/>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DC_3-21-42_n77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lang w:val="en-US"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lang w:val="en-US"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lang w:val="en-US"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055C46" w:rsidRPr="00AE4694" w:rsidTr="00AD21D3">
        <w:trPr>
          <w:jc w:val="center"/>
          <w:ins w:id="8778" w:author="Suhwan Lim" w:date="2019-05-21T19:41:00Z"/>
        </w:trPr>
        <w:tc>
          <w:tcPr>
            <w:tcW w:w="2221" w:type="dxa"/>
            <w:vMerge w:val="restart"/>
            <w:vAlign w:val="center"/>
          </w:tcPr>
          <w:p w:rsidR="00055C46" w:rsidRPr="00AE4694" w:rsidRDefault="00055C46" w:rsidP="00055C46">
            <w:pPr>
              <w:pStyle w:val="TAC"/>
              <w:rPr>
                <w:ins w:id="8779" w:author="Suhwan Lim" w:date="2019-05-21T19:41:00Z"/>
                <w:rFonts w:cs="Arial"/>
              </w:rPr>
            </w:pPr>
            <w:ins w:id="8780" w:author="Suhwan Lim" w:date="2019-05-21T19:41:00Z">
              <w:r w:rsidRPr="009C571A">
                <w:rPr>
                  <w:rFonts w:cs="Arial"/>
                  <w:szCs w:val="18"/>
                  <w:lang w:eastAsia="ja-JP"/>
                </w:rPr>
                <w:t>DC_3-21_n77-n79</w:t>
              </w:r>
            </w:ins>
          </w:p>
        </w:tc>
        <w:tc>
          <w:tcPr>
            <w:tcW w:w="2952" w:type="dxa"/>
            <w:vAlign w:val="center"/>
          </w:tcPr>
          <w:p w:rsidR="00055C46" w:rsidRPr="00AE4694" w:rsidRDefault="00055C46" w:rsidP="00055C46">
            <w:pPr>
              <w:pStyle w:val="TAC"/>
              <w:rPr>
                <w:ins w:id="8781" w:author="Suhwan Lim" w:date="2019-05-21T19:41:00Z"/>
                <w:rFonts w:cs="Arial" w:hint="eastAsia"/>
                <w:lang w:eastAsia="ja-JP"/>
              </w:rPr>
            </w:pPr>
            <w:ins w:id="8782" w:author="Suhwan Lim" w:date="2019-05-21T19:41:00Z">
              <w:r>
                <w:rPr>
                  <w:lang w:val="en-US" w:eastAsia="ja-JP"/>
                </w:rPr>
                <w:t>3</w:t>
              </w:r>
            </w:ins>
          </w:p>
        </w:tc>
        <w:tc>
          <w:tcPr>
            <w:tcW w:w="2952" w:type="dxa"/>
            <w:vAlign w:val="center"/>
          </w:tcPr>
          <w:p w:rsidR="00055C46" w:rsidRPr="00AE4694" w:rsidRDefault="00055C46" w:rsidP="00055C46">
            <w:pPr>
              <w:pStyle w:val="TAC"/>
              <w:rPr>
                <w:ins w:id="8783" w:author="Suhwan Lim" w:date="2019-05-21T19:41:00Z"/>
                <w:rFonts w:cs="Arial"/>
                <w:lang w:val="en-US" w:eastAsia="ko-KR"/>
              </w:rPr>
            </w:pPr>
            <w:ins w:id="8784" w:author="Suhwan Lim" w:date="2019-05-21T19:41: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AD21D3">
        <w:trPr>
          <w:jc w:val="center"/>
          <w:ins w:id="8785" w:author="Suhwan Lim" w:date="2019-05-21T19:41:00Z"/>
        </w:trPr>
        <w:tc>
          <w:tcPr>
            <w:tcW w:w="2221" w:type="dxa"/>
            <w:vMerge/>
            <w:vAlign w:val="center"/>
          </w:tcPr>
          <w:p w:rsidR="00055C46" w:rsidRPr="00AE4694" w:rsidRDefault="00055C46" w:rsidP="00055C46">
            <w:pPr>
              <w:pStyle w:val="TAC"/>
              <w:rPr>
                <w:ins w:id="8786" w:author="Suhwan Lim" w:date="2019-05-21T19:41:00Z"/>
                <w:rFonts w:cs="Arial"/>
              </w:rPr>
            </w:pPr>
          </w:p>
        </w:tc>
        <w:tc>
          <w:tcPr>
            <w:tcW w:w="2952" w:type="dxa"/>
            <w:vAlign w:val="center"/>
          </w:tcPr>
          <w:p w:rsidR="00055C46" w:rsidRPr="00AE4694" w:rsidRDefault="00055C46" w:rsidP="00055C46">
            <w:pPr>
              <w:pStyle w:val="TAC"/>
              <w:rPr>
                <w:ins w:id="8787" w:author="Suhwan Lim" w:date="2019-05-21T19:41:00Z"/>
                <w:rFonts w:cs="Arial" w:hint="eastAsia"/>
                <w:lang w:eastAsia="ja-JP"/>
              </w:rPr>
            </w:pPr>
            <w:ins w:id="8788" w:author="Suhwan Lim" w:date="2019-05-21T19:41:00Z">
              <w:r w:rsidRPr="00542F66">
                <w:rPr>
                  <w:rFonts w:eastAsia="Yu Mincho" w:hint="eastAsia"/>
                  <w:lang w:val="en-US" w:eastAsia="ja-JP"/>
                </w:rPr>
                <w:t>2</w:t>
              </w:r>
              <w:r w:rsidRPr="00542F66">
                <w:rPr>
                  <w:rFonts w:eastAsia="Yu Mincho"/>
                  <w:lang w:val="en-US" w:eastAsia="ja-JP"/>
                </w:rPr>
                <w:t>1</w:t>
              </w:r>
            </w:ins>
          </w:p>
        </w:tc>
        <w:tc>
          <w:tcPr>
            <w:tcW w:w="2952" w:type="dxa"/>
            <w:vAlign w:val="center"/>
          </w:tcPr>
          <w:p w:rsidR="00055C46" w:rsidRPr="00AE4694" w:rsidRDefault="00055C46" w:rsidP="00055C46">
            <w:pPr>
              <w:pStyle w:val="TAC"/>
              <w:rPr>
                <w:ins w:id="8789" w:author="Suhwan Lim" w:date="2019-05-21T19:41:00Z"/>
                <w:rFonts w:cs="Arial"/>
                <w:lang w:val="en-US" w:eastAsia="ko-KR"/>
              </w:rPr>
            </w:pPr>
            <w:ins w:id="8790" w:author="Suhwan Lim" w:date="2019-05-21T19:41:00Z">
              <w:r>
                <w:rPr>
                  <w:rFonts w:eastAsia="Yu Mincho" w:cs="Arial" w:hint="eastAsia"/>
                  <w:lang w:eastAsia="ja-JP"/>
                </w:rPr>
                <w:t>0</w:t>
              </w:r>
              <w:r>
                <w:rPr>
                  <w:rFonts w:eastAsia="Yu Mincho" w:cs="Arial"/>
                  <w:lang w:eastAsia="ja-JP"/>
                </w:rPr>
                <w:t>.5</w:t>
              </w:r>
            </w:ins>
          </w:p>
        </w:tc>
      </w:tr>
      <w:tr w:rsidR="00055C46" w:rsidRPr="00AE4694" w:rsidTr="00AD21D3">
        <w:trPr>
          <w:jc w:val="center"/>
          <w:ins w:id="8791" w:author="Suhwan Lim" w:date="2019-05-21T19:41:00Z"/>
        </w:trPr>
        <w:tc>
          <w:tcPr>
            <w:tcW w:w="2221" w:type="dxa"/>
            <w:vMerge/>
            <w:vAlign w:val="center"/>
          </w:tcPr>
          <w:p w:rsidR="00055C46" w:rsidRPr="00AE4694" w:rsidRDefault="00055C46" w:rsidP="00055C46">
            <w:pPr>
              <w:pStyle w:val="TAC"/>
              <w:rPr>
                <w:ins w:id="8792" w:author="Suhwan Lim" w:date="2019-05-21T19:41:00Z"/>
                <w:rFonts w:cs="Arial"/>
              </w:rPr>
            </w:pPr>
          </w:p>
        </w:tc>
        <w:tc>
          <w:tcPr>
            <w:tcW w:w="2952" w:type="dxa"/>
            <w:vAlign w:val="center"/>
          </w:tcPr>
          <w:p w:rsidR="00055C46" w:rsidRPr="00AE4694" w:rsidRDefault="00055C46" w:rsidP="00055C46">
            <w:pPr>
              <w:pStyle w:val="TAC"/>
              <w:rPr>
                <w:ins w:id="8793" w:author="Suhwan Lim" w:date="2019-05-21T19:41:00Z"/>
                <w:rFonts w:cs="Arial" w:hint="eastAsia"/>
                <w:lang w:eastAsia="ja-JP"/>
              </w:rPr>
            </w:pPr>
            <w:ins w:id="8794" w:author="Suhwan Lim" w:date="2019-05-21T19:41:00Z">
              <w:r>
                <w:rPr>
                  <w:lang w:val="en-US" w:eastAsia="ja-JP"/>
                </w:rPr>
                <w:t>n77</w:t>
              </w:r>
            </w:ins>
          </w:p>
        </w:tc>
        <w:tc>
          <w:tcPr>
            <w:tcW w:w="2952" w:type="dxa"/>
            <w:vAlign w:val="center"/>
          </w:tcPr>
          <w:p w:rsidR="00055C46" w:rsidRPr="00AE4694" w:rsidRDefault="00055C46" w:rsidP="00055C46">
            <w:pPr>
              <w:pStyle w:val="TAC"/>
              <w:rPr>
                <w:ins w:id="8795" w:author="Suhwan Lim" w:date="2019-05-21T19:41:00Z"/>
                <w:rFonts w:cs="Arial"/>
                <w:lang w:val="en-US" w:eastAsia="ko-KR"/>
              </w:rPr>
            </w:pPr>
            <w:ins w:id="8796" w:author="Suhwan Lim" w:date="2019-05-21T19:41:00Z">
              <w:r w:rsidRPr="005E1C84">
                <w:rPr>
                  <w:rFonts w:eastAsia="Yu Mincho" w:cs="Arial" w:hint="eastAsia"/>
                  <w:lang w:eastAsia="ja-JP"/>
                </w:rPr>
                <w:t>0</w:t>
              </w:r>
              <w:r w:rsidRPr="005E1C84">
                <w:rPr>
                  <w:rFonts w:eastAsia="Yu Mincho" w:cs="Arial"/>
                  <w:lang w:eastAsia="ja-JP"/>
                </w:rPr>
                <w:t>.5</w:t>
              </w:r>
            </w:ins>
          </w:p>
        </w:tc>
      </w:tr>
      <w:tr w:rsidR="00055C46" w:rsidRPr="00AE4694" w:rsidTr="00EC41AA">
        <w:trPr>
          <w:jc w:val="center"/>
          <w:ins w:id="8797" w:author="Suhwan Lim" w:date="2019-05-21T19:41:00Z"/>
        </w:trPr>
        <w:tc>
          <w:tcPr>
            <w:tcW w:w="2221" w:type="dxa"/>
            <w:vMerge w:val="restart"/>
            <w:vAlign w:val="center"/>
          </w:tcPr>
          <w:p w:rsidR="00055C46" w:rsidRPr="00AE4694" w:rsidRDefault="00055C46" w:rsidP="00055C46">
            <w:pPr>
              <w:pStyle w:val="TAC"/>
              <w:rPr>
                <w:ins w:id="8798" w:author="Suhwan Lim" w:date="2019-05-21T19:41:00Z"/>
                <w:rFonts w:cs="Arial"/>
              </w:rPr>
            </w:pPr>
            <w:ins w:id="8799" w:author="Suhwan Lim" w:date="2019-05-21T19:41:00Z">
              <w:r w:rsidRPr="009C571A">
                <w:rPr>
                  <w:rFonts w:cs="Arial"/>
                  <w:szCs w:val="18"/>
                  <w:lang w:eastAsia="ja-JP"/>
                </w:rPr>
                <w:t>DC_3-21_n7</w:t>
              </w:r>
            </w:ins>
            <w:ins w:id="8800" w:author="Suhwan Lim" w:date="2019-05-21T19:42:00Z">
              <w:r>
                <w:rPr>
                  <w:rFonts w:cs="Arial"/>
                  <w:szCs w:val="18"/>
                  <w:lang w:eastAsia="ja-JP"/>
                </w:rPr>
                <w:t>8</w:t>
              </w:r>
            </w:ins>
            <w:ins w:id="8801" w:author="Suhwan Lim" w:date="2019-05-21T19:41:00Z">
              <w:r w:rsidRPr="009C571A">
                <w:rPr>
                  <w:rFonts w:cs="Arial"/>
                  <w:szCs w:val="18"/>
                  <w:lang w:eastAsia="ja-JP"/>
                </w:rPr>
                <w:t>-n79</w:t>
              </w:r>
            </w:ins>
          </w:p>
        </w:tc>
        <w:tc>
          <w:tcPr>
            <w:tcW w:w="2952" w:type="dxa"/>
            <w:vAlign w:val="center"/>
          </w:tcPr>
          <w:p w:rsidR="00055C46" w:rsidRPr="00AE4694" w:rsidRDefault="00055C46" w:rsidP="00EC41AA">
            <w:pPr>
              <w:pStyle w:val="TAC"/>
              <w:rPr>
                <w:ins w:id="8802" w:author="Suhwan Lim" w:date="2019-05-21T19:41:00Z"/>
                <w:rFonts w:cs="Arial" w:hint="eastAsia"/>
                <w:lang w:eastAsia="ja-JP"/>
              </w:rPr>
            </w:pPr>
            <w:ins w:id="8803" w:author="Suhwan Lim" w:date="2019-05-21T19:41:00Z">
              <w:r>
                <w:rPr>
                  <w:lang w:val="en-US" w:eastAsia="ja-JP"/>
                </w:rPr>
                <w:t>3</w:t>
              </w:r>
            </w:ins>
          </w:p>
        </w:tc>
        <w:tc>
          <w:tcPr>
            <w:tcW w:w="2952" w:type="dxa"/>
            <w:vAlign w:val="center"/>
          </w:tcPr>
          <w:p w:rsidR="00055C46" w:rsidRPr="00AE4694" w:rsidRDefault="00055C46" w:rsidP="00EC41AA">
            <w:pPr>
              <w:pStyle w:val="TAC"/>
              <w:rPr>
                <w:ins w:id="8804" w:author="Suhwan Lim" w:date="2019-05-21T19:41:00Z"/>
                <w:rFonts w:cs="Arial"/>
                <w:lang w:val="en-US" w:eastAsia="ko-KR"/>
              </w:rPr>
            </w:pPr>
            <w:ins w:id="8805" w:author="Suhwan Lim" w:date="2019-05-21T19:41: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EC41AA">
        <w:trPr>
          <w:jc w:val="center"/>
          <w:ins w:id="8806" w:author="Suhwan Lim" w:date="2019-05-21T19:41:00Z"/>
        </w:trPr>
        <w:tc>
          <w:tcPr>
            <w:tcW w:w="2221" w:type="dxa"/>
            <w:vMerge/>
            <w:vAlign w:val="center"/>
          </w:tcPr>
          <w:p w:rsidR="00055C46" w:rsidRPr="00AE4694" w:rsidRDefault="00055C46" w:rsidP="00EC41AA">
            <w:pPr>
              <w:pStyle w:val="TAC"/>
              <w:rPr>
                <w:ins w:id="8807" w:author="Suhwan Lim" w:date="2019-05-21T19:41:00Z"/>
                <w:rFonts w:cs="Arial"/>
              </w:rPr>
            </w:pPr>
          </w:p>
        </w:tc>
        <w:tc>
          <w:tcPr>
            <w:tcW w:w="2952" w:type="dxa"/>
            <w:vAlign w:val="center"/>
          </w:tcPr>
          <w:p w:rsidR="00055C46" w:rsidRPr="00AE4694" w:rsidRDefault="00055C46" w:rsidP="00EC41AA">
            <w:pPr>
              <w:pStyle w:val="TAC"/>
              <w:rPr>
                <w:ins w:id="8808" w:author="Suhwan Lim" w:date="2019-05-21T19:41:00Z"/>
                <w:rFonts w:cs="Arial" w:hint="eastAsia"/>
                <w:lang w:eastAsia="ja-JP"/>
              </w:rPr>
            </w:pPr>
            <w:ins w:id="8809" w:author="Suhwan Lim" w:date="2019-05-21T19:41:00Z">
              <w:r w:rsidRPr="00542F66">
                <w:rPr>
                  <w:rFonts w:eastAsia="Yu Mincho" w:hint="eastAsia"/>
                  <w:lang w:val="en-US" w:eastAsia="ja-JP"/>
                </w:rPr>
                <w:t>2</w:t>
              </w:r>
              <w:r w:rsidRPr="00542F66">
                <w:rPr>
                  <w:rFonts w:eastAsia="Yu Mincho"/>
                  <w:lang w:val="en-US" w:eastAsia="ja-JP"/>
                </w:rPr>
                <w:t>1</w:t>
              </w:r>
            </w:ins>
          </w:p>
        </w:tc>
        <w:tc>
          <w:tcPr>
            <w:tcW w:w="2952" w:type="dxa"/>
            <w:vAlign w:val="center"/>
          </w:tcPr>
          <w:p w:rsidR="00055C46" w:rsidRPr="00AE4694" w:rsidRDefault="00055C46" w:rsidP="00EC41AA">
            <w:pPr>
              <w:pStyle w:val="TAC"/>
              <w:rPr>
                <w:ins w:id="8810" w:author="Suhwan Lim" w:date="2019-05-21T19:41:00Z"/>
                <w:rFonts w:cs="Arial"/>
                <w:lang w:val="en-US" w:eastAsia="ko-KR"/>
              </w:rPr>
            </w:pPr>
            <w:ins w:id="8811" w:author="Suhwan Lim" w:date="2019-05-21T19:41:00Z">
              <w:r>
                <w:rPr>
                  <w:rFonts w:eastAsia="Yu Mincho" w:cs="Arial" w:hint="eastAsia"/>
                  <w:lang w:eastAsia="ja-JP"/>
                </w:rPr>
                <w:t>0</w:t>
              </w:r>
              <w:r>
                <w:rPr>
                  <w:rFonts w:eastAsia="Yu Mincho" w:cs="Arial"/>
                  <w:lang w:eastAsia="ja-JP"/>
                </w:rPr>
                <w:t>.5</w:t>
              </w:r>
            </w:ins>
          </w:p>
        </w:tc>
      </w:tr>
      <w:tr w:rsidR="00055C46" w:rsidRPr="00AE4694" w:rsidTr="00EC41AA">
        <w:trPr>
          <w:jc w:val="center"/>
          <w:ins w:id="8812" w:author="Suhwan Lim" w:date="2019-05-21T19:41:00Z"/>
        </w:trPr>
        <w:tc>
          <w:tcPr>
            <w:tcW w:w="2221" w:type="dxa"/>
            <w:vMerge/>
            <w:vAlign w:val="center"/>
          </w:tcPr>
          <w:p w:rsidR="00055C46" w:rsidRPr="00AE4694" w:rsidRDefault="00055C46" w:rsidP="00EC41AA">
            <w:pPr>
              <w:pStyle w:val="TAC"/>
              <w:rPr>
                <w:ins w:id="8813" w:author="Suhwan Lim" w:date="2019-05-21T19:41:00Z"/>
                <w:rFonts w:cs="Arial"/>
              </w:rPr>
            </w:pPr>
          </w:p>
        </w:tc>
        <w:tc>
          <w:tcPr>
            <w:tcW w:w="2952" w:type="dxa"/>
            <w:vAlign w:val="center"/>
          </w:tcPr>
          <w:p w:rsidR="00055C46" w:rsidRPr="00AE4694" w:rsidRDefault="00055C46" w:rsidP="00EC41AA">
            <w:pPr>
              <w:pStyle w:val="TAC"/>
              <w:rPr>
                <w:ins w:id="8814" w:author="Suhwan Lim" w:date="2019-05-21T19:41:00Z"/>
                <w:rFonts w:cs="Arial" w:hint="eastAsia"/>
                <w:lang w:eastAsia="ja-JP"/>
              </w:rPr>
            </w:pPr>
            <w:ins w:id="8815" w:author="Suhwan Lim" w:date="2019-05-21T19:41:00Z">
              <w:r>
                <w:rPr>
                  <w:lang w:val="en-US" w:eastAsia="ja-JP"/>
                </w:rPr>
                <w:t>n7</w:t>
              </w:r>
              <w:r>
                <w:rPr>
                  <w:lang w:val="en-US" w:eastAsia="ja-JP"/>
                </w:rPr>
                <w:t>8</w:t>
              </w:r>
            </w:ins>
          </w:p>
        </w:tc>
        <w:tc>
          <w:tcPr>
            <w:tcW w:w="2952" w:type="dxa"/>
            <w:vAlign w:val="center"/>
          </w:tcPr>
          <w:p w:rsidR="00055C46" w:rsidRPr="00AE4694" w:rsidRDefault="00055C46" w:rsidP="00EC41AA">
            <w:pPr>
              <w:pStyle w:val="TAC"/>
              <w:rPr>
                <w:ins w:id="8816" w:author="Suhwan Lim" w:date="2019-05-21T19:41:00Z"/>
                <w:rFonts w:cs="Arial"/>
                <w:lang w:val="en-US" w:eastAsia="ko-KR"/>
              </w:rPr>
            </w:pPr>
            <w:ins w:id="8817" w:author="Suhwan Lim" w:date="2019-05-21T19:41: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055C46" w:rsidRPr="00AE4694" w:rsidTr="00AD21D3">
        <w:trPr>
          <w:jc w:val="center"/>
          <w:ins w:id="8818" w:author="Suhwan Lim" w:date="2019-05-21T19:42:00Z"/>
        </w:trPr>
        <w:tc>
          <w:tcPr>
            <w:tcW w:w="2221" w:type="dxa"/>
            <w:vMerge w:val="restart"/>
            <w:vAlign w:val="center"/>
          </w:tcPr>
          <w:p w:rsidR="00055C46" w:rsidRPr="00AE4694" w:rsidRDefault="00055C46" w:rsidP="00055C46">
            <w:pPr>
              <w:pStyle w:val="TAC"/>
              <w:rPr>
                <w:ins w:id="8819" w:author="Suhwan Lim" w:date="2019-05-21T19:42:00Z"/>
                <w:rFonts w:cs="Arial"/>
              </w:rPr>
            </w:pPr>
            <w:ins w:id="8820" w:author="Suhwan Lim" w:date="2019-05-21T19:43:00Z">
              <w:r w:rsidRPr="009C571A">
                <w:rPr>
                  <w:rFonts w:cs="Arial"/>
                  <w:szCs w:val="18"/>
                  <w:lang w:eastAsia="ja-JP"/>
                </w:rPr>
                <w:t>DC_3-</w:t>
              </w:r>
              <w:r>
                <w:rPr>
                  <w:rFonts w:cs="Arial"/>
                  <w:szCs w:val="18"/>
                  <w:lang w:eastAsia="ja-JP"/>
                </w:rPr>
                <w:t>42</w:t>
              </w:r>
              <w:r w:rsidRPr="009C571A">
                <w:rPr>
                  <w:rFonts w:cs="Arial"/>
                  <w:szCs w:val="18"/>
                  <w:lang w:eastAsia="ja-JP"/>
                </w:rPr>
                <w:t>_n77-n79</w:t>
              </w:r>
            </w:ins>
          </w:p>
        </w:tc>
        <w:tc>
          <w:tcPr>
            <w:tcW w:w="2952" w:type="dxa"/>
            <w:vAlign w:val="center"/>
          </w:tcPr>
          <w:p w:rsidR="00055C46" w:rsidRPr="00AE4694" w:rsidRDefault="00055C46" w:rsidP="00055C46">
            <w:pPr>
              <w:pStyle w:val="TAC"/>
              <w:rPr>
                <w:ins w:id="8821" w:author="Suhwan Lim" w:date="2019-05-21T19:42:00Z"/>
                <w:rFonts w:cs="Arial" w:hint="eastAsia"/>
                <w:szCs w:val="18"/>
                <w:lang w:eastAsia="zh-CN"/>
              </w:rPr>
            </w:pPr>
            <w:ins w:id="8822" w:author="Suhwan Lim" w:date="2019-05-21T19:43:00Z">
              <w:r>
                <w:rPr>
                  <w:lang w:val="en-US" w:eastAsia="ja-JP"/>
                </w:rPr>
                <w:t>3</w:t>
              </w:r>
            </w:ins>
          </w:p>
        </w:tc>
        <w:tc>
          <w:tcPr>
            <w:tcW w:w="2952" w:type="dxa"/>
            <w:vAlign w:val="center"/>
          </w:tcPr>
          <w:p w:rsidR="00055C46" w:rsidRPr="00AE4694" w:rsidRDefault="00055C46" w:rsidP="00055C46">
            <w:pPr>
              <w:pStyle w:val="TAC"/>
              <w:rPr>
                <w:ins w:id="8823" w:author="Suhwan Lim" w:date="2019-05-21T19:42:00Z"/>
                <w:rFonts w:cs="Arial" w:hint="eastAsia"/>
                <w:szCs w:val="18"/>
                <w:lang w:eastAsia="ja-JP"/>
              </w:rPr>
            </w:pPr>
            <w:ins w:id="8824" w:author="Suhwan Lim" w:date="2019-05-21T19:43: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825" w:author="Suhwan Lim" w:date="2019-05-21T19:42:00Z"/>
        </w:trPr>
        <w:tc>
          <w:tcPr>
            <w:tcW w:w="2221" w:type="dxa"/>
            <w:vMerge/>
            <w:vAlign w:val="center"/>
          </w:tcPr>
          <w:p w:rsidR="00055C46" w:rsidRPr="00AE4694" w:rsidRDefault="00055C46" w:rsidP="00055C46">
            <w:pPr>
              <w:pStyle w:val="TAC"/>
              <w:rPr>
                <w:ins w:id="8826" w:author="Suhwan Lim" w:date="2019-05-21T19:42:00Z"/>
                <w:rFonts w:cs="Arial"/>
              </w:rPr>
            </w:pPr>
          </w:p>
        </w:tc>
        <w:tc>
          <w:tcPr>
            <w:tcW w:w="2952" w:type="dxa"/>
            <w:vAlign w:val="center"/>
          </w:tcPr>
          <w:p w:rsidR="00055C46" w:rsidRPr="00AE4694" w:rsidRDefault="00055C46" w:rsidP="00055C46">
            <w:pPr>
              <w:pStyle w:val="TAC"/>
              <w:rPr>
                <w:ins w:id="8827" w:author="Suhwan Lim" w:date="2019-05-21T19:42:00Z"/>
                <w:rFonts w:cs="Arial" w:hint="eastAsia"/>
                <w:szCs w:val="18"/>
                <w:lang w:eastAsia="zh-CN"/>
              </w:rPr>
            </w:pPr>
            <w:ins w:id="8828" w:author="Suhwan Lim" w:date="2019-05-21T19:43:00Z">
              <w:r>
                <w:rPr>
                  <w:rFonts w:eastAsia="Yu Mincho"/>
                  <w:lang w:val="en-US" w:eastAsia="ja-JP"/>
                </w:rPr>
                <w:t>42</w:t>
              </w:r>
            </w:ins>
          </w:p>
        </w:tc>
        <w:tc>
          <w:tcPr>
            <w:tcW w:w="2952" w:type="dxa"/>
            <w:vAlign w:val="center"/>
          </w:tcPr>
          <w:p w:rsidR="00055C46" w:rsidRPr="00AE4694" w:rsidRDefault="00055C46" w:rsidP="00055C46">
            <w:pPr>
              <w:pStyle w:val="TAC"/>
              <w:rPr>
                <w:ins w:id="8829" w:author="Suhwan Lim" w:date="2019-05-21T19:42:00Z"/>
                <w:rFonts w:cs="Arial" w:hint="eastAsia"/>
                <w:szCs w:val="18"/>
                <w:lang w:eastAsia="ja-JP"/>
              </w:rPr>
            </w:pPr>
            <w:ins w:id="8830" w:author="Suhwan Lim" w:date="2019-05-21T19:43:00Z">
              <w:r>
                <w:rPr>
                  <w:rFonts w:eastAsia="Yu Mincho" w:cs="Arial" w:hint="eastAsia"/>
                  <w:lang w:eastAsia="ja-JP"/>
                </w:rPr>
                <w:t>0</w:t>
              </w:r>
              <w:r>
                <w:rPr>
                  <w:rFonts w:eastAsia="Yu Mincho" w:cs="Arial"/>
                  <w:lang w:eastAsia="ja-JP"/>
                </w:rPr>
                <w:t>.5</w:t>
              </w:r>
            </w:ins>
          </w:p>
        </w:tc>
      </w:tr>
      <w:tr w:rsidR="00055C46" w:rsidRPr="00AE4694" w:rsidTr="00AD21D3">
        <w:trPr>
          <w:jc w:val="center"/>
          <w:ins w:id="8831" w:author="Suhwan Lim" w:date="2019-05-21T19:42:00Z"/>
        </w:trPr>
        <w:tc>
          <w:tcPr>
            <w:tcW w:w="2221" w:type="dxa"/>
            <w:vMerge/>
            <w:vAlign w:val="center"/>
          </w:tcPr>
          <w:p w:rsidR="00055C46" w:rsidRPr="00AE4694" w:rsidRDefault="00055C46" w:rsidP="00055C46">
            <w:pPr>
              <w:pStyle w:val="TAC"/>
              <w:rPr>
                <w:ins w:id="8832" w:author="Suhwan Lim" w:date="2019-05-21T19:42:00Z"/>
                <w:rFonts w:cs="Arial"/>
              </w:rPr>
            </w:pPr>
          </w:p>
        </w:tc>
        <w:tc>
          <w:tcPr>
            <w:tcW w:w="2952" w:type="dxa"/>
            <w:vAlign w:val="center"/>
          </w:tcPr>
          <w:p w:rsidR="00055C46" w:rsidRPr="00AE4694" w:rsidRDefault="00055C46" w:rsidP="00055C46">
            <w:pPr>
              <w:pStyle w:val="TAC"/>
              <w:rPr>
                <w:ins w:id="8833" w:author="Suhwan Lim" w:date="2019-05-21T19:42:00Z"/>
                <w:rFonts w:cs="Arial" w:hint="eastAsia"/>
                <w:szCs w:val="18"/>
                <w:lang w:eastAsia="zh-CN"/>
              </w:rPr>
            </w:pPr>
            <w:ins w:id="8834" w:author="Suhwan Lim" w:date="2019-05-21T19:43:00Z">
              <w:r>
                <w:rPr>
                  <w:lang w:val="en-US" w:eastAsia="ja-JP"/>
                </w:rPr>
                <w:t>n77</w:t>
              </w:r>
            </w:ins>
          </w:p>
        </w:tc>
        <w:tc>
          <w:tcPr>
            <w:tcW w:w="2952" w:type="dxa"/>
            <w:vAlign w:val="center"/>
          </w:tcPr>
          <w:p w:rsidR="00055C46" w:rsidRPr="00AE4694" w:rsidRDefault="00055C46" w:rsidP="00055C46">
            <w:pPr>
              <w:pStyle w:val="TAC"/>
              <w:rPr>
                <w:ins w:id="8835" w:author="Suhwan Lim" w:date="2019-05-21T19:42:00Z"/>
                <w:rFonts w:cs="Arial" w:hint="eastAsia"/>
                <w:szCs w:val="18"/>
                <w:lang w:eastAsia="ja-JP"/>
              </w:rPr>
            </w:pPr>
            <w:ins w:id="8836" w:author="Suhwan Lim" w:date="2019-05-21T19:43:00Z">
              <w:r w:rsidRPr="005E1C84">
                <w:rPr>
                  <w:rFonts w:eastAsia="Yu Mincho" w:cs="Arial" w:hint="eastAsia"/>
                  <w:lang w:eastAsia="ja-JP"/>
                </w:rPr>
                <w:t>0</w:t>
              </w:r>
              <w:r w:rsidRPr="005E1C84">
                <w:rPr>
                  <w:rFonts w:eastAsia="Yu Mincho" w:cs="Arial"/>
                  <w:lang w:eastAsia="ja-JP"/>
                </w:rPr>
                <w:t>.5</w:t>
              </w:r>
            </w:ins>
          </w:p>
        </w:tc>
      </w:tr>
      <w:tr w:rsidR="00055C46" w:rsidRPr="00AE4694" w:rsidTr="00EC41AA">
        <w:trPr>
          <w:jc w:val="center"/>
          <w:ins w:id="8837" w:author="Suhwan Lim" w:date="2019-05-21T19:43:00Z"/>
        </w:trPr>
        <w:tc>
          <w:tcPr>
            <w:tcW w:w="2221" w:type="dxa"/>
            <w:vMerge w:val="restart"/>
            <w:vAlign w:val="center"/>
          </w:tcPr>
          <w:p w:rsidR="00055C46" w:rsidRPr="00AE4694" w:rsidRDefault="00055C46" w:rsidP="00EC41AA">
            <w:pPr>
              <w:pStyle w:val="TAC"/>
              <w:rPr>
                <w:ins w:id="8838" w:author="Suhwan Lim" w:date="2019-05-21T19:43:00Z"/>
                <w:rFonts w:cs="Arial"/>
              </w:rPr>
            </w:pPr>
            <w:ins w:id="8839" w:author="Suhwan Lim" w:date="2019-05-21T19:43:00Z">
              <w:r w:rsidRPr="009C571A">
                <w:rPr>
                  <w:rFonts w:cs="Arial"/>
                  <w:szCs w:val="18"/>
                  <w:lang w:eastAsia="ja-JP"/>
                </w:rPr>
                <w:t>DC_3-</w:t>
              </w:r>
              <w:r>
                <w:rPr>
                  <w:rFonts w:cs="Arial"/>
                  <w:szCs w:val="18"/>
                  <w:lang w:eastAsia="ja-JP"/>
                </w:rPr>
                <w:t>42</w:t>
              </w:r>
              <w:r>
                <w:rPr>
                  <w:rFonts w:cs="Arial"/>
                  <w:szCs w:val="18"/>
                  <w:lang w:eastAsia="ja-JP"/>
                </w:rPr>
                <w:t>_n78</w:t>
              </w:r>
              <w:r w:rsidRPr="009C571A">
                <w:rPr>
                  <w:rFonts w:cs="Arial"/>
                  <w:szCs w:val="18"/>
                  <w:lang w:eastAsia="ja-JP"/>
                </w:rPr>
                <w:t>-n79</w:t>
              </w:r>
            </w:ins>
          </w:p>
        </w:tc>
        <w:tc>
          <w:tcPr>
            <w:tcW w:w="2952" w:type="dxa"/>
            <w:vAlign w:val="center"/>
          </w:tcPr>
          <w:p w:rsidR="00055C46" w:rsidRPr="00AE4694" w:rsidRDefault="00055C46" w:rsidP="00EC41AA">
            <w:pPr>
              <w:pStyle w:val="TAC"/>
              <w:rPr>
                <w:ins w:id="8840" w:author="Suhwan Lim" w:date="2019-05-21T19:43:00Z"/>
                <w:rFonts w:cs="Arial" w:hint="eastAsia"/>
                <w:szCs w:val="18"/>
                <w:lang w:eastAsia="zh-CN"/>
              </w:rPr>
            </w:pPr>
            <w:ins w:id="8841" w:author="Suhwan Lim" w:date="2019-05-21T19:43:00Z">
              <w:r>
                <w:rPr>
                  <w:lang w:val="en-US" w:eastAsia="ja-JP"/>
                </w:rPr>
                <w:t>3</w:t>
              </w:r>
            </w:ins>
          </w:p>
        </w:tc>
        <w:tc>
          <w:tcPr>
            <w:tcW w:w="2952" w:type="dxa"/>
            <w:vAlign w:val="center"/>
          </w:tcPr>
          <w:p w:rsidR="00055C46" w:rsidRPr="00AE4694" w:rsidRDefault="00055C46" w:rsidP="00EC41AA">
            <w:pPr>
              <w:pStyle w:val="TAC"/>
              <w:rPr>
                <w:ins w:id="8842" w:author="Suhwan Lim" w:date="2019-05-21T19:43:00Z"/>
                <w:rFonts w:cs="Arial" w:hint="eastAsia"/>
                <w:szCs w:val="18"/>
                <w:lang w:eastAsia="ja-JP"/>
              </w:rPr>
            </w:pPr>
            <w:ins w:id="8843" w:author="Suhwan Lim" w:date="2019-05-21T19:43: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EC41AA">
        <w:trPr>
          <w:jc w:val="center"/>
          <w:ins w:id="8844" w:author="Suhwan Lim" w:date="2019-05-21T19:43:00Z"/>
        </w:trPr>
        <w:tc>
          <w:tcPr>
            <w:tcW w:w="2221" w:type="dxa"/>
            <w:vMerge/>
            <w:vAlign w:val="center"/>
          </w:tcPr>
          <w:p w:rsidR="00055C46" w:rsidRPr="00AE4694" w:rsidRDefault="00055C46" w:rsidP="00EC41AA">
            <w:pPr>
              <w:pStyle w:val="TAC"/>
              <w:rPr>
                <w:ins w:id="8845" w:author="Suhwan Lim" w:date="2019-05-21T19:43:00Z"/>
                <w:rFonts w:cs="Arial"/>
              </w:rPr>
            </w:pPr>
          </w:p>
        </w:tc>
        <w:tc>
          <w:tcPr>
            <w:tcW w:w="2952" w:type="dxa"/>
            <w:vAlign w:val="center"/>
          </w:tcPr>
          <w:p w:rsidR="00055C46" w:rsidRPr="00AE4694" w:rsidRDefault="00055C46" w:rsidP="00EC41AA">
            <w:pPr>
              <w:pStyle w:val="TAC"/>
              <w:rPr>
                <w:ins w:id="8846" w:author="Suhwan Lim" w:date="2019-05-21T19:43:00Z"/>
                <w:rFonts w:cs="Arial" w:hint="eastAsia"/>
                <w:szCs w:val="18"/>
                <w:lang w:eastAsia="zh-CN"/>
              </w:rPr>
            </w:pPr>
            <w:ins w:id="8847" w:author="Suhwan Lim" w:date="2019-05-21T19:43:00Z">
              <w:r>
                <w:rPr>
                  <w:rFonts w:eastAsia="Yu Mincho"/>
                  <w:lang w:val="en-US" w:eastAsia="ja-JP"/>
                </w:rPr>
                <w:t>42</w:t>
              </w:r>
            </w:ins>
          </w:p>
        </w:tc>
        <w:tc>
          <w:tcPr>
            <w:tcW w:w="2952" w:type="dxa"/>
            <w:vAlign w:val="center"/>
          </w:tcPr>
          <w:p w:rsidR="00055C46" w:rsidRPr="00AE4694" w:rsidRDefault="00055C46" w:rsidP="00EC41AA">
            <w:pPr>
              <w:pStyle w:val="TAC"/>
              <w:rPr>
                <w:ins w:id="8848" w:author="Suhwan Lim" w:date="2019-05-21T19:43:00Z"/>
                <w:rFonts w:cs="Arial" w:hint="eastAsia"/>
                <w:szCs w:val="18"/>
                <w:lang w:eastAsia="ja-JP"/>
              </w:rPr>
            </w:pPr>
            <w:ins w:id="8849" w:author="Suhwan Lim" w:date="2019-05-21T19:43:00Z">
              <w:r>
                <w:rPr>
                  <w:rFonts w:eastAsia="Yu Mincho" w:cs="Arial" w:hint="eastAsia"/>
                  <w:lang w:eastAsia="ja-JP"/>
                </w:rPr>
                <w:t>0</w:t>
              </w:r>
              <w:r>
                <w:rPr>
                  <w:rFonts w:eastAsia="Yu Mincho" w:cs="Arial"/>
                  <w:lang w:eastAsia="ja-JP"/>
                </w:rPr>
                <w:t>.5</w:t>
              </w:r>
            </w:ins>
          </w:p>
        </w:tc>
      </w:tr>
      <w:tr w:rsidR="00055C46" w:rsidRPr="00AE4694" w:rsidTr="00EC41AA">
        <w:trPr>
          <w:jc w:val="center"/>
          <w:ins w:id="8850" w:author="Suhwan Lim" w:date="2019-05-21T19:43:00Z"/>
        </w:trPr>
        <w:tc>
          <w:tcPr>
            <w:tcW w:w="2221" w:type="dxa"/>
            <w:vMerge/>
            <w:vAlign w:val="center"/>
          </w:tcPr>
          <w:p w:rsidR="00055C46" w:rsidRPr="00AE4694" w:rsidRDefault="00055C46" w:rsidP="00EC41AA">
            <w:pPr>
              <w:pStyle w:val="TAC"/>
              <w:rPr>
                <w:ins w:id="8851" w:author="Suhwan Lim" w:date="2019-05-21T19:43:00Z"/>
                <w:rFonts w:cs="Arial"/>
              </w:rPr>
            </w:pPr>
          </w:p>
        </w:tc>
        <w:tc>
          <w:tcPr>
            <w:tcW w:w="2952" w:type="dxa"/>
            <w:vAlign w:val="center"/>
          </w:tcPr>
          <w:p w:rsidR="00055C46" w:rsidRPr="00AE4694" w:rsidRDefault="00055C46" w:rsidP="00EC41AA">
            <w:pPr>
              <w:pStyle w:val="TAC"/>
              <w:rPr>
                <w:ins w:id="8852" w:author="Suhwan Lim" w:date="2019-05-21T19:43:00Z"/>
                <w:rFonts w:cs="Arial" w:hint="eastAsia"/>
                <w:szCs w:val="18"/>
                <w:lang w:eastAsia="zh-CN"/>
              </w:rPr>
            </w:pPr>
            <w:ins w:id="8853" w:author="Suhwan Lim" w:date="2019-05-21T19:43:00Z">
              <w:r>
                <w:rPr>
                  <w:lang w:val="en-US" w:eastAsia="ja-JP"/>
                </w:rPr>
                <w:t>n7</w:t>
              </w:r>
              <w:r>
                <w:rPr>
                  <w:lang w:val="en-US" w:eastAsia="ja-JP"/>
                </w:rPr>
                <w:t>8</w:t>
              </w:r>
            </w:ins>
          </w:p>
        </w:tc>
        <w:tc>
          <w:tcPr>
            <w:tcW w:w="2952" w:type="dxa"/>
            <w:vAlign w:val="center"/>
          </w:tcPr>
          <w:p w:rsidR="00055C46" w:rsidRPr="00AE4694" w:rsidRDefault="00055C46" w:rsidP="00EC41AA">
            <w:pPr>
              <w:pStyle w:val="TAC"/>
              <w:rPr>
                <w:ins w:id="8854" w:author="Suhwan Lim" w:date="2019-05-21T19:43:00Z"/>
                <w:rFonts w:cs="Arial" w:hint="eastAsia"/>
                <w:szCs w:val="18"/>
                <w:lang w:eastAsia="ja-JP"/>
              </w:rPr>
            </w:pPr>
            <w:ins w:id="8855" w:author="Suhwan Lim" w:date="2019-05-21T19:43: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5</w:t>
            </w:r>
            <w:r w:rsidRPr="00AE4694">
              <w:rPr>
                <w:rFonts w:cs="Arial"/>
              </w:rPr>
              <w:t>-</w:t>
            </w:r>
            <w:r w:rsidRPr="00AE4694">
              <w:rPr>
                <w:rFonts w:eastAsia="맑은 고딕" w:cs="Arial" w:hint="eastAsia"/>
                <w:lang w:eastAsia="ko-KR"/>
              </w:rPr>
              <w:t>7-7</w:t>
            </w:r>
            <w:r w:rsidRPr="00AE4694">
              <w:rPr>
                <w:rFonts w:eastAsia="맑은 고딕" w:cs="Arial"/>
                <w:lang w:val="sv-SE" w:eastAsia="ko-KR"/>
              </w:rPr>
              <w:t>_</w:t>
            </w: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DC_7-</w:t>
            </w:r>
            <w:r w:rsidRPr="00AE4694">
              <w:rPr>
                <w:rFonts w:eastAsia="맑은 고딕" w:cs="Arial"/>
                <w:lang w:eastAsia="ko-KR"/>
              </w:rPr>
              <w:t>20_n28-n78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7</w:t>
            </w:r>
          </w:p>
        </w:tc>
        <w:tc>
          <w:tcPr>
            <w:tcW w:w="2952" w:type="dxa"/>
          </w:tcPr>
          <w:p w:rsidR="008F27E3" w:rsidRPr="00AE4694" w:rsidRDefault="008F27E3" w:rsidP="00AD21D3">
            <w:pPr>
              <w:pStyle w:val="TAC"/>
              <w:rPr>
                <w:rFonts w:cs="Arial"/>
                <w:lang w:eastAsia="ja-JP"/>
              </w:rPr>
            </w:pPr>
            <w:r w:rsidRPr="00AE4694">
              <w:rPr>
                <w:rFonts w:eastAsia="맑은 고딕" w:cs="Arial"/>
                <w:lang w:eastAsia="ko-KR"/>
              </w:rPr>
              <w:t>0.0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20</w:t>
            </w:r>
          </w:p>
        </w:tc>
        <w:tc>
          <w:tcPr>
            <w:tcW w:w="2952" w:type="dxa"/>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n28</w:t>
            </w:r>
          </w:p>
        </w:tc>
        <w:tc>
          <w:tcPr>
            <w:tcW w:w="2952" w:type="dxa"/>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tcPr>
          <w:p w:rsidR="008F27E3" w:rsidRPr="00AE4694" w:rsidRDefault="008F27E3" w:rsidP="00AD21D3">
            <w:pPr>
              <w:pStyle w:val="TAC"/>
              <w:rPr>
                <w:rFonts w:cs="Arial"/>
                <w:lang w:eastAsia="ja-JP"/>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055C46" w:rsidRPr="00AE4694" w:rsidTr="00AD21D3">
        <w:trPr>
          <w:jc w:val="center"/>
          <w:ins w:id="8856" w:author="Suhwan Lim" w:date="2019-05-21T19:43:00Z"/>
        </w:trPr>
        <w:tc>
          <w:tcPr>
            <w:tcW w:w="2221" w:type="dxa"/>
            <w:vAlign w:val="center"/>
          </w:tcPr>
          <w:p w:rsidR="00055C46" w:rsidRPr="00AE4694" w:rsidRDefault="00055C46" w:rsidP="00055C46">
            <w:pPr>
              <w:pStyle w:val="TAC"/>
              <w:rPr>
                <w:ins w:id="8857" w:author="Suhwan Lim" w:date="2019-05-21T19:43:00Z"/>
                <w:rFonts w:cs="Arial"/>
              </w:rPr>
            </w:pPr>
            <w:ins w:id="8858" w:author="Suhwan Lim" w:date="2019-05-21T19:44: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21</w:t>
              </w:r>
              <w:r w:rsidRPr="009C571A">
                <w:rPr>
                  <w:rFonts w:cs="Arial"/>
                  <w:szCs w:val="18"/>
                  <w:lang w:eastAsia="ja-JP"/>
                </w:rPr>
                <w:t>_n77-n79</w:t>
              </w:r>
            </w:ins>
          </w:p>
        </w:tc>
        <w:tc>
          <w:tcPr>
            <w:tcW w:w="2952" w:type="dxa"/>
            <w:vAlign w:val="center"/>
          </w:tcPr>
          <w:p w:rsidR="00055C46" w:rsidRPr="00AE4694" w:rsidRDefault="00055C46" w:rsidP="00055C46">
            <w:pPr>
              <w:pStyle w:val="TAC"/>
              <w:rPr>
                <w:ins w:id="8859" w:author="Suhwan Lim" w:date="2019-05-21T19:43:00Z"/>
                <w:rFonts w:cs="Arial" w:hint="eastAsia"/>
                <w:lang w:eastAsia="ja-JP"/>
              </w:rPr>
            </w:pPr>
            <w:ins w:id="8860" w:author="Suhwan Lim" w:date="2019-05-21T19:44:00Z">
              <w:r>
                <w:rPr>
                  <w:lang w:val="en-US" w:eastAsia="ja-JP"/>
                </w:rPr>
                <w:t>n77</w:t>
              </w:r>
            </w:ins>
          </w:p>
        </w:tc>
        <w:tc>
          <w:tcPr>
            <w:tcW w:w="2952" w:type="dxa"/>
            <w:vAlign w:val="center"/>
          </w:tcPr>
          <w:p w:rsidR="00055C46" w:rsidRPr="00AE4694" w:rsidRDefault="00055C46" w:rsidP="00055C46">
            <w:pPr>
              <w:pStyle w:val="TAC"/>
              <w:rPr>
                <w:ins w:id="8861" w:author="Suhwan Lim" w:date="2019-05-21T19:43:00Z"/>
                <w:rFonts w:cs="Arial" w:hint="eastAsia"/>
                <w:lang w:eastAsia="ja-JP"/>
              </w:rPr>
            </w:pPr>
            <w:ins w:id="8862" w:author="Suhwan Lim" w:date="2019-05-21T19:44: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ins w:id="8863" w:author="Suhwan Lim" w:date="2019-05-21T19:43:00Z"/>
        </w:trPr>
        <w:tc>
          <w:tcPr>
            <w:tcW w:w="2221" w:type="dxa"/>
            <w:vAlign w:val="center"/>
          </w:tcPr>
          <w:p w:rsidR="00055C46" w:rsidRPr="00AE4694" w:rsidRDefault="00055C46" w:rsidP="00055C46">
            <w:pPr>
              <w:pStyle w:val="TAC"/>
              <w:rPr>
                <w:ins w:id="8864" w:author="Suhwan Lim" w:date="2019-05-21T19:43:00Z"/>
                <w:rFonts w:cs="Arial"/>
              </w:rPr>
            </w:pPr>
            <w:ins w:id="8865" w:author="Suhwan Lim" w:date="2019-05-21T19:44: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21</w:t>
              </w:r>
              <w:r w:rsidRPr="009C571A">
                <w:rPr>
                  <w:rFonts w:cs="Arial"/>
                  <w:szCs w:val="18"/>
                  <w:lang w:eastAsia="ja-JP"/>
                </w:rPr>
                <w:t>_</w:t>
              </w:r>
              <w:r>
                <w:rPr>
                  <w:rFonts w:cs="Arial"/>
                  <w:szCs w:val="18"/>
                  <w:lang w:eastAsia="ja-JP"/>
                </w:rPr>
                <w:t>n78</w:t>
              </w:r>
              <w:r w:rsidRPr="009C571A">
                <w:rPr>
                  <w:rFonts w:cs="Arial"/>
                  <w:szCs w:val="18"/>
                  <w:lang w:eastAsia="ja-JP"/>
                </w:rPr>
                <w:t>-n79</w:t>
              </w:r>
            </w:ins>
          </w:p>
        </w:tc>
        <w:tc>
          <w:tcPr>
            <w:tcW w:w="2952" w:type="dxa"/>
            <w:vAlign w:val="center"/>
          </w:tcPr>
          <w:p w:rsidR="00055C46" w:rsidRPr="00AE4694" w:rsidRDefault="00055C46" w:rsidP="00055C46">
            <w:pPr>
              <w:pStyle w:val="TAC"/>
              <w:rPr>
                <w:ins w:id="8866" w:author="Suhwan Lim" w:date="2019-05-21T19:43:00Z"/>
                <w:rFonts w:cs="Arial" w:hint="eastAsia"/>
                <w:lang w:eastAsia="ja-JP"/>
              </w:rPr>
            </w:pPr>
            <w:ins w:id="8867" w:author="Suhwan Lim" w:date="2019-05-21T19:44:00Z">
              <w:r>
                <w:rPr>
                  <w:lang w:val="en-US" w:eastAsia="ja-JP"/>
                </w:rPr>
                <w:t>n78</w:t>
              </w:r>
            </w:ins>
          </w:p>
        </w:tc>
        <w:tc>
          <w:tcPr>
            <w:tcW w:w="2952" w:type="dxa"/>
            <w:vAlign w:val="center"/>
          </w:tcPr>
          <w:p w:rsidR="00055C46" w:rsidRPr="00AE4694" w:rsidRDefault="00055C46" w:rsidP="00055C46">
            <w:pPr>
              <w:pStyle w:val="TAC"/>
              <w:rPr>
                <w:ins w:id="8868" w:author="Suhwan Lim" w:date="2019-05-21T19:43:00Z"/>
                <w:rFonts w:cs="Arial" w:hint="eastAsia"/>
                <w:lang w:eastAsia="ja-JP"/>
              </w:rPr>
            </w:pPr>
            <w:ins w:id="8869" w:author="Suhwan Lim" w:date="2019-05-21T19:44: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ins w:id="8870" w:author="Suhwan Lim" w:date="2019-05-21T19:44:00Z"/>
        </w:trPr>
        <w:tc>
          <w:tcPr>
            <w:tcW w:w="2221" w:type="dxa"/>
            <w:vMerge w:val="restart"/>
            <w:vAlign w:val="center"/>
          </w:tcPr>
          <w:p w:rsidR="00055C46" w:rsidRPr="009C571A" w:rsidRDefault="00055C46" w:rsidP="00055C46">
            <w:pPr>
              <w:pStyle w:val="TAC"/>
              <w:rPr>
                <w:ins w:id="8871" w:author="Suhwan Lim" w:date="2019-05-21T19:44:00Z"/>
                <w:rFonts w:cs="Arial"/>
                <w:szCs w:val="18"/>
                <w:lang w:eastAsia="ja-JP"/>
              </w:rPr>
            </w:pPr>
            <w:ins w:id="8872" w:author="Suhwan Lim" w:date="2019-05-21T19:44: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42</w:t>
              </w:r>
              <w:r w:rsidRPr="009C571A">
                <w:rPr>
                  <w:rFonts w:cs="Arial"/>
                  <w:szCs w:val="18"/>
                  <w:lang w:eastAsia="ja-JP"/>
                </w:rPr>
                <w:t>_n77-n79</w:t>
              </w:r>
            </w:ins>
          </w:p>
        </w:tc>
        <w:tc>
          <w:tcPr>
            <w:tcW w:w="2952" w:type="dxa"/>
            <w:vAlign w:val="center"/>
          </w:tcPr>
          <w:p w:rsidR="00055C46" w:rsidRDefault="00055C46" w:rsidP="00055C46">
            <w:pPr>
              <w:pStyle w:val="TAC"/>
              <w:rPr>
                <w:ins w:id="8873" w:author="Suhwan Lim" w:date="2019-05-21T19:44:00Z"/>
                <w:lang w:val="en-US" w:eastAsia="ja-JP"/>
              </w:rPr>
            </w:pPr>
            <w:ins w:id="8874" w:author="Suhwan Lim" w:date="2019-05-21T19:44: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055C46" w:rsidRPr="005E1C84" w:rsidRDefault="00055C46" w:rsidP="00055C46">
            <w:pPr>
              <w:pStyle w:val="TAC"/>
              <w:rPr>
                <w:ins w:id="8875" w:author="Suhwan Lim" w:date="2019-05-21T19:44:00Z"/>
                <w:rFonts w:eastAsia="Yu Mincho" w:cs="Arial" w:hint="eastAsia"/>
                <w:lang w:eastAsia="ja-JP"/>
              </w:rPr>
            </w:pPr>
            <w:ins w:id="8876" w:author="Suhwan Lim" w:date="2019-05-21T19:44:00Z">
              <w:r w:rsidRPr="00EC41AA">
                <w:rPr>
                  <w:rFonts w:eastAsia="SimSun" w:hint="eastAsia"/>
                  <w:lang w:val="en-US" w:eastAsia="ja-JP"/>
                </w:rPr>
                <w:t>0</w:t>
              </w:r>
              <w:r w:rsidRPr="00EC41AA">
                <w:rPr>
                  <w:rFonts w:eastAsia="SimSun"/>
                  <w:lang w:val="en-US" w:eastAsia="ja-JP"/>
                </w:rPr>
                <w:t>.5</w:t>
              </w:r>
            </w:ins>
          </w:p>
        </w:tc>
      </w:tr>
      <w:tr w:rsidR="00055C46" w:rsidRPr="00AE4694" w:rsidTr="00AD21D3">
        <w:trPr>
          <w:jc w:val="center"/>
          <w:ins w:id="8877" w:author="Suhwan Lim" w:date="2019-05-21T19:44:00Z"/>
        </w:trPr>
        <w:tc>
          <w:tcPr>
            <w:tcW w:w="2221" w:type="dxa"/>
            <w:vMerge/>
            <w:vAlign w:val="center"/>
          </w:tcPr>
          <w:p w:rsidR="00055C46" w:rsidRPr="009C571A" w:rsidRDefault="00055C46" w:rsidP="00055C46">
            <w:pPr>
              <w:pStyle w:val="TAC"/>
              <w:rPr>
                <w:ins w:id="8878" w:author="Suhwan Lim" w:date="2019-05-21T19:44:00Z"/>
                <w:rFonts w:cs="Arial"/>
                <w:szCs w:val="18"/>
                <w:lang w:eastAsia="ja-JP"/>
              </w:rPr>
            </w:pPr>
          </w:p>
        </w:tc>
        <w:tc>
          <w:tcPr>
            <w:tcW w:w="2952" w:type="dxa"/>
            <w:vAlign w:val="center"/>
          </w:tcPr>
          <w:p w:rsidR="00055C46" w:rsidRDefault="00055C46" w:rsidP="00055C46">
            <w:pPr>
              <w:pStyle w:val="TAC"/>
              <w:rPr>
                <w:ins w:id="8879" w:author="Suhwan Lim" w:date="2019-05-21T19:44:00Z"/>
                <w:lang w:val="en-US" w:eastAsia="ja-JP"/>
              </w:rPr>
            </w:pPr>
            <w:ins w:id="8880" w:author="Suhwan Lim" w:date="2019-05-21T19:44:00Z">
              <w:r>
                <w:rPr>
                  <w:lang w:val="en-US" w:eastAsia="ja-JP"/>
                </w:rPr>
                <w:t>n77</w:t>
              </w:r>
            </w:ins>
          </w:p>
        </w:tc>
        <w:tc>
          <w:tcPr>
            <w:tcW w:w="2952" w:type="dxa"/>
            <w:vAlign w:val="center"/>
          </w:tcPr>
          <w:p w:rsidR="00055C46" w:rsidRPr="005E1C84" w:rsidRDefault="00055C46" w:rsidP="00055C46">
            <w:pPr>
              <w:pStyle w:val="TAC"/>
              <w:rPr>
                <w:ins w:id="8881" w:author="Suhwan Lim" w:date="2019-05-21T19:44:00Z"/>
                <w:rFonts w:eastAsia="Yu Mincho" w:cs="Arial" w:hint="eastAsia"/>
                <w:lang w:eastAsia="ja-JP"/>
              </w:rPr>
            </w:pPr>
            <w:ins w:id="8882" w:author="Suhwan Lim" w:date="2019-05-21T19:44:00Z">
              <w:r w:rsidRPr="005E1C84">
                <w:rPr>
                  <w:rFonts w:eastAsia="Yu Mincho" w:cs="Arial" w:hint="eastAsia"/>
                  <w:lang w:eastAsia="ja-JP"/>
                </w:rPr>
                <w:t>0</w:t>
              </w:r>
              <w:r w:rsidRPr="005E1C84">
                <w:rPr>
                  <w:rFonts w:eastAsia="Yu Mincho" w:cs="Arial"/>
                  <w:lang w:eastAsia="ja-JP"/>
                </w:rPr>
                <w:t>.5</w:t>
              </w:r>
            </w:ins>
          </w:p>
        </w:tc>
      </w:tr>
      <w:tr w:rsidR="00055C46" w:rsidRPr="005E1C84" w:rsidTr="00EC41AA">
        <w:trPr>
          <w:jc w:val="center"/>
          <w:ins w:id="8883" w:author="Suhwan Lim" w:date="2019-05-21T19:45:00Z"/>
        </w:trPr>
        <w:tc>
          <w:tcPr>
            <w:tcW w:w="2221" w:type="dxa"/>
            <w:vMerge w:val="restart"/>
            <w:vAlign w:val="center"/>
          </w:tcPr>
          <w:p w:rsidR="00055C46" w:rsidRPr="009C571A" w:rsidRDefault="00055C46" w:rsidP="00EC41AA">
            <w:pPr>
              <w:pStyle w:val="TAC"/>
              <w:rPr>
                <w:ins w:id="8884" w:author="Suhwan Lim" w:date="2019-05-21T19:45:00Z"/>
                <w:rFonts w:cs="Arial"/>
                <w:szCs w:val="18"/>
                <w:lang w:eastAsia="ja-JP"/>
              </w:rPr>
            </w:pPr>
            <w:ins w:id="8885" w:author="Suhwan Lim" w:date="2019-05-21T19:45: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42</w:t>
              </w:r>
              <w:r>
                <w:rPr>
                  <w:rFonts w:cs="Arial"/>
                  <w:szCs w:val="18"/>
                  <w:lang w:eastAsia="ja-JP"/>
                </w:rPr>
                <w:t>_n78</w:t>
              </w:r>
              <w:r w:rsidRPr="009C571A">
                <w:rPr>
                  <w:rFonts w:cs="Arial"/>
                  <w:szCs w:val="18"/>
                  <w:lang w:eastAsia="ja-JP"/>
                </w:rPr>
                <w:t>-n79</w:t>
              </w:r>
            </w:ins>
          </w:p>
        </w:tc>
        <w:tc>
          <w:tcPr>
            <w:tcW w:w="2952" w:type="dxa"/>
            <w:vAlign w:val="center"/>
          </w:tcPr>
          <w:p w:rsidR="00055C46" w:rsidRDefault="00055C46" w:rsidP="00EC41AA">
            <w:pPr>
              <w:pStyle w:val="TAC"/>
              <w:rPr>
                <w:ins w:id="8886" w:author="Suhwan Lim" w:date="2019-05-21T19:45:00Z"/>
                <w:lang w:val="en-US" w:eastAsia="ja-JP"/>
              </w:rPr>
            </w:pPr>
            <w:ins w:id="8887" w:author="Suhwan Lim" w:date="2019-05-21T19:45: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055C46" w:rsidRPr="005E1C84" w:rsidRDefault="00055C46" w:rsidP="00EC41AA">
            <w:pPr>
              <w:pStyle w:val="TAC"/>
              <w:rPr>
                <w:ins w:id="8888" w:author="Suhwan Lim" w:date="2019-05-21T19:45:00Z"/>
                <w:rFonts w:eastAsia="Yu Mincho" w:cs="Arial" w:hint="eastAsia"/>
                <w:lang w:eastAsia="ja-JP"/>
              </w:rPr>
            </w:pPr>
            <w:ins w:id="8889" w:author="Suhwan Lim" w:date="2019-05-21T19:45:00Z">
              <w:r w:rsidRPr="00EC41AA">
                <w:rPr>
                  <w:rFonts w:eastAsia="SimSun" w:hint="eastAsia"/>
                  <w:lang w:val="en-US" w:eastAsia="ja-JP"/>
                </w:rPr>
                <w:t>0</w:t>
              </w:r>
              <w:r w:rsidRPr="00EC41AA">
                <w:rPr>
                  <w:rFonts w:eastAsia="SimSun"/>
                  <w:lang w:val="en-US" w:eastAsia="ja-JP"/>
                </w:rPr>
                <w:t>.5</w:t>
              </w:r>
            </w:ins>
          </w:p>
        </w:tc>
      </w:tr>
      <w:tr w:rsidR="00055C46" w:rsidRPr="005E1C84" w:rsidTr="00EC41AA">
        <w:trPr>
          <w:jc w:val="center"/>
          <w:ins w:id="8890" w:author="Suhwan Lim" w:date="2019-05-21T19:45:00Z"/>
        </w:trPr>
        <w:tc>
          <w:tcPr>
            <w:tcW w:w="2221" w:type="dxa"/>
            <w:vMerge/>
            <w:vAlign w:val="center"/>
          </w:tcPr>
          <w:p w:rsidR="00055C46" w:rsidRPr="009C571A" w:rsidRDefault="00055C46" w:rsidP="00EC41AA">
            <w:pPr>
              <w:pStyle w:val="TAC"/>
              <w:rPr>
                <w:ins w:id="8891" w:author="Suhwan Lim" w:date="2019-05-21T19:45:00Z"/>
                <w:rFonts w:cs="Arial"/>
                <w:szCs w:val="18"/>
                <w:lang w:eastAsia="ja-JP"/>
              </w:rPr>
            </w:pPr>
          </w:p>
        </w:tc>
        <w:tc>
          <w:tcPr>
            <w:tcW w:w="2952" w:type="dxa"/>
            <w:vAlign w:val="center"/>
          </w:tcPr>
          <w:p w:rsidR="00055C46" w:rsidRDefault="00055C46" w:rsidP="00EC41AA">
            <w:pPr>
              <w:pStyle w:val="TAC"/>
              <w:rPr>
                <w:ins w:id="8892" w:author="Suhwan Lim" w:date="2019-05-21T19:45:00Z"/>
                <w:lang w:val="en-US" w:eastAsia="ja-JP"/>
              </w:rPr>
            </w:pPr>
            <w:ins w:id="8893" w:author="Suhwan Lim" w:date="2019-05-21T19:45:00Z">
              <w:r>
                <w:rPr>
                  <w:lang w:val="en-US" w:eastAsia="ja-JP"/>
                </w:rPr>
                <w:t>n7</w:t>
              </w:r>
              <w:r>
                <w:rPr>
                  <w:lang w:val="en-US" w:eastAsia="ja-JP"/>
                </w:rPr>
                <w:t>8</w:t>
              </w:r>
            </w:ins>
          </w:p>
        </w:tc>
        <w:tc>
          <w:tcPr>
            <w:tcW w:w="2952" w:type="dxa"/>
            <w:vAlign w:val="center"/>
          </w:tcPr>
          <w:p w:rsidR="00055C46" w:rsidRPr="005E1C84" w:rsidRDefault="00055C46" w:rsidP="00EC41AA">
            <w:pPr>
              <w:pStyle w:val="TAC"/>
              <w:rPr>
                <w:ins w:id="8894" w:author="Suhwan Lim" w:date="2019-05-21T19:45:00Z"/>
                <w:rFonts w:eastAsia="Yu Mincho" w:cs="Arial" w:hint="eastAsia"/>
                <w:lang w:eastAsia="ja-JP"/>
              </w:rPr>
            </w:pPr>
            <w:ins w:id="8895" w:author="Suhwan Lim" w:date="2019-05-21T19:45: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trPr>
        <w:tc>
          <w:tcPr>
            <w:tcW w:w="2221" w:type="dxa"/>
            <w:vMerge w:val="restart"/>
            <w:vAlign w:val="center"/>
          </w:tcPr>
          <w:p w:rsidR="00055C46" w:rsidRPr="00AE4694" w:rsidRDefault="00055C46" w:rsidP="00055C46">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055C46" w:rsidRPr="00AE4694" w:rsidRDefault="00055C46" w:rsidP="00055C46">
            <w:pPr>
              <w:pStyle w:val="TAC"/>
              <w:rPr>
                <w:rFonts w:cs="Arial"/>
                <w:lang w:eastAsia="ja-JP"/>
              </w:rPr>
            </w:pPr>
            <w:r w:rsidRPr="00AE4694">
              <w:rPr>
                <w:rFonts w:cs="Arial" w:hint="eastAsia"/>
                <w:szCs w:val="18"/>
                <w:lang w:eastAsia="ja-JP"/>
              </w:rPr>
              <w:t>28</w:t>
            </w:r>
          </w:p>
        </w:tc>
        <w:tc>
          <w:tcPr>
            <w:tcW w:w="2952" w:type="dxa"/>
            <w:vAlign w:val="center"/>
          </w:tcPr>
          <w:p w:rsidR="00055C46" w:rsidRPr="00AE4694" w:rsidRDefault="00055C46" w:rsidP="00055C46">
            <w:pPr>
              <w:pStyle w:val="TAC"/>
              <w:rPr>
                <w:rFonts w:cs="Arial"/>
                <w:lang w:eastAsia="ja-JP"/>
              </w:rPr>
            </w:pPr>
            <w:r w:rsidRPr="00AE4694">
              <w:rPr>
                <w:rFonts w:cs="Arial"/>
                <w:lang w:val="en-US" w:eastAsia="ko-KR"/>
              </w:rPr>
              <w:t>0</w:t>
            </w:r>
            <w:r w:rsidRPr="00AE4694">
              <w:rPr>
                <w:rFonts w:cs="Arial"/>
                <w:lang w:val="en-US" w:eastAsia="ja-JP"/>
              </w:rPr>
              <w:t>.2</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zh-CN"/>
              </w:rPr>
              <w:t>42</w:t>
            </w:r>
          </w:p>
        </w:tc>
        <w:tc>
          <w:tcPr>
            <w:tcW w:w="2952" w:type="dxa"/>
            <w:vAlign w:val="center"/>
          </w:tcPr>
          <w:p w:rsidR="00055C46" w:rsidRPr="00AE4694" w:rsidRDefault="00055C46" w:rsidP="00055C46">
            <w:pPr>
              <w:pStyle w:val="TAC"/>
              <w:rPr>
                <w:rFonts w:cs="Arial"/>
                <w:lang w:val="en-US" w:eastAsia="ko-KR"/>
              </w:rPr>
            </w:pPr>
            <w:r w:rsidRPr="00AE4694">
              <w:rPr>
                <w:rFonts w:cs="Arial"/>
                <w:lang w:val="en-US" w:eastAsia="ko-KR"/>
              </w:rPr>
              <w:t>0</w:t>
            </w:r>
            <w:r w:rsidRPr="00AE4694">
              <w:rPr>
                <w:rFonts w:cs="Arial"/>
                <w:lang w:val="en-US" w:eastAsia="ja-JP"/>
              </w:rPr>
              <w:t>.5</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zh-CN"/>
              </w:rPr>
            </w:pPr>
            <w:r w:rsidRPr="00AE4694">
              <w:rPr>
                <w:rFonts w:cs="Arial"/>
                <w:szCs w:val="18"/>
                <w:lang w:eastAsia="ja-JP"/>
              </w:rPr>
              <w:t>n77</w:t>
            </w:r>
          </w:p>
        </w:tc>
        <w:tc>
          <w:tcPr>
            <w:tcW w:w="2952" w:type="dxa"/>
            <w:vAlign w:val="center"/>
          </w:tcPr>
          <w:p w:rsidR="00055C46" w:rsidRPr="00AE4694" w:rsidRDefault="00055C46" w:rsidP="00055C46">
            <w:pPr>
              <w:pStyle w:val="TAC"/>
              <w:rPr>
                <w:rFonts w:cs="Arial"/>
                <w:lang w:val="en-US" w:eastAsia="ko-KR"/>
              </w:rPr>
            </w:pPr>
            <w:r w:rsidRPr="00AE4694">
              <w:rPr>
                <w:rFonts w:cs="Arial" w:hint="eastAsia"/>
                <w:szCs w:val="18"/>
                <w:lang w:eastAsia="ja-JP"/>
              </w:rPr>
              <w:t>0.5</w:t>
            </w:r>
          </w:p>
        </w:tc>
      </w:tr>
      <w:tr w:rsidR="00055C46" w:rsidRPr="00AE4694" w:rsidTr="00AD21D3">
        <w:trPr>
          <w:jc w:val="center"/>
        </w:trPr>
        <w:tc>
          <w:tcPr>
            <w:tcW w:w="2221" w:type="dxa"/>
            <w:vMerge w:val="restart"/>
            <w:vAlign w:val="center"/>
          </w:tcPr>
          <w:p w:rsidR="00055C46" w:rsidRPr="00AE4694" w:rsidRDefault="00055C46" w:rsidP="00055C46">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ja-JP"/>
              </w:rPr>
              <w:t>28</w:t>
            </w:r>
          </w:p>
        </w:tc>
        <w:tc>
          <w:tcPr>
            <w:tcW w:w="2952" w:type="dxa"/>
            <w:vAlign w:val="center"/>
          </w:tcPr>
          <w:p w:rsidR="00055C46" w:rsidRPr="00AE4694" w:rsidRDefault="00055C46" w:rsidP="00055C46">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zh-CN"/>
              </w:rPr>
              <w:t>42</w:t>
            </w:r>
          </w:p>
        </w:tc>
        <w:tc>
          <w:tcPr>
            <w:tcW w:w="2952" w:type="dxa"/>
            <w:vAlign w:val="center"/>
          </w:tcPr>
          <w:p w:rsidR="00055C46" w:rsidRPr="00AE4694" w:rsidRDefault="00055C46" w:rsidP="00055C46">
            <w:pPr>
              <w:pStyle w:val="TAC"/>
              <w:rPr>
                <w:rFonts w:cs="Arial"/>
                <w:lang w:val="en-US" w:eastAsia="ko-KR"/>
              </w:rPr>
            </w:pPr>
            <w:r w:rsidRPr="00AE4694">
              <w:rPr>
                <w:rFonts w:cs="Arial"/>
                <w:lang w:val="en-US" w:eastAsia="ko-KR"/>
              </w:rPr>
              <w:t>0</w:t>
            </w:r>
            <w:r w:rsidRPr="00AE4694">
              <w:rPr>
                <w:rFonts w:cs="Arial"/>
                <w:lang w:val="en-US" w:eastAsia="ja-JP"/>
              </w:rPr>
              <w:t>.5</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zh-CN"/>
              </w:rPr>
            </w:pPr>
            <w:r w:rsidRPr="00AE4694">
              <w:rPr>
                <w:rFonts w:cs="Arial"/>
                <w:szCs w:val="18"/>
                <w:lang w:eastAsia="ja-JP"/>
              </w:rPr>
              <w:t>n78</w:t>
            </w:r>
          </w:p>
        </w:tc>
        <w:tc>
          <w:tcPr>
            <w:tcW w:w="2952" w:type="dxa"/>
            <w:vAlign w:val="center"/>
          </w:tcPr>
          <w:p w:rsidR="00055C46" w:rsidRPr="00AE4694" w:rsidRDefault="00055C46" w:rsidP="00055C46">
            <w:pPr>
              <w:pStyle w:val="TAC"/>
              <w:rPr>
                <w:rFonts w:cs="Arial"/>
                <w:lang w:val="en-US" w:eastAsia="ko-KR"/>
              </w:rPr>
            </w:pPr>
            <w:r w:rsidRPr="00AE4694">
              <w:rPr>
                <w:rFonts w:cs="Arial" w:hint="eastAsia"/>
                <w:szCs w:val="18"/>
                <w:lang w:eastAsia="ja-JP"/>
              </w:rPr>
              <w:t>0.5</w:t>
            </w:r>
          </w:p>
        </w:tc>
      </w:tr>
      <w:tr w:rsidR="00055C46" w:rsidRPr="00AE4694" w:rsidTr="00AD21D3">
        <w:trPr>
          <w:jc w:val="center"/>
        </w:trPr>
        <w:tc>
          <w:tcPr>
            <w:tcW w:w="2221" w:type="dxa"/>
            <w:vMerge w:val="restart"/>
            <w:vAlign w:val="center"/>
          </w:tcPr>
          <w:p w:rsidR="00055C46" w:rsidRPr="00AE4694" w:rsidRDefault="00055C46" w:rsidP="00055C46">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ja-JP"/>
              </w:rPr>
              <w:t>28</w:t>
            </w:r>
          </w:p>
        </w:tc>
        <w:tc>
          <w:tcPr>
            <w:tcW w:w="2952" w:type="dxa"/>
            <w:vAlign w:val="center"/>
          </w:tcPr>
          <w:p w:rsidR="00055C46" w:rsidRPr="00AE4694" w:rsidRDefault="00055C46" w:rsidP="00055C46">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zh-CN"/>
              </w:rPr>
              <w:t>42</w:t>
            </w:r>
          </w:p>
        </w:tc>
        <w:tc>
          <w:tcPr>
            <w:tcW w:w="2952" w:type="dxa"/>
            <w:vAlign w:val="center"/>
          </w:tcPr>
          <w:p w:rsidR="00055C46" w:rsidRPr="00AE4694" w:rsidRDefault="00055C46" w:rsidP="00055C46">
            <w:pPr>
              <w:pStyle w:val="TAC"/>
              <w:rPr>
                <w:rFonts w:cs="Arial"/>
                <w:lang w:val="en-US" w:eastAsia="ko-KR"/>
              </w:rPr>
            </w:pPr>
            <w:r w:rsidRPr="00AE4694">
              <w:rPr>
                <w:rFonts w:cs="Arial"/>
                <w:lang w:val="en-US" w:eastAsia="ko-KR"/>
              </w:rPr>
              <w:t>0</w:t>
            </w:r>
            <w:r w:rsidRPr="00AE4694">
              <w:rPr>
                <w:rFonts w:cs="Arial"/>
                <w:lang w:val="en-US" w:eastAsia="ja-JP"/>
              </w:rPr>
              <w:t>.5</w:t>
            </w:r>
          </w:p>
        </w:tc>
      </w:tr>
      <w:tr w:rsidR="003B41DD" w:rsidRPr="00AE4694" w:rsidTr="00AD21D3">
        <w:trPr>
          <w:jc w:val="center"/>
          <w:ins w:id="8896" w:author="Suhwan Lim" w:date="2019-05-21T19:45:00Z"/>
        </w:trPr>
        <w:tc>
          <w:tcPr>
            <w:tcW w:w="2221" w:type="dxa"/>
            <w:vMerge w:val="restart"/>
            <w:vAlign w:val="center"/>
          </w:tcPr>
          <w:p w:rsidR="003B41DD" w:rsidRPr="00AE4694" w:rsidRDefault="003B41DD" w:rsidP="003B41DD">
            <w:pPr>
              <w:pStyle w:val="TAC"/>
              <w:rPr>
                <w:ins w:id="8897" w:author="Suhwan Lim" w:date="2019-05-21T19:45:00Z"/>
                <w:rFonts w:cs="Arial"/>
              </w:rPr>
            </w:pPr>
            <w:ins w:id="8898" w:author="Suhwan Lim" w:date="2019-05-21T19:46:00Z">
              <w:r w:rsidRPr="009C571A">
                <w:rPr>
                  <w:rFonts w:cs="Arial"/>
                  <w:szCs w:val="18"/>
                  <w:lang w:eastAsia="ja-JP"/>
                </w:rPr>
                <w:t>DC_</w:t>
              </w:r>
              <w:r>
                <w:rPr>
                  <w:rFonts w:cs="Arial"/>
                  <w:szCs w:val="18"/>
                  <w:lang w:eastAsia="ja-JP"/>
                </w:rPr>
                <w:t>21</w:t>
              </w:r>
              <w:r w:rsidRPr="009C571A">
                <w:rPr>
                  <w:rFonts w:cs="Arial"/>
                  <w:szCs w:val="18"/>
                  <w:lang w:eastAsia="ja-JP"/>
                </w:rPr>
                <w:t>-</w:t>
              </w:r>
              <w:r>
                <w:rPr>
                  <w:rFonts w:cs="Arial"/>
                  <w:szCs w:val="18"/>
                  <w:lang w:eastAsia="ja-JP"/>
                </w:rPr>
                <w:t>42</w:t>
              </w:r>
              <w:r w:rsidRPr="009C571A">
                <w:rPr>
                  <w:rFonts w:cs="Arial"/>
                  <w:szCs w:val="18"/>
                  <w:lang w:eastAsia="ja-JP"/>
                </w:rPr>
                <w:t>_n77-n79</w:t>
              </w:r>
            </w:ins>
          </w:p>
        </w:tc>
        <w:tc>
          <w:tcPr>
            <w:tcW w:w="2952" w:type="dxa"/>
            <w:vAlign w:val="center"/>
          </w:tcPr>
          <w:p w:rsidR="003B41DD" w:rsidRPr="00AE4694" w:rsidRDefault="003B41DD" w:rsidP="003B41DD">
            <w:pPr>
              <w:pStyle w:val="TAC"/>
              <w:rPr>
                <w:ins w:id="8899" w:author="Suhwan Lim" w:date="2019-05-21T19:45:00Z"/>
                <w:rFonts w:cs="Arial" w:hint="eastAsia"/>
                <w:szCs w:val="18"/>
                <w:lang w:eastAsia="zh-CN"/>
              </w:rPr>
            </w:pPr>
            <w:ins w:id="8900" w:author="Suhwan Lim" w:date="2019-05-21T19:46: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3B41DD" w:rsidRPr="00AE4694" w:rsidRDefault="003B41DD" w:rsidP="003B41DD">
            <w:pPr>
              <w:pStyle w:val="TAC"/>
              <w:rPr>
                <w:ins w:id="8901" w:author="Suhwan Lim" w:date="2019-05-21T19:45:00Z"/>
                <w:rFonts w:cs="Arial"/>
                <w:lang w:val="en-US" w:eastAsia="ko-KR"/>
              </w:rPr>
            </w:pPr>
            <w:ins w:id="8902" w:author="Suhwan Lim" w:date="2019-05-21T19:46:00Z">
              <w:r w:rsidRPr="00EC41AA">
                <w:rPr>
                  <w:rFonts w:eastAsia="SimSun" w:hint="eastAsia"/>
                  <w:lang w:val="en-US" w:eastAsia="ja-JP"/>
                </w:rPr>
                <w:t>0</w:t>
              </w:r>
              <w:r w:rsidRPr="00EC41AA">
                <w:rPr>
                  <w:rFonts w:eastAsia="SimSun"/>
                  <w:lang w:val="en-US" w:eastAsia="ja-JP"/>
                </w:rPr>
                <w:t>.5</w:t>
              </w:r>
            </w:ins>
          </w:p>
        </w:tc>
      </w:tr>
      <w:tr w:rsidR="003B41DD" w:rsidRPr="00AE4694" w:rsidTr="00AD21D3">
        <w:trPr>
          <w:jc w:val="center"/>
          <w:ins w:id="8903" w:author="Suhwan Lim" w:date="2019-05-21T19:45:00Z"/>
        </w:trPr>
        <w:tc>
          <w:tcPr>
            <w:tcW w:w="2221" w:type="dxa"/>
            <w:vMerge/>
            <w:vAlign w:val="center"/>
          </w:tcPr>
          <w:p w:rsidR="003B41DD" w:rsidRPr="00AE4694" w:rsidRDefault="003B41DD" w:rsidP="003B41DD">
            <w:pPr>
              <w:pStyle w:val="TAC"/>
              <w:rPr>
                <w:ins w:id="8904" w:author="Suhwan Lim" w:date="2019-05-21T19:45:00Z"/>
                <w:rFonts w:cs="Arial"/>
              </w:rPr>
            </w:pPr>
          </w:p>
        </w:tc>
        <w:tc>
          <w:tcPr>
            <w:tcW w:w="2952" w:type="dxa"/>
            <w:vAlign w:val="center"/>
          </w:tcPr>
          <w:p w:rsidR="003B41DD" w:rsidRPr="00AE4694" w:rsidRDefault="003B41DD" w:rsidP="003B41DD">
            <w:pPr>
              <w:pStyle w:val="TAC"/>
              <w:rPr>
                <w:ins w:id="8905" w:author="Suhwan Lim" w:date="2019-05-21T19:45:00Z"/>
                <w:rFonts w:cs="Arial" w:hint="eastAsia"/>
                <w:szCs w:val="18"/>
                <w:lang w:eastAsia="zh-CN"/>
              </w:rPr>
            </w:pPr>
            <w:ins w:id="8906" w:author="Suhwan Lim" w:date="2019-05-21T19:46:00Z">
              <w:r>
                <w:rPr>
                  <w:lang w:val="en-US" w:eastAsia="ja-JP"/>
                </w:rPr>
                <w:t>n77</w:t>
              </w:r>
            </w:ins>
          </w:p>
        </w:tc>
        <w:tc>
          <w:tcPr>
            <w:tcW w:w="2952" w:type="dxa"/>
            <w:vAlign w:val="center"/>
          </w:tcPr>
          <w:p w:rsidR="003B41DD" w:rsidRPr="00AE4694" w:rsidRDefault="003B41DD" w:rsidP="003B41DD">
            <w:pPr>
              <w:pStyle w:val="TAC"/>
              <w:rPr>
                <w:ins w:id="8907" w:author="Suhwan Lim" w:date="2019-05-21T19:45:00Z"/>
                <w:rFonts w:cs="Arial"/>
                <w:lang w:val="en-US" w:eastAsia="ko-KR"/>
              </w:rPr>
            </w:pPr>
            <w:ins w:id="8908" w:author="Suhwan Lim" w:date="2019-05-21T19:46:00Z">
              <w:r w:rsidRPr="005E1C84">
                <w:rPr>
                  <w:rFonts w:eastAsia="Yu Mincho" w:cs="Arial" w:hint="eastAsia"/>
                  <w:lang w:eastAsia="ja-JP"/>
                </w:rPr>
                <w:t>0</w:t>
              </w:r>
              <w:r w:rsidRPr="005E1C84">
                <w:rPr>
                  <w:rFonts w:eastAsia="Yu Mincho" w:cs="Arial"/>
                  <w:lang w:eastAsia="ja-JP"/>
                </w:rPr>
                <w:t>.5</w:t>
              </w:r>
            </w:ins>
          </w:p>
        </w:tc>
      </w:tr>
      <w:tr w:rsidR="003B41DD" w:rsidRPr="00AE4694" w:rsidTr="00EC41AA">
        <w:trPr>
          <w:jc w:val="center"/>
          <w:ins w:id="8909" w:author="Suhwan Lim" w:date="2019-05-21T19:46:00Z"/>
        </w:trPr>
        <w:tc>
          <w:tcPr>
            <w:tcW w:w="2221" w:type="dxa"/>
            <w:vMerge w:val="restart"/>
            <w:vAlign w:val="center"/>
          </w:tcPr>
          <w:p w:rsidR="003B41DD" w:rsidRPr="00AE4694" w:rsidRDefault="003B41DD" w:rsidP="00EC41AA">
            <w:pPr>
              <w:pStyle w:val="TAC"/>
              <w:rPr>
                <w:ins w:id="8910" w:author="Suhwan Lim" w:date="2019-05-21T19:46:00Z"/>
                <w:rFonts w:cs="Arial"/>
              </w:rPr>
            </w:pPr>
            <w:ins w:id="8911" w:author="Suhwan Lim" w:date="2019-05-21T19:46:00Z">
              <w:r w:rsidRPr="009C571A">
                <w:rPr>
                  <w:rFonts w:cs="Arial"/>
                  <w:szCs w:val="18"/>
                  <w:lang w:eastAsia="ja-JP"/>
                </w:rPr>
                <w:t>DC_</w:t>
              </w:r>
              <w:r>
                <w:rPr>
                  <w:rFonts w:cs="Arial"/>
                  <w:szCs w:val="18"/>
                  <w:lang w:eastAsia="ja-JP"/>
                </w:rPr>
                <w:t>21</w:t>
              </w:r>
              <w:r w:rsidRPr="009C571A">
                <w:rPr>
                  <w:rFonts w:cs="Arial"/>
                  <w:szCs w:val="18"/>
                  <w:lang w:eastAsia="ja-JP"/>
                </w:rPr>
                <w:t>-</w:t>
              </w:r>
              <w:r>
                <w:rPr>
                  <w:rFonts w:cs="Arial"/>
                  <w:szCs w:val="18"/>
                  <w:lang w:eastAsia="ja-JP"/>
                </w:rPr>
                <w:t>42</w:t>
              </w:r>
              <w:r>
                <w:rPr>
                  <w:rFonts w:cs="Arial"/>
                  <w:szCs w:val="18"/>
                  <w:lang w:eastAsia="ja-JP"/>
                </w:rPr>
                <w:t>_n78</w:t>
              </w:r>
              <w:r w:rsidRPr="009C571A">
                <w:rPr>
                  <w:rFonts w:cs="Arial"/>
                  <w:szCs w:val="18"/>
                  <w:lang w:eastAsia="ja-JP"/>
                </w:rPr>
                <w:t>-n79</w:t>
              </w:r>
            </w:ins>
          </w:p>
        </w:tc>
        <w:tc>
          <w:tcPr>
            <w:tcW w:w="2952" w:type="dxa"/>
            <w:vAlign w:val="center"/>
          </w:tcPr>
          <w:p w:rsidR="003B41DD" w:rsidRPr="00AE4694" w:rsidRDefault="003B41DD" w:rsidP="00EC41AA">
            <w:pPr>
              <w:pStyle w:val="TAC"/>
              <w:rPr>
                <w:ins w:id="8912" w:author="Suhwan Lim" w:date="2019-05-21T19:46:00Z"/>
                <w:rFonts w:cs="Arial" w:hint="eastAsia"/>
                <w:szCs w:val="18"/>
                <w:lang w:eastAsia="zh-CN"/>
              </w:rPr>
            </w:pPr>
            <w:ins w:id="8913" w:author="Suhwan Lim" w:date="2019-05-21T19:46: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3B41DD" w:rsidRPr="00AE4694" w:rsidRDefault="003B41DD" w:rsidP="00EC41AA">
            <w:pPr>
              <w:pStyle w:val="TAC"/>
              <w:rPr>
                <w:ins w:id="8914" w:author="Suhwan Lim" w:date="2019-05-21T19:46:00Z"/>
                <w:rFonts w:cs="Arial"/>
                <w:lang w:val="en-US" w:eastAsia="ko-KR"/>
              </w:rPr>
            </w:pPr>
            <w:ins w:id="8915" w:author="Suhwan Lim" w:date="2019-05-21T19:46:00Z">
              <w:r w:rsidRPr="00EC41AA">
                <w:rPr>
                  <w:rFonts w:eastAsia="SimSun" w:hint="eastAsia"/>
                  <w:lang w:val="en-US" w:eastAsia="ja-JP"/>
                </w:rPr>
                <w:t>0</w:t>
              </w:r>
              <w:r w:rsidRPr="00EC41AA">
                <w:rPr>
                  <w:rFonts w:eastAsia="SimSun"/>
                  <w:lang w:val="en-US" w:eastAsia="ja-JP"/>
                </w:rPr>
                <w:t>.5</w:t>
              </w:r>
            </w:ins>
          </w:p>
        </w:tc>
      </w:tr>
      <w:tr w:rsidR="003B41DD" w:rsidRPr="00AE4694" w:rsidTr="00EC41AA">
        <w:trPr>
          <w:jc w:val="center"/>
          <w:ins w:id="8916" w:author="Suhwan Lim" w:date="2019-05-21T19:46:00Z"/>
        </w:trPr>
        <w:tc>
          <w:tcPr>
            <w:tcW w:w="2221" w:type="dxa"/>
            <w:vMerge/>
            <w:vAlign w:val="center"/>
          </w:tcPr>
          <w:p w:rsidR="003B41DD" w:rsidRPr="00AE4694" w:rsidRDefault="003B41DD" w:rsidP="00EC41AA">
            <w:pPr>
              <w:pStyle w:val="TAC"/>
              <w:rPr>
                <w:ins w:id="8917" w:author="Suhwan Lim" w:date="2019-05-21T19:46:00Z"/>
                <w:rFonts w:cs="Arial"/>
              </w:rPr>
            </w:pPr>
          </w:p>
        </w:tc>
        <w:tc>
          <w:tcPr>
            <w:tcW w:w="2952" w:type="dxa"/>
            <w:vAlign w:val="center"/>
          </w:tcPr>
          <w:p w:rsidR="003B41DD" w:rsidRPr="00AE4694" w:rsidRDefault="003B41DD" w:rsidP="00EC41AA">
            <w:pPr>
              <w:pStyle w:val="TAC"/>
              <w:rPr>
                <w:ins w:id="8918" w:author="Suhwan Lim" w:date="2019-05-21T19:46:00Z"/>
                <w:rFonts w:cs="Arial" w:hint="eastAsia"/>
                <w:szCs w:val="18"/>
                <w:lang w:eastAsia="zh-CN"/>
              </w:rPr>
            </w:pPr>
            <w:ins w:id="8919" w:author="Suhwan Lim" w:date="2019-05-21T19:46:00Z">
              <w:r>
                <w:rPr>
                  <w:lang w:val="en-US" w:eastAsia="ja-JP"/>
                </w:rPr>
                <w:t>n78</w:t>
              </w:r>
            </w:ins>
          </w:p>
        </w:tc>
        <w:tc>
          <w:tcPr>
            <w:tcW w:w="2952" w:type="dxa"/>
            <w:vAlign w:val="center"/>
          </w:tcPr>
          <w:p w:rsidR="003B41DD" w:rsidRPr="00AE4694" w:rsidRDefault="003B41DD" w:rsidP="00EC41AA">
            <w:pPr>
              <w:pStyle w:val="TAC"/>
              <w:rPr>
                <w:ins w:id="8920" w:author="Suhwan Lim" w:date="2019-05-21T19:46:00Z"/>
                <w:rFonts w:cs="Arial"/>
                <w:lang w:val="en-US" w:eastAsia="ko-KR"/>
              </w:rPr>
            </w:pPr>
            <w:ins w:id="8921" w:author="Suhwan Lim" w:date="2019-05-21T19:46:00Z">
              <w:r w:rsidRPr="005E1C84">
                <w:rPr>
                  <w:rFonts w:eastAsia="Yu Mincho" w:cs="Arial" w:hint="eastAsia"/>
                  <w:lang w:eastAsia="ja-JP"/>
                </w:rPr>
                <w:t>0</w:t>
              </w:r>
              <w:r w:rsidRPr="005E1C84">
                <w:rPr>
                  <w:rFonts w:eastAsia="Yu Mincho" w:cs="Arial"/>
                  <w:lang w:eastAsia="ja-JP"/>
                </w:rPr>
                <w:t>.5</w:t>
              </w:r>
            </w:ins>
          </w:p>
        </w:tc>
      </w:tr>
    </w:tbl>
    <w:p w:rsidR="008F27E3" w:rsidRPr="00AE4694" w:rsidRDefault="008F27E3" w:rsidP="008F27E3"/>
    <w:p w:rsidR="008F27E3" w:rsidRPr="00AE4694" w:rsidRDefault="008F27E3" w:rsidP="008F27E3">
      <w:pPr>
        <w:pStyle w:val="5"/>
      </w:pPr>
      <w:bookmarkStart w:id="8922" w:name="_Toc535319451"/>
      <w:r w:rsidRPr="00AE4694">
        <w:lastRenderedPageBreak/>
        <w:t>7.3B.3.3.4</w:t>
      </w:r>
      <w:r w:rsidRPr="00AE4694">
        <w:tab/>
        <w:t>ΔR</w:t>
      </w:r>
      <w:r w:rsidRPr="00AE4694">
        <w:rPr>
          <w:vertAlign w:val="subscript"/>
        </w:rPr>
        <w:t>IB,c</w:t>
      </w:r>
      <w:r w:rsidRPr="00AE4694">
        <w:t xml:space="preserve"> for EN-DC five bands</w:t>
      </w:r>
      <w:bookmarkEnd w:id="8922"/>
    </w:p>
    <w:p w:rsidR="008F27E3" w:rsidRPr="00AE4694" w:rsidRDefault="008F27E3" w:rsidP="008F27E3">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8F27E3" w:rsidRPr="00AE4694" w:rsidTr="00AD21D3">
        <w:trPr>
          <w:tblHeader/>
          <w:jc w:val="center"/>
        </w:trPr>
        <w:tc>
          <w:tcPr>
            <w:tcW w:w="0" w:type="auto"/>
          </w:tcPr>
          <w:p w:rsidR="008F27E3" w:rsidRPr="00AE4694" w:rsidRDefault="008F27E3" w:rsidP="00AD21D3">
            <w:pPr>
              <w:pStyle w:val="TAH"/>
              <w:rPr>
                <w:rFonts w:cs="Arial"/>
              </w:rPr>
            </w:pPr>
            <w:r w:rsidRPr="00AE4694">
              <w:rPr>
                <w:rFonts w:cs="Arial"/>
              </w:rPr>
              <w:lastRenderedPageBreak/>
              <w:t>Inter-band EN-DC configuration</w:t>
            </w:r>
          </w:p>
        </w:tc>
        <w:tc>
          <w:tcPr>
            <w:tcW w:w="0" w:type="auto"/>
          </w:tcPr>
          <w:p w:rsidR="008F27E3" w:rsidRPr="00AE4694" w:rsidRDefault="008F27E3" w:rsidP="00AD21D3">
            <w:pPr>
              <w:pStyle w:val="TAH"/>
              <w:rPr>
                <w:rFonts w:cs="Arial"/>
              </w:rPr>
            </w:pPr>
            <w:r w:rsidRPr="00AE4694">
              <w:rPr>
                <w:rFonts w:cs="Arial"/>
              </w:rPr>
              <w:t>E-UTRA or NR Band</w:t>
            </w:r>
          </w:p>
        </w:tc>
        <w:tc>
          <w:tcPr>
            <w:tcW w:w="0" w:type="auto"/>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eastAsia="맑은 고딕" w:hint="eastAsia"/>
                <w:lang w:eastAsia="ko-KR"/>
              </w:rPr>
              <w:t>1-3</w:t>
            </w:r>
            <w:r w:rsidRPr="00AE4694">
              <w:t>-</w:t>
            </w:r>
            <w:r w:rsidRPr="00AE4694">
              <w:rPr>
                <w:rFonts w:eastAsia="맑은 고딕" w:hint="eastAsia"/>
                <w:lang w:eastAsia="ko-KR"/>
              </w:rPr>
              <w:t>5-7</w:t>
            </w:r>
            <w:r w:rsidRPr="00AE4694">
              <w:rPr>
                <w:rFonts w:eastAsia="맑은 고딕"/>
                <w:lang w:val="fi-FI" w:eastAsia="ko-KR"/>
              </w:rPr>
              <w:t>_</w:t>
            </w:r>
            <w:r w:rsidRPr="00AE4694">
              <w:rPr>
                <w:rFonts w:hint="eastAsia"/>
                <w:lang w:eastAsia="ja-JP"/>
              </w:rPr>
              <w:t>n</w:t>
            </w:r>
            <w:r w:rsidRPr="00AE4694">
              <w:rPr>
                <w:rFonts w:eastAsia="맑은 고딕" w:hint="eastAsia"/>
                <w:lang w:eastAsia="ko-KR"/>
              </w:rPr>
              <w:t>78</w:t>
            </w:r>
            <w:r w:rsidRPr="00AE4694">
              <w:t>,</w:t>
            </w:r>
          </w:p>
          <w:p w:rsidR="008F27E3" w:rsidRPr="00AE4694" w:rsidRDefault="008F27E3" w:rsidP="00AD21D3">
            <w:pPr>
              <w:pStyle w:val="TAC"/>
            </w:pPr>
            <w:r w:rsidRPr="00AE4694">
              <w:rPr>
                <w:lang w:eastAsia="ja-JP"/>
              </w:rPr>
              <w:t>DC_1-3-5-7-7_n78</w:t>
            </w:r>
          </w:p>
        </w:tc>
        <w:tc>
          <w:tcPr>
            <w:tcW w:w="0" w:type="auto"/>
            <w:vAlign w:val="center"/>
          </w:tcPr>
          <w:p w:rsidR="008F27E3" w:rsidRPr="00AE4694" w:rsidRDefault="008F27E3" w:rsidP="00AD21D3">
            <w:pPr>
              <w:pStyle w:val="TAC"/>
            </w:pPr>
            <w:r w:rsidRPr="00AE4694">
              <w:rPr>
                <w:rFonts w:eastAsia="맑은 고딕" w:hint="eastAsia"/>
                <w:lang w:eastAsia="ko-KR"/>
              </w:rPr>
              <w:t>1</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3</w:t>
            </w:r>
          </w:p>
        </w:tc>
        <w:tc>
          <w:tcPr>
            <w:tcW w:w="0" w:type="auto"/>
          </w:tcPr>
          <w:p w:rsidR="008F27E3" w:rsidRPr="00AE4694" w:rsidRDefault="008F27E3" w:rsidP="00AD21D3">
            <w:pPr>
              <w:pStyle w:val="TAC"/>
            </w:pPr>
            <w:r w:rsidRPr="00AE4694">
              <w:rPr>
                <w:rFonts w:eastAsia="맑은 고딕"/>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5</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eastAsia="맑은 고딕" w:hint="eastAsia"/>
                <w:lang w:eastAsia="ko-KR"/>
              </w:rPr>
              <w:t>7</w:t>
            </w:r>
          </w:p>
        </w:tc>
        <w:tc>
          <w:tcPr>
            <w:tcW w:w="0" w:type="auto"/>
          </w:tcPr>
          <w:p w:rsidR="008F27E3" w:rsidRPr="00AE4694" w:rsidRDefault="008F27E3" w:rsidP="00AD21D3">
            <w:pPr>
              <w:pStyle w:val="TAC"/>
              <w:rPr>
                <w:lang w:val="en-US" w:eastAsia="zh-CN"/>
              </w:rPr>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hint="eastAsia"/>
                <w:lang w:eastAsia="ja-JP"/>
              </w:rPr>
              <w:t>n</w:t>
            </w:r>
            <w:r w:rsidRPr="00AE4694">
              <w:rPr>
                <w:rFonts w:eastAsia="맑은 고딕" w:hint="eastAsia"/>
                <w:lang w:eastAsia="ko-KR"/>
              </w:rPr>
              <w:t>78</w:t>
            </w:r>
          </w:p>
        </w:tc>
        <w:tc>
          <w:tcPr>
            <w:tcW w:w="0" w:type="auto"/>
          </w:tcPr>
          <w:p w:rsidR="008F27E3" w:rsidRPr="00AE4694" w:rsidRDefault="008F27E3" w:rsidP="00AD21D3">
            <w:pPr>
              <w:pStyle w:val="TAC"/>
              <w:rPr>
                <w:lang w:val="en-US" w:eastAsia="zh-CN"/>
              </w:rPr>
            </w:pPr>
            <w:r w:rsidRPr="00AE4694">
              <w:rPr>
                <w:rFonts w:eastAsia="맑은 고딕"/>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rsidR="008F27E3" w:rsidRPr="00AE4694" w:rsidRDefault="008F27E3" w:rsidP="00AD21D3">
            <w:pPr>
              <w:pStyle w:val="TAC"/>
              <w:rPr>
                <w:rFonts w:eastAsia="MS Mincho" w:cs="Arial"/>
                <w:lang w:eastAsia="ja-JP"/>
              </w:rPr>
            </w:pPr>
            <w:r w:rsidRPr="00AE4694">
              <w:rPr>
                <w:rFonts w:cs="Arial"/>
                <w:lang w:val="fr-FR" w:eastAsia="ja-JP"/>
              </w:rPr>
              <w:t>20</w:t>
            </w:r>
          </w:p>
        </w:tc>
        <w:tc>
          <w:tcPr>
            <w:tcW w:w="0" w:type="auto"/>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MS Mincho" w:cs="Arial"/>
                <w:lang w:eastAsia="ja-JP"/>
              </w:rPr>
            </w:pPr>
          </w:p>
        </w:tc>
        <w:tc>
          <w:tcPr>
            <w:tcW w:w="0" w:type="auto"/>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rsidR="008F27E3" w:rsidRPr="00AE4694" w:rsidRDefault="008F27E3" w:rsidP="00AD21D3">
            <w:pPr>
              <w:pStyle w:val="TAC"/>
              <w:rPr>
                <w:lang w:eastAsia="ja-JP"/>
              </w:rPr>
            </w:pPr>
            <w:r w:rsidRPr="00AE4694">
              <w:rPr>
                <w:rFonts w:eastAsia="MS Mincho" w:cs="Arial"/>
                <w:lang w:eastAsia="ja-JP"/>
              </w:rPr>
              <w:t>1</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MS Mincho" w:cs="Arial"/>
                <w:lang w:eastAsia="ja-JP"/>
              </w:rPr>
              <w:t>3</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MS Mincho" w:cs="Arial"/>
                <w:lang w:eastAsia="ja-JP"/>
              </w:rPr>
              <w:t>7</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MS Mincho" w:cs="Arial"/>
                <w:lang w:eastAsia="ja-JP"/>
              </w:rPr>
              <w:t>n78</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1-3-7_n28-n78</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lang w:eastAsia="ko-KR"/>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hint="eastAsia"/>
                <w:lang w:eastAsia="ja-JP"/>
              </w:rPr>
              <w:t>1-3-19-21_n77</w:t>
            </w: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1</w:t>
            </w:r>
          </w:p>
        </w:tc>
        <w:tc>
          <w:tcPr>
            <w:tcW w:w="0" w:type="auto"/>
          </w:tcPr>
          <w:p w:rsidR="008F27E3" w:rsidRPr="00AE4694" w:rsidRDefault="008F27E3" w:rsidP="00AD21D3">
            <w:pPr>
              <w:pStyle w:val="TAC"/>
              <w:rPr>
                <w:lang w:eastAsia="ja-JP"/>
              </w:rPr>
            </w:pPr>
            <w:r w:rsidRPr="00AE4694">
              <w:rPr>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3</w:t>
            </w:r>
          </w:p>
        </w:tc>
        <w:tc>
          <w:tcPr>
            <w:tcW w:w="0" w:type="auto"/>
          </w:tcPr>
          <w:p w:rsidR="008F27E3" w:rsidRPr="00AE4694" w:rsidRDefault="008F27E3" w:rsidP="00AD21D3">
            <w:pPr>
              <w:pStyle w:val="TAC"/>
              <w:rPr>
                <w:lang w:eastAsia="ja-JP"/>
              </w:rPr>
            </w:pPr>
            <w:r w:rsidRPr="00AE4694">
              <w:rPr>
                <w:lang w:eastAsia="ja-JP"/>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21</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n77</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1</w:t>
            </w:r>
          </w:p>
        </w:tc>
        <w:tc>
          <w:tcPr>
            <w:tcW w:w="0" w:type="auto"/>
          </w:tcPr>
          <w:p w:rsidR="008F27E3" w:rsidRPr="00AE4694" w:rsidRDefault="008F27E3" w:rsidP="00AD21D3">
            <w:pPr>
              <w:pStyle w:val="TAC"/>
              <w:rPr>
                <w:lang w:eastAsia="ja-JP"/>
              </w:rPr>
            </w:pPr>
            <w:r w:rsidRPr="00AE4694">
              <w:rPr>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3</w:t>
            </w:r>
          </w:p>
        </w:tc>
        <w:tc>
          <w:tcPr>
            <w:tcW w:w="0" w:type="auto"/>
          </w:tcPr>
          <w:p w:rsidR="008F27E3" w:rsidRPr="00AE4694" w:rsidRDefault="008F27E3" w:rsidP="00AD21D3">
            <w:pPr>
              <w:pStyle w:val="TAC"/>
              <w:rPr>
                <w:lang w:eastAsia="ja-JP"/>
              </w:rPr>
            </w:pPr>
            <w:r w:rsidRPr="00AE4694">
              <w:rPr>
                <w:lang w:eastAsia="ja-JP"/>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21</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n78</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rsidR="008F27E3" w:rsidRPr="00AE4694" w:rsidRDefault="008F27E3" w:rsidP="00AD21D3">
            <w:pPr>
              <w:pStyle w:val="TAC"/>
              <w:rPr>
                <w:rFonts w:eastAsia="맑은 고딕"/>
                <w:lang w:val="fi-FI" w:eastAsia="ko-KR"/>
              </w:rPr>
            </w:pPr>
            <w:r w:rsidRPr="00AE4694">
              <w:rPr>
                <w:rFonts w:eastAsia="맑은 고딕"/>
                <w:lang w:val="fi-FI" w:eastAsia="ko-KR"/>
              </w:rPr>
              <w:t>3</w:t>
            </w:r>
          </w:p>
        </w:tc>
        <w:tc>
          <w:tcPr>
            <w:tcW w:w="0" w:type="auto"/>
          </w:tcPr>
          <w:p w:rsidR="008F27E3" w:rsidRPr="00AE4694" w:rsidRDefault="008F27E3" w:rsidP="00AD21D3">
            <w:pPr>
              <w:pStyle w:val="TAC"/>
              <w:rPr>
                <w:rFonts w:eastAsia="맑은 고딕"/>
                <w:lang w:eastAsia="ko-KR"/>
              </w:rPr>
            </w:pPr>
            <w:r w:rsidRPr="00AE4694">
              <w:rPr>
                <w:lang w:eastAsia="ja-JP"/>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eastAsia="맑은 고딕"/>
                <w:lang w:val="fi-FI" w:eastAsia="ko-KR"/>
              </w:rPr>
              <w:t>21</w:t>
            </w:r>
          </w:p>
        </w:tc>
        <w:tc>
          <w:tcPr>
            <w:tcW w:w="0" w:type="auto"/>
          </w:tcPr>
          <w:p w:rsidR="008F27E3" w:rsidRPr="00AE4694" w:rsidRDefault="008F27E3" w:rsidP="00AD21D3">
            <w:pPr>
              <w:pStyle w:val="TAC"/>
              <w:rPr>
                <w:rFonts w:eastAsia="맑은 고딕"/>
                <w:b/>
                <w:lang w:eastAsia="ko-KR"/>
              </w:rPr>
            </w:pPr>
            <w:r w:rsidRPr="00AE4694">
              <w:rPr>
                <w:rFonts w:eastAsia="맑은 고딕"/>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DC_1-3-19-42_n77</w:t>
            </w:r>
          </w:p>
        </w:tc>
        <w:tc>
          <w:tcPr>
            <w:tcW w:w="0" w:type="auto"/>
          </w:tcPr>
          <w:p w:rsidR="008F27E3" w:rsidRPr="00AE4694" w:rsidRDefault="008F27E3" w:rsidP="00AD21D3">
            <w:pPr>
              <w:pStyle w:val="TAC"/>
              <w:rPr>
                <w:rFonts w:eastAsia="맑은 고딕"/>
                <w:lang w:val="fi-FI" w:eastAsia="ko-KR"/>
              </w:rPr>
            </w:pPr>
            <w:r w:rsidRPr="00AE4694">
              <w:t>1</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3</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42</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n77</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DC_1-3-19-42_n78</w:t>
            </w:r>
          </w:p>
        </w:tc>
        <w:tc>
          <w:tcPr>
            <w:tcW w:w="0" w:type="auto"/>
          </w:tcPr>
          <w:p w:rsidR="008F27E3" w:rsidRPr="00AE4694" w:rsidRDefault="008F27E3" w:rsidP="00AD21D3">
            <w:pPr>
              <w:pStyle w:val="TAC"/>
              <w:rPr>
                <w:rFonts w:eastAsia="맑은 고딕"/>
                <w:lang w:val="fi-FI" w:eastAsia="ko-KR"/>
              </w:rPr>
            </w:pPr>
            <w:r w:rsidRPr="00AE4694">
              <w:t>1</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3</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42</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n78</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DC_1-3-19-42_n79</w:t>
            </w:r>
          </w:p>
        </w:tc>
        <w:tc>
          <w:tcPr>
            <w:tcW w:w="0" w:type="auto"/>
          </w:tcPr>
          <w:p w:rsidR="008F27E3" w:rsidRPr="00AE4694" w:rsidRDefault="008F27E3" w:rsidP="00AD21D3">
            <w:pPr>
              <w:pStyle w:val="TAC"/>
              <w:rPr>
                <w:rFonts w:eastAsia="맑은 고딕"/>
                <w:lang w:val="fi-FI" w:eastAsia="ko-KR"/>
              </w:rPr>
            </w:pPr>
            <w:r w:rsidRPr="00AE4694">
              <w:t>1</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3</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42</w:t>
            </w:r>
          </w:p>
        </w:tc>
        <w:tc>
          <w:tcPr>
            <w:tcW w:w="0" w:type="auto"/>
          </w:tcPr>
          <w:p w:rsidR="008F27E3" w:rsidRPr="00AE4694" w:rsidRDefault="008F27E3" w:rsidP="00AD21D3">
            <w:pPr>
              <w:pStyle w:val="TAC"/>
              <w:rPr>
                <w:rFonts w:eastAsia="맑은 고딕"/>
                <w:lang w:eastAsia="ko-KR"/>
              </w:rPr>
            </w:pPr>
            <w:r w:rsidRPr="00AE4694">
              <w:t>0.5</w:t>
            </w:r>
          </w:p>
        </w:tc>
      </w:tr>
      <w:tr w:rsidR="003B41DD" w:rsidRPr="00AE4694" w:rsidTr="003B41DD">
        <w:trPr>
          <w:jc w:val="center"/>
          <w:ins w:id="8923" w:author="Suhwan Lim" w:date="2019-05-21T19:46:00Z"/>
        </w:trPr>
        <w:tc>
          <w:tcPr>
            <w:tcW w:w="0" w:type="auto"/>
            <w:vMerge w:val="restart"/>
            <w:vAlign w:val="center"/>
          </w:tcPr>
          <w:p w:rsidR="003B41DD" w:rsidRPr="00AE4694" w:rsidRDefault="003B41DD" w:rsidP="003B41DD">
            <w:pPr>
              <w:pStyle w:val="TAC"/>
              <w:rPr>
                <w:ins w:id="8924" w:author="Suhwan Lim" w:date="2019-05-21T19:46:00Z"/>
              </w:rPr>
            </w:pPr>
            <w:ins w:id="8925" w:author="Suhwan Lim" w:date="2019-05-21T19:47:00Z">
              <w:r>
                <w:rPr>
                  <w:rFonts w:cs="Arial"/>
                  <w:szCs w:val="18"/>
                  <w:lang w:eastAsia="ja-JP"/>
                </w:rPr>
                <w:t>DC_1-3-21_n77-n79</w:t>
              </w:r>
            </w:ins>
          </w:p>
        </w:tc>
        <w:tc>
          <w:tcPr>
            <w:tcW w:w="0" w:type="auto"/>
            <w:vAlign w:val="center"/>
          </w:tcPr>
          <w:p w:rsidR="003B41DD" w:rsidRPr="00AE4694" w:rsidRDefault="003B41DD" w:rsidP="003B41DD">
            <w:pPr>
              <w:pStyle w:val="TAC"/>
              <w:rPr>
                <w:ins w:id="8926" w:author="Suhwan Lim" w:date="2019-05-21T19:46:00Z"/>
              </w:rPr>
            </w:pPr>
            <w:ins w:id="8927" w:author="Suhwan Lim" w:date="2019-05-21T19:47:00Z">
              <w:r>
                <w:rPr>
                  <w:lang w:val="en-US" w:eastAsia="ja-JP"/>
                </w:rPr>
                <w:t>1</w:t>
              </w:r>
            </w:ins>
          </w:p>
        </w:tc>
        <w:tc>
          <w:tcPr>
            <w:tcW w:w="0" w:type="auto"/>
            <w:vAlign w:val="center"/>
          </w:tcPr>
          <w:p w:rsidR="003B41DD" w:rsidRPr="00AE4694" w:rsidRDefault="003B41DD" w:rsidP="003B41DD">
            <w:pPr>
              <w:pStyle w:val="TAC"/>
              <w:rPr>
                <w:ins w:id="8928" w:author="Suhwan Lim" w:date="2019-05-21T19:46:00Z"/>
              </w:rPr>
            </w:pPr>
            <w:ins w:id="8929" w:author="Suhwan Lim" w:date="2019-05-21T19:47:00Z">
              <w:r w:rsidRPr="005E1C84">
                <w:rPr>
                  <w:rFonts w:eastAsia="Yu Mincho" w:cs="Arial" w:hint="eastAsia"/>
                  <w:lang w:eastAsia="ja-JP"/>
                </w:rPr>
                <w:t>0</w:t>
              </w:r>
              <w:r w:rsidRPr="005E1C84">
                <w:rPr>
                  <w:rFonts w:eastAsia="Yu Mincho" w:cs="Arial"/>
                  <w:lang w:eastAsia="ja-JP"/>
                </w:rPr>
                <w:t>.2</w:t>
              </w:r>
            </w:ins>
          </w:p>
        </w:tc>
      </w:tr>
      <w:tr w:rsidR="003B41DD" w:rsidRPr="00AE4694" w:rsidTr="003B41DD">
        <w:trPr>
          <w:jc w:val="center"/>
          <w:ins w:id="8930" w:author="Suhwan Lim" w:date="2019-05-21T19:46:00Z"/>
        </w:trPr>
        <w:tc>
          <w:tcPr>
            <w:tcW w:w="0" w:type="auto"/>
            <w:vMerge/>
            <w:vAlign w:val="center"/>
          </w:tcPr>
          <w:p w:rsidR="003B41DD" w:rsidRPr="00AE4694" w:rsidRDefault="003B41DD" w:rsidP="003B41DD">
            <w:pPr>
              <w:pStyle w:val="TAC"/>
              <w:rPr>
                <w:ins w:id="8931" w:author="Suhwan Lim" w:date="2019-05-21T19:46:00Z"/>
              </w:rPr>
            </w:pPr>
          </w:p>
        </w:tc>
        <w:tc>
          <w:tcPr>
            <w:tcW w:w="0" w:type="auto"/>
            <w:vAlign w:val="center"/>
          </w:tcPr>
          <w:p w:rsidR="003B41DD" w:rsidRPr="00AE4694" w:rsidRDefault="003B41DD" w:rsidP="003B41DD">
            <w:pPr>
              <w:pStyle w:val="TAC"/>
              <w:rPr>
                <w:ins w:id="8932" w:author="Suhwan Lim" w:date="2019-05-21T19:46:00Z"/>
              </w:rPr>
            </w:pPr>
            <w:ins w:id="8933" w:author="Suhwan Lim" w:date="2019-05-21T19:47:00Z">
              <w:r w:rsidRPr="00201283">
                <w:rPr>
                  <w:rFonts w:eastAsia="Yu Mincho" w:hint="eastAsia"/>
                  <w:lang w:val="en-US" w:eastAsia="ja-JP"/>
                </w:rPr>
                <w:t>3</w:t>
              </w:r>
            </w:ins>
          </w:p>
        </w:tc>
        <w:tc>
          <w:tcPr>
            <w:tcW w:w="0" w:type="auto"/>
            <w:vAlign w:val="center"/>
          </w:tcPr>
          <w:p w:rsidR="003B41DD" w:rsidRPr="00AE4694" w:rsidRDefault="003B41DD" w:rsidP="003B41DD">
            <w:pPr>
              <w:pStyle w:val="TAC"/>
              <w:rPr>
                <w:ins w:id="8934" w:author="Suhwan Lim" w:date="2019-05-21T19:46:00Z"/>
              </w:rPr>
            </w:pPr>
            <w:ins w:id="8935" w:author="Suhwan Lim" w:date="2019-05-21T19:47:00Z">
              <w:r>
                <w:rPr>
                  <w:rFonts w:eastAsia="Yu Mincho" w:cs="Arial" w:hint="eastAsia"/>
                  <w:lang w:eastAsia="ja-JP"/>
                </w:rPr>
                <w:t>0</w:t>
              </w:r>
              <w:r>
                <w:rPr>
                  <w:rFonts w:eastAsia="Yu Mincho" w:cs="Arial"/>
                  <w:lang w:eastAsia="ja-JP"/>
                </w:rPr>
                <w:t>.3</w:t>
              </w:r>
            </w:ins>
          </w:p>
        </w:tc>
      </w:tr>
      <w:tr w:rsidR="003B41DD" w:rsidRPr="00AE4694" w:rsidTr="003B41DD">
        <w:trPr>
          <w:jc w:val="center"/>
          <w:ins w:id="8936" w:author="Suhwan Lim" w:date="2019-05-21T19:47:00Z"/>
        </w:trPr>
        <w:tc>
          <w:tcPr>
            <w:tcW w:w="0" w:type="auto"/>
            <w:vMerge/>
            <w:vAlign w:val="center"/>
          </w:tcPr>
          <w:p w:rsidR="003B41DD" w:rsidRPr="00AE4694" w:rsidRDefault="003B41DD" w:rsidP="003B41DD">
            <w:pPr>
              <w:pStyle w:val="TAC"/>
              <w:rPr>
                <w:ins w:id="8937" w:author="Suhwan Lim" w:date="2019-05-21T19:47:00Z"/>
              </w:rPr>
            </w:pPr>
          </w:p>
        </w:tc>
        <w:tc>
          <w:tcPr>
            <w:tcW w:w="0" w:type="auto"/>
            <w:vAlign w:val="center"/>
          </w:tcPr>
          <w:p w:rsidR="003B41DD" w:rsidRPr="00AE4694" w:rsidRDefault="003B41DD" w:rsidP="003B41DD">
            <w:pPr>
              <w:pStyle w:val="TAC"/>
              <w:rPr>
                <w:ins w:id="8938" w:author="Suhwan Lim" w:date="2019-05-21T19:47:00Z"/>
              </w:rPr>
            </w:pPr>
            <w:ins w:id="8939" w:author="Suhwan Lim" w:date="2019-05-21T19:47:00Z">
              <w:r>
                <w:rPr>
                  <w:rFonts w:eastAsia="Yu Mincho" w:hint="eastAsia"/>
                  <w:lang w:val="en-US" w:eastAsia="ja-JP"/>
                </w:rPr>
                <w:t>2</w:t>
              </w:r>
              <w:r>
                <w:rPr>
                  <w:rFonts w:eastAsia="Yu Mincho"/>
                  <w:lang w:val="en-US" w:eastAsia="ja-JP"/>
                </w:rPr>
                <w:t>1</w:t>
              </w:r>
            </w:ins>
          </w:p>
        </w:tc>
        <w:tc>
          <w:tcPr>
            <w:tcW w:w="0" w:type="auto"/>
            <w:vAlign w:val="center"/>
          </w:tcPr>
          <w:p w:rsidR="003B41DD" w:rsidRPr="00AE4694" w:rsidRDefault="003B41DD" w:rsidP="003B41DD">
            <w:pPr>
              <w:pStyle w:val="TAC"/>
              <w:rPr>
                <w:ins w:id="8940" w:author="Suhwan Lim" w:date="2019-05-21T19:47:00Z"/>
              </w:rPr>
            </w:pPr>
            <w:ins w:id="8941" w:author="Suhwan Lim" w:date="2019-05-21T19:47:00Z">
              <w:r>
                <w:rPr>
                  <w:rFonts w:eastAsia="Yu Mincho" w:cs="Arial" w:hint="eastAsia"/>
                  <w:lang w:eastAsia="ja-JP"/>
                </w:rPr>
                <w:t>0</w:t>
              </w:r>
              <w:r>
                <w:rPr>
                  <w:rFonts w:eastAsia="Yu Mincho" w:cs="Arial"/>
                  <w:lang w:eastAsia="ja-JP"/>
                </w:rPr>
                <w:t>.5</w:t>
              </w:r>
            </w:ins>
          </w:p>
        </w:tc>
      </w:tr>
      <w:tr w:rsidR="003B41DD" w:rsidRPr="00AE4694" w:rsidTr="003B41DD">
        <w:trPr>
          <w:jc w:val="center"/>
          <w:ins w:id="8942" w:author="Suhwan Lim" w:date="2019-05-21T19:47:00Z"/>
        </w:trPr>
        <w:tc>
          <w:tcPr>
            <w:tcW w:w="0" w:type="auto"/>
            <w:vMerge/>
            <w:vAlign w:val="center"/>
          </w:tcPr>
          <w:p w:rsidR="003B41DD" w:rsidRPr="00AE4694" w:rsidRDefault="003B41DD" w:rsidP="003B41DD">
            <w:pPr>
              <w:pStyle w:val="TAC"/>
              <w:rPr>
                <w:ins w:id="8943" w:author="Suhwan Lim" w:date="2019-05-21T19:47:00Z"/>
              </w:rPr>
            </w:pPr>
          </w:p>
        </w:tc>
        <w:tc>
          <w:tcPr>
            <w:tcW w:w="0" w:type="auto"/>
            <w:vAlign w:val="center"/>
          </w:tcPr>
          <w:p w:rsidR="003B41DD" w:rsidRPr="00AE4694" w:rsidRDefault="003B41DD" w:rsidP="003B41DD">
            <w:pPr>
              <w:pStyle w:val="TAC"/>
              <w:rPr>
                <w:ins w:id="8944" w:author="Suhwan Lim" w:date="2019-05-21T19:47:00Z"/>
              </w:rPr>
            </w:pPr>
            <w:ins w:id="8945" w:author="Suhwan Lim" w:date="2019-05-21T19:47:00Z">
              <w:r>
                <w:rPr>
                  <w:lang w:val="en-US" w:eastAsia="ja-JP"/>
                </w:rPr>
                <w:t>n77</w:t>
              </w:r>
            </w:ins>
          </w:p>
        </w:tc>
        <w:tc>
          <w:tcPr>
            <w:tcW w:w="0" w:type="auto"/>
            <w:vAlign w:val="center"/>
          </w:tcPr>
          <w:p w:rsidR="003B41DD" w:rsidRPr="00AE4694" w:rsidRDefault="003B41DD" w:rsidP="003B41DD">
            <w:pPr>
              <w:pStyle w:val="TAC"/>
              <w:rPr>
                <w:ins w:id="8946" w:author="Suhwan Lim" w:date="2019-05-21T19:47:00Z"/>
              </w:rPr>
            </w:pPr>
            <w:ins w:id="8947" w:author="Suhwan Lim" w:date="2019-05-21T19:47:00Z">
              <w:r w:rsidRPr="005E1C84">
                <w:rPr>
                  <w:rFonts w:eastAsia="Yu Mincho" w:cs="Arial" w:hint="eastAsia"/>
                  <w:lang w:eastAsia="ja-JP"/>
                </w:rPr>
                <w:t>0</w:t>
              </w:r>
              <w:r w:rsidRPr="005E1C84">
                <w:rPr>
                  <w:rFonts w:eastAsia="Yu Mincho" w:cs="Arial"/>
                  <w:lang w:eastAsia="ja-JP"/>
                </w:rPr>
                <w:t>.5</w:t>
              </w:r>
            </w:ins>
          </w:p>
        </w:tc>
      </w:tr>
      <w:tr w:rsidR="003B41DD" w:rsidRPr="00AE4694" w:rsidTr="00EC41AA">
        <w:trPr>
          <w:jc w:val="center"/>
          <w:ins w:id="8948" w:author="Suhwan Lim" w:date="2019-05-21T19:47:00Z"/>
        </w:trPr>
        <w:tc>
          <w:tcPr>
            <w:tcW w:w="0" w:type="auto"/>
            <w:vMerge w:val="restart"/>
            <w:vAlign w:val="center"/>
          </w:tcPr>
          <w:p w:rsidR="003B41DD" w:rsidRPr="00AE4694" w:rsidRDefault="003B41DD" w:rsidP="00EC41AA">
            <w:pPr>
              <w:pStyle w:val="TAC"/>
              <w:rPr>
                <w:ins w:id="8949" w:author="Suhwan Lim" w:date="2019-05-21T19:47:00Z"/>
              </w:rPr>
            </w:pPr>
            <w:ins w:id="8950" w:author="Suhwan Lim" w:date="2019-05-21T19:47:00Z">
              <w:r>
                <w:rPr>
                  <w:rFonts w:cs="Arial"/>
                  <w:szCs w:val="18"/>
                  <w:lang w:eastAsia="ja-JP"/>
                </w:rPr>
                <w:t>DC_1-3-21_n78</w:t>
              </w:r>
              <w:r>
                <w:rPr>
                  <w:rFonts w:cs="Arial"/>
                  <w:szCs w:val="18"/>
                  <w:lang w:eastAsia="ja-JP"/>
                </w:rPr>
                <w:t>-n79</w:t>
              </w:r>
            </w:ins>
          </w:p>
        </w:tc>
        <w:tc>
          <w:tcPr>
            <w:tcW w:w="0" w:type="auto"/>
            <w:vAlign w:val="center"/>
          </w:tcPr>
          <w:p w:rsidR="003B41DD" w:rsidRPr="00AE4694" w:rsidRDefault="003B41DD" w:rsidP="00EC41AA">
            <w:pPr>
              <w:pStyle w:val="TAC"/>
              <w:rPr>
                <w:ins w:id="8951" w:author="Suhwan Lim" w:date="2019-05-21T19:47:00Z"/>
              </w:rPr>
            </w:pPr>
            <w:ins w:id="8952" w:author="Suhwan Lim" w:date="2019-05-21T19:47:00Z">
              <w:r>
                <w:rPr>
                  <w:lang w:val="en-US" w:eastAsia="ja-JP"/>
                </w:rPr>
                <w:t>1</w:t>
              </w:r>
            </w:ins>
          </w:p>
        </w:tc>
        <w:tc>
          <w:tcPr>
            <w:tcW w:w="0" w:type="auto"/>
            <w:vAlign w:val="center"/>
          </w:tcPr>
          <w:p w:rsidR="003B41DD" w:rsidRPr="00AE4694" w:rsidRDefault="003B41DD" w:rsidP="00EC41AA">
            <w:pPr>
              <w:pStyle w:val="TAC"/>
              <w:rPr>
                <w:ins w:id="8953" w:author="Suhwan Lim" w:date="2019-05-21T19:47:00Z"/>
              </w:rPr>
            </w:pPr>
            <w:ins w:id="8954" w:author="Suhwan Lim" w:date="2019-05-21T19:47:00Z">
              <w:r w:rsidRPr="005E1C84">
                <w:rPr>
                  <w:rFonts w:eastAsia="Yu Mincho" w:cs="Arial" w:hint="eastAsia"/>
                  <w:lang w:eastAsia="ja-JP"/>
                </w:rPr>
                <w:t>0</w:t>
              </w:r>
              <w:r w:rsidRPr="005E1C84">
                <w:rPr>
                  <w:rFonts w:eastAsia="Yu Mincho" w:cs="Arial"/>
                  <w:lang w:eastAsia="ja-JP"/>
                </w:rPr>
                <w:t>.2</w:t>
              </w:r>
            </w:ins>
          </w:p>
        </w:tc>
      </w:tr>
      <w:tr w:rsidR="003B41DD" w:rsidRPr="00AE4694" w:rsidTr="00EC41AA">
        <w:trPr>
          <w:jc w:val="center"/>
          <w:ins w:id="8955" w:author="Suhwan Lim" w:date="2019-05-21T19:47:00Z"/>
        </w:trPr>
        <w:tc>
          <w:tcPr>
            <w:tcW w:w="0" w:type="auto"/>
            <w:vMerge/>
            <w:vAlign w:val="center"/>
          </w:tcPr>
          <w:p w:rsidR="003B41DD" w:rsidRPr="00AE4694" w:rsidRDefault="003B41DD" w:rsidP="00EC41AA">
            <w:pPr>
              <w:pStyle w:val="TAC"/>
              <w:rPr>
                <w:ins w:id="8956" w:author="Suhwan Lim" w:date="2019-05-21T19:47:00Z"/>
              </w:rPr>
            </w:pPr>
          </w:p>
        </w:tc>
        <w:tc>
          <w:tcPr>
            <w:tcW w:w="0" w:type="auto"/>
            <w:vAlign w:val="center"/>
          </w:tcPr>
          <w:p w:rsidR="003B41DD" w:rsidRPr="00AE4694" w:rsidRDefault="003B41DD" w:rsidP="00EC41AA">
            <w:pPr>
              <w:pStyle w:val="TAC"/>
              <w:rPr>
                <w:ins w:id="8957" w:author="Suhwan Lim" w:date="2019-05-21T19:47:00Z"/>
              </w:rPr>
            </w:pPr>
            <w:ins w:id="8958" w:author="Suhwan Lim" w:date="2019-05-21T19:47:00Z">
              <w:r w:rsidRPr="00201283">
                <w:rPr>
                  <w:rFonts w:eastAsia="Yu Mincho" w:hint="eastAsia"/>
                  <w:lang w:val="en-US" w:eastAsia="ja-JP"/>
                </w:rPr>
                <w:t>3</w:t>
              </w:r>
            </w:ins>
          </w:p>
        </w:tc>
        <w:tc>
          <w:tcPr>
            <w:tcW w:w="0" w:type="auto"/>
            <w:vAlign w:val="center"/>
          </w:tcPr>
          <w:p w:rsidR="003B41DD" w:rsidRPr="00AE4694" w:rsidRDefault="003B41DD" w:rsidP="00EC41AA">
            <w:pPr>
              <w:pStyle w:val="TAC"/>
              <w:rPr>
                <w:ins w:id="8959" w:author="Suhwan Lim" w:date="2019-05-21T19:47:00Z"/>
              </w:rPr>
            </w:pPr>
            <w:ins w:id="8960" w:author="Suhwan Lim" w:date="2019-05-21T19:47:00Z">
              <w:r>
                <w:rPr>
                  <w:rFonts w:eastAsia="Yu Mincho" w:cs="Arial" w:hint="eastAsia"/>
                  <w:lang w:eastAsia="ja-JP"/>
                </w:rPr>
                <w:t>0</w:t>
              </w:r>
              <w:r>
                <w:rPr>
                  <w:rFonts w:eastAsia="Yu Mincho" w:cs="Arial"/>
                  <w:lang w:eastAsia="ja-JP"/>
                </w:rPr>
                <w:t>.3</w:t>
              </w:r>
            </w:ins>
          </w:p>
        </w:tc>
      </w:tr>
      <w:tr w:rsidR="003B41DD" w:rsidRPr="00AE4694" w:rsidTr="00EC41AA">
        <w:trPr>
          <w:jc w:val="center"/>
          <w:ins w:id="8961" w:author="Suhwan Lim" w:date="2019-05-21T19:47:00Z"/>
        </w:trPr>
        <w:tc>
          <w:tcPr>
            <w:tcW w:w="0" w:type="auto"/>
            <w:vMerge/>
            <w:vAlign w:val="center"/>
          </w:tcPr>
          <w:p w:rsidR="003B41DD" w:rsidRPr="00AE4694" w:rsidRDefault="003B41DD" w:rsidP="00EC41AA">
            <w:pPr>
              <w:pStyle w:val="TAC"/>
              <w:rPr>
                <w:ins w:id="8962" w:author="Suhwan Lim" w:date="2019-05-21T19:47:00Z"/>
              </w:rPr>
            </w:pPr>
          </w:p>
        </w:tc>
        <w:tc>
          <w:tcPr>
            <w:tcW w:w="0" w:type="auto"/>
            <w:vAlign w:val="center"/>
          </w:tcPr>
          <w:p w:rsidR="003B41DD" w:rsidRPr="00AE4694" w:rsidRDefault="003B41DD" w:rsidP="00EC41AA">
            <w:pPr>
              <w:pStyle w:val="TAC"/>
              <w:rPr>
                <w:ins w:id="8963" w:author="Suhwan Lim" w:date="2019-05-21T19:47:00Z"/>
              </w:rPr>
            </w:pPr>
            <w:ins w:id="8964" w:author="Suhwan Lim" w:date="2019-05-21T19:47:00Z">
              <w:r>
                <w:rPr>
                  <w:rFonts w:eastAsia="Yu Mincho" w:hint="eastAsia"/>
                  <w:lang w:val="en-US" w:eastAsia="ja-JP"/>
                </w:rPr>
                <w:t>2</w:t>
              </w:r>
              <w:r>
                <w:rPr>
                  <w:rFonts w:eastAsia="Yu Mincho"/>
                  <w:lang w:val="en-US" w:eastAsia="ja-JP"/>
                </w:rPr>
                <w:t>1</w:t>
              </w:r>
            </w:ins>
          </w:p>
        </w:tc>
        <w:tc>
          <w:tcPr>
            <w:tcW w:w="0" w:type="auto"/>
            <w:vAlign w:val="center"/>
          </w:tcPr>
          <w:p w:rsidR="003B41DD" w:rsidRPr="00AE4694" w:rsidRDefault="003B41DD" w:rsidP="00EC41AA">
            <w:pPr>
              <w:pStyle w:val="TAC"/>
              <w:rPr>
                <w:ins w:id="8965" w:author="Suhwan Lim" w:date="2019-05-21T19:47:00Z"/>
              </w:rPr>
            </w:pPr>
            <w:ins w:id="8966" w:author="Suhwan Lim" w:date="2019-05-21T19:47:00Z">
              <w:r>
                <w:rPr>
                  <w:rFonts w:eastAsia="Yu Mincho" w:cs="Arial" w:hint="eastAsia"/>
                  <w:lang w:eastAsia="ja-JP"/>
                </w:rPr>
                <w:t>0</w:t>
              </w:r>
              <w:r>
                <w:rPr>
                  <w:rFonts w:eastAsia="Yu Mincho" w:cs="Arial"/>
                  <w:lang w:eastAsia="ja-JP"/>
                </w:rPr>
                <w:t>.5</w:t>
              </w:r>
            </w:ins>
          </w:p>
        </w:tc>
      </w:tr>
      <w:tr w:rsidR="003B41DD" w:rsidRPr="00AE4694" w:rsidTr="00EC41AA">
        <w:trPr>
          <w:jc w:val="center"/>
          <w:ins w:id="8967" w:author="Suhwan Lim" w:date="2019-05-21T19:47:00Z"/>
        </w:trPr>
        <w:tc>
          <w:tcPr>
            <w:tcW w:w="0" w:type="auto"/>
            <w:vMerge/>
            <w:vAlign w:val="center"/>
          </w:tcPr>
          <w:p w:rsidR="003B41DD" w:rsidRPr="00AE4694" w:rsidRDefault="003B41DD" w:rsidP="00EC41AA">
            <w:pPr>
              <w:pStyle w:val="TAC"/>
              <w:rPr>
                <w:ins w:id="8968" w:author="Suhwan Lim" w:date="2019-05-21T19:47:00Z"/>
              </w:rPr>
            </w:pPr>
          </w:p>
        </w:tc>
        <w:tc>
          <w:tcPr>
            <w:tcW w:w="0" w:type="auto"/>
            <w:vAlign w:val="center"/>
          </w:tcPr>
          <w:p w:rsidR="003B41DD" w:rsidRPr="00AE4694" w:rsidRDefault="003B41DD" w:rsidP="00EC41AA">
            <w:pPr>
              <w:pStyle w:val="TAC"/>
              <w:rPr>
                <w:ins w:id="8969" w:author="Suhwan Lim" w:date="2019-05-21T19:47:00Z"/>
              </w:rPr>
            </w:pPr>
            <w:ins w:id="8970" w:author="Suhwan Lim" w:date="2019-05-21T19:47:00Z">
              <w:r>
                <w:rPr>
                  <w:lang w:val="en-US" w:eastAsia="ja-JP"/>
                </w:rPr>
                <w:t>n78</w:t>
              </w:r>
            </w:ins>
          </w:p>
        </w:tc>
        <w:tc>
          <w:tcPr>
            <w:tcW w:w="0" w:type="auto"/>
            <w:vAlign w:val="center"/>
          </w:tcPr>
          <w:p w:rsidR="003B41DD" w:rsidRPr="00AE4694" w:rsidRDefault="003B41DD" w:rsidP="00EC41AA">
            <w:pPr>
              <w:pStyle w:val="TAC"/>
              <w:rPr>
                <w:ins w:id="8971" w:author="Suhwan Lim" w:date="2019-05-21T19:47:00Z"/>
              </w:rPr>
            </w:pPr>
            <w:ins w:id="8972" w:author="Suhwan Lim" w:date="2019-05-21T19:47: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맑은 고딕"/>
                <w:lang w:eastAsia="ko-KR"/>
              </w:rPr>
            </w:pPr>
            <w:r w:rsidRPr="00AE4694">
              <w:rPr>
                <w:rFonts w:cs="Arial"/>
                <w:szCs w:val="18"/>
              </w:rPr>
              <w:t>DC_1-3-28-42_n77</w:t>
            </w: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1</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3</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zh-CN"/>
              </w:rPr>
              <w:t>28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ja-JP"/>
              </w:rPr>
              <w:t>42</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szCs w:val="18"/>
                <w:lang w:eastAsia="ja-JP"/>
              </w:rPr>
              <w:t>n77</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맑은 고딕"/>
                <w:lang w:eastAsia="ko-KR"/>
              </w:rPr>
            </w:pPr>
            <w:r w:rsidRPr="00AE4694">
              <w:rPr>
                <w:rFonts w:cs="Arial"/>
                <w:szCs w:val="18"/>
              </w:rPr>
              <w:t>DC_1-3-28-42_n78</w:t>
            </w: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1</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3</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zh-CN"/>
              </w:rPr>
              <w:t>28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ja-JP"/>
              </w:rPr>
              <w:t>42</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szCs w:val="18"/>
                <w:lang w:eastAsia="ja-JP"/>
              </w:rPr>
              <w:t>n78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맑은 고딕"/>
                <w:lang w:eastAsia="ko-KR"/>
              </w:rPr>
            </w:pPr>
            <w:r w:rsidRPr="00AE4694">
              <w:rPr>
                <w:rFonts w:cs="Arial"/>
                <w:szCs w:val="18"/>
              </w:rPr>
              <w:t>DC_1-3-28-42_n79</w:t>
            </w: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1</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3</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zh-CN"/>
              </w:rPr>
              <w:t>28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ja-JP"/>
              </w:rPr>
              <w:t>42</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cs="Arial"/>
              </w:rPr>
            </w:pPr>
            <w:r w:rsidRPr="00AE4694">
              <w:rPr>
                <w:rFonts w:eastAsia="맑은 고딕" w:hint="eastAsia"/>
                <w:lang w:eastAsia="ko-KR"/>
              </w:rPr>
              <w:t>DC_</w:t>
            </w:r>
            <w:r w:rsidRPr="00AE4694">
              <w:rPr>
                <w:rFonts w:eastAsia="맑은 고딕"/>
                <w:lang w:eastAsia="ko-KR"/>
              </w:rPr>
              <w:t>1-3-20_n28-n78</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rPr>
                <w:rFonts w:cs="Arial" w:hint="eastAsia"/>
              </w:rPr>
              <w:lastRenderedPageBreak/>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rsidR="008F27E3" w:rsidRPr="00AE4694" w:rsidRDefault="008F27E3" w:rsidP="00AD21D3">
            <w:pPr>
              <w:pStyle w:val="TAC"/>
              <w:rPr>
                <w:lang w:eastAsia="ja-JP"/>
              </w:rPr>
            </w:pPr>
            <w:r w:rsidRPr="00AE4694">
              <w:rPr>
                <w:rFonts w:cs="Arial" w:hint="eastAsia"/>
                <w:lang w:eastAsia="ja-JP"/>
              </w:rPr>
              <w:t>1</w:t>
            </w:r>
          </w:p>
        </w:tc>
        <w:tc>
          <w:tcPr>
            <w:tcW w:w="0" w:type="auto"/>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ja-JP"/>
              </w:rPr>
              <w:t>0.5</w:t>
            </w:r>
          </w:p>
        </w:tc>
      </w:tr>
      <w:tr w:rsidR="008F27E3" w:rsidRPr="00AE4694" w:rsidTr="00AD21D3">
        <w:trPr>
          <w:jc w:val="center"/>
        </w:trPr>
        <w:tc>
          <w:tcPr>
            <w:tcW w:w="0" w:type="auto"/>
            <w:vMerge/>
            <w:tcBorders>
              <w:bottom w:val="single" w:sz="4" w:space="0" w:color="auto"/>
            </w:tcBorders>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0.3</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ja-JP"/>
              </w:rPr>
              <w:t>0.5</w:t>
            </w:r>
          </w:p>
        </w:tc>
      </w:tr>
      <w:tr w:rsidR="008F27E3" w:rsidRPr="00AE4694" w:rsidTr="00AD21D3">
        <w:trPr>
          <w:jc w:val="center"/>
        </w:trPr>
        <w:tc>
          <w:tcPr>
            <w:tcW w:w="0" w:type="auto"/>
            <w:vMerge/>
            <w:tcBorders>
              <w:left w:val="single" w:sz="4" w:space="0" w:color="auto"/>
              <w:bottom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0.3</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hint="eastAsia"/>
                <w:lang w:eastAsia="ko-KR"/>
              </w:rPr>
              <w:t>DC_</w:t>
            </w:r>
            <w:r w:rsidRPr="00AE4694">
              <w:rPr>
                <w:rFonts w:eastAsia="맑은 고딕"/>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0" w:type="auto"/>
            <w:vMerge/>
            <w:tcBorders>
              <w:left w:val="single" w:sz="4" w:space="0" w:color="auto"/>
              <w:bottom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0.5</w:t>
            </w:r>
          </w:p>
        </w:tc>
      </w:tr>
      <w:tr w:rsidR="008F27E3" w:rsidRPr="00AE4694" w:rsidTr="00AD21D3">
        <w:trPr>
          <w:jc w:val="center"/>
        </w:trPr>
        <w:tc>
          <w:tcPr>
            <w:tcW w:w="0" w:type="auto"/>
            <w:vMerge/>
            <w:tcBorders>
              <w:left w:val="single" w:sz="4" w:space="0" w:color="auto"/>
              <w:bottom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0" w:type="auto"/>
            <w:tcBorders>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0.5</w:t>
            </w:r>
          </w:p>
        </w:tc>
      </w:tr>
      <w:tr w:rsidR="003B41DD" w:rsidRPr="00AE4694" w:rsidTr="00BD1400">
        <w:trPr>
          <w:jc w:val="center"/>
          <w:ins w:id="8973" w:author="Suhwan Lim" w:date="2019-05-21T19:48:00Z"/>
        </w:trPr>
        <w:tc>
          <w:tcPr>
            <w:tcW w:w="0" w:type="auto"/>
            <w:vMerge w:val="restart"/>
            <w:tcBorders>
              <w:left w:val="single" w:sz="4" w:space="0" w:color="auto"/>
              <w:right w:val="single" w:sz="4" w:space="0" w:color="auto"/>
            </w:tcBorders>
            <w:vAlign w:val="center"/>
          </w:tcPr>
          <w:p w:rsidR="003B41DD" w:rsidRPr="00AE4694" w:rsidRDefault="003B41DD" w:rsidP="003B41DD">
            <w:pPr>
              <w:pStyle w:val="TAC"/>
              <w:rPr>
                <w:ins w:id="8974" w:author="Suhwan Lim" w:date="2019-05-21T19:48:00Z"/>
                <w:rFonts w:cs="Arial"/>
                <w:lang w:eastAsia="ja-JP"/>
              </w:rPr>
            </w:pPr>
            <w:ins w:id="8975" w:author="Suhwan Lim" w:date="2019-05-21T19:48:00Z">
              <w:r>
                <w:rPr>
                  <w:rFonts w:cs="Arial"/>
                  <w:szCs w:val="18"/>
                  <w:lang w:eastAsia="ja-JP"/>
                </w:rPr>
                <w:t>DC_1-19-42_n77-n79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6" w:author="Suhwan Lim" w:date="2019-05-21T19:48:00Z"/>
                <w:rFonts w:cs="Arial"/>
                <w:lang w:eastAsia="ja-JP"/>
              </w:rPr>
            </w:pPr>
            <w:ins w:id="8977" w:author="Suhwan Lim" w:date="2019-05-21T19:48:00Z">
              <w:r>
                <w:rPr>
                  <w:lang w:val="en-US"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8" w:author="Suhwan Lim" w:date="2019-05-21T19:48:00Z"/>
                <w:rFonts w:cs="Arial"/>
                <w:szCs w:val="18"/>
              </w:rPr>
            </w:pPr>
            <w:ins w:id="8979" w:author="Suhwan Lim" w:date="2019-05-21T19:48:00Z">
              <w:r w:rsidRPr="005E1C84">
                <w:rPr>
                  <w:rFonts w:eastAsia="Yu Mincho" w:cs="Arial" w:hint="eastAsia"/>
                  <w:lang w:eastAsia="ja-JP"/>
                </w:rPr>
                <w:t>0</w:t>
              </w:r>
              <w:r w:rsidRPr="005E1C84">
                <w:rPr>
                  <w:rFonts w:eastAsia="Yu Mincho" w:cs="Arial"/>
                  <w:lang w:eastAsia="ja-JP"/>
                </w:rPr>
                <w:t>.2</w:t>
              </w:r>
            </w:ins>
          </w:p>
        </w:tc>
      </w:tr>
      <w:tr w:rsidR="003B41DD" w:rsidRPr="00AE4694" w:rsidTr="00BD1400">
        <w:trPr>
          <w:jc w:val="center"/>
          <w:ins w:id="8980" w:author="Suhwan Lim" w:date="2019-05-21T19:48:00Z"/>
        </w:trPr>
        <w:tc>
          <w:tcPr>
            <w:tcW w:w="0" w:type="auto"/>
            <w:vMerge/>
            <w:tcBorders>
              <w:left w:val="single" w:sz="4" w:space="0" w:color="auto"/>
              <w:right w:val="single" w:sz="4" w:space="0" w:color="auto"/>
            </w:tcBorders>
            <w:vAlign w:val="center"/>
          </w:tcPr>
          <w:p w:rsidR="003B41DD" w:rsidRPr="00AE4694" w:rsidRDefault="003B41DD" w:rsidP="003B41DD">
            <w:pPr>
              <w:pStyle w:val="TAC"/>
              <w:rPr>
                <w:ins w:id="8981" w:author="Suhwan Lim" w:date="2019-05-21T19: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82" w:author="Suhwan Lim" w:date="2019-05-21T19:48:00Z"/>
                <w:rFonts w:cs="Arial"/>
                <w:lang w:eastAsia="ja-JP"/>
              </w:rPr>
            </w:pPr>
            <w:ins w:id="8983" w:author="Suhwan Lim" w:date="2019-05-21T19:48: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84" w:author="Suhwan Lim" w:date="2019-05-21T19:48:00Z"/>
                <w:rFonts w:cs="Arial"/>
                <w:szCs w:val="18"/>
              </w:rPr>
            </w:pPr>
            <w:ins w:id="8985" w:author="Suhwan Lim" w:date="2019-05-21T19:48:00Z">
              <w:r>
                <w:rPr>
                  <w:rFonts w:eastAsia="Yu Mincho" w:cs="Arial" w:hint="eastAsia"/>
                  <w:lang w:eastAsia="ja-JP"/>
                </w:rPr>
                <w:t>0</w:t>
              </w:r>
              <w:r>
                <w:rPr>
                  <w:rFonts w:eastAsia="Yu Mincho" w:cs="Arial"/>
                  <w:lang w:eastAsia="ja-JP"/>
                </w:rPr>
                <w:t>.5</w:t>
              </w:r>
            </w:ins>
          </w:p>
        </w:tc>
      </w:tr>
      <w:tr w:rsidR="003B41DD" w:rsidRPr="00AE4694" w:rsidTr="00AD21D3">
        <w:trPr>
          <w:jc w:val="center"/>
          <w:ins w:id="8986" w:author="Suhwan Lim" w:date="2019-05-21T19:48:00Z"/>
        </w:trPr>
        <w:tc>
          <w:tcPr>
            <w:tcW w:w="0" w:type="auto"/>
            <w:vMerge/>
            <w:tcBorders>
              <w:left w:val="single" w:sz="4" w:space="0" w:color="auto"/>
              <w:bottom w:val="single" w:sz="4" w:space="0" w:color="auto"/>
              <w:right w:val="single" w:sz="4" w:space="0" w:color="auto"/>
            </w:tcBorders>
            <w:vAlign w:val="center"/>
          </w:tcPr>
          <w:p w:rsidR="003B41DD" w:rsidRPr="00AE4694" w:rsidRDefault="003B41DD" w:rsidP="003B41DD">
            <w:pPr>
              <w:pStyle w:val="TAC"/>
              <w:rPr>
                <w:ins w:id="8987" w:author="Suhwan Lim" w:date="2019-05-21T19: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88" w:author="Suhwan Lim" w:date="2019-05-21T19:48:00Z"/>
                <w:rFonts w:cs="Arial"/>
                <w:lang w:eastAsia="ja-JP"/>
              </w:rPr>
            </w:pPr>
            <w:ins w:id="8989" w:author="Suhwan Lim" w:date="2019-05-21T19:48:00Z">
              <w:r>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90" w:author="Suhwan Lim" w:date="2019-05-21T19:48:00Z"/>
                <w:rFonts w:cs="Arial"/>
                <w:szCs w:val="18"/>
              </w:rPr>
            </w:pPr>
            <w:ins w:id="8991" w:author="Suhwan Lim" w:date="2019-05-21T19:48:00Z">
              <w:r w:rsidRPr="005E1C84">
                <w:rPr>
                  <w:rFonts w:eastAsia="Yu Mincho" w:cs="Arial" w:hint="eastAsia"/>
                  <w:lang w:eastAsia="ja-JP"/>
                </w:rPr>
                <w:t>0</w:t>
              </w:r>
              <w:r w:rsidRPr="005E1C84">
                <w:rPr>
                  <w:rFonts w:eastAsia="Yu Mincho" w:cs="Arial"/>
                  <w:lang w:eastAsia="ja-JP"/>
                </w:rPr>
                <w:t>.5</w:t>
              </w:r>
            </w:ins>
          </w:p>
        </w:tc>
      </w:tr>
      <w:tr w:rsidR="003B41DD" w:rsidRPr="00AE4694" w:rsidTr="003B41DD">
        <w:trPr>
          <w:trHeight w:val="229"/>
          <w:jc w:val="center"/>
          <w:ins w:id="8992" w:author="Suhwan Lim" w:date="2019-05-21T19:48:00Z"/>
        </w:trPr>
        <w:tc>
          <w:tcPr>
            <w:tcW w:w="0" w:type="auto"/>
            <w:vMerge w:val="restart"/>
            <w:tcBorders>
              <w:left w:val="single" w:sz="4" w:space="0" w:color="auto"/>
              <w:right w:val="single" w:sz="4" w:space="0" w:color="auto"/>
            </w:tcBorders>
            <w:vAlign w:val="center"/>
          </w:tcPr>
          <w:p w:rsidR="003B41DD" w:rsidRPr="00AE4694" w:rsidRDefault="003B41DD" w:rsidP="00EC41AA">
            <w:pPr>
              <w:pStyle w:val="TAC"/>
              <w:rPr>
                <w:ins w:id="8993" w:author="Suhwan Lim" w:date="2019-05-21T19:48:00Z"/>
                <w:rFonts w:cs="Arial"/>
                <w:lang w:eastAsia="ja-JP"/>
              </w:rPr>
            </w:pPr>
            <w:ins w:id="8994" w:author="Suhwan Lim" w:date="2019-05-21T19:48:00Z">
              <w:r>
                <w:rPr>
                  <w:rFonts w:cs="Arial"/>
                  <w:szCs w:val="18"/>
                  <w:lang w:eastAsia="ja-JP"/>
                </w:rPr>
                <w:t>DC_1-19-42_n78</w:t>
              </w:r>
              <w:r>
                <w:rPr>
                  <w:rFonts w:cs="Arial"/>
                  <w:szCs w:val="18"/>
                  <w:lang w:eastAsia="ja-JP"/>
                </w:rPr>
                <w:t>-n79</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EC41AA">
            <w:pPr>
              <w:pStyle w:val="TAC"/>
              <w:rPr>
                <w:ins w:id="8995" w:author="Suhwan Lim" w:date="2019-05-21T19:48:00Z"/>
                <w:rFonts w:cs="Arial"/>
                <w:lang w:eastAsia="ja-JP"/>
              </w:rPr>
            </w:pPr>
            <w:ins w:id="8996" w:author="Suhwan Lim" w:date="2019-05-21T19:48: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EC41AA">
            <w:pPr>
              <w:pStyle w:val="TAC"/>
              <w:rPr>
                <w:ins w:id="8997" w:author="Suhwan Lim" w:date="2019-05-21T19:48:00Z"/>
                <w:rFonts w:cs="Arial"/>
                <w:szCs w:val="18"/>
              </w:rPr>
            </w:pPr>
            <w:ins w:id="8998" w:author="Suhwan Lim" w:date="2019-05-21T19:48:00Z">
              <w:r>
                <w:rPr>
                  <w:rFonts w:eastAsia="Yu Mincho" w:cs="Arial" w:hint="eastAsia"/>
                  <w:lang w:eastAsia="ja-JP"/>
                </w:rPr>
                <w:t>0</w:t>
              </w:r>
              <w:r>
                <w:rPr>
                  <w:rFonts w:eastAsia="Yu Mincho" w:cs="Arial"/>
                  <w:lang w:eastAsia="ja-JP"/>
                </w:rPr>
                <w:t>.5</w:t>
              </w:r>
            </w:ins>
          </w:p>
        </w:tc>
      </w:tr>
      <w:tr w:rsidR="003B41DD" w:rsidRPr="00AE4694" w:rsidTr="00EC41AA">
        <w:trPr>
          <w:jc w:val="center"/>
          <w:ins w:id="8999" w:author="Suhwan Lim" w:date="2019-05-21T19:48:00Z"/>
        </w:trPr>
        <w:tc>
          <w:tcPr>
            <w:tcW w:w="0" w:type="auto"/>
            <w:vMerge/>
            <w:tcBorders>
              <w:left w:val="single" w:sz="4" w:space="0" w:color="auto"/>
              <w:bottom w:val="single" w:sz="4" w:space="0" w:color="auto"/>
              <w:right w:val="single" w:sz="4" w:space="0" w:color="auto"/>
            </w:tcBorders>
            <w:vAlign w:val="center"/>
          </w:tcPr>
          <w:p w:rsidR="003B41DD" w:rsidRPr="00AE4694" w:rsidRDefault="003B41DD" w:rsidP="00EC41AA">
            <w:pPr>
              <w:pStyle w:val="TAC"/>
              <w:rPr>
                <w:ins w:id="9000" w:author="Suhwan Lim" w:date="2019-05-21T19: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EC41AA">
            <w:pPr>
              <w:pStyle w:val="TAC"/>
              <w:rPr>
                <w:ins w:id="9001" w:author="Suhwan Lim" w:date="2019-05-21T19:48:00Z"/>
                <w:rFonts w:cs="Arial"/>
                <w:lang w:eastAsia="ja-JP"/>
              </w:rPr>
            </w:pPr>
            <w:ins w:id="9002" w:author="Suhwan Lim" w:date="2019-05-21T19:48:00Z">
              <w:r>
                <w:rPr>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EC41AA">
            <w:pPr>
              <w:pStyle w:val="TAC"/>
              <w:rPr>
                <w:ins w:id="9003" w:author="Suhwan Lim" w:date="2019-05-21T19:48:00Z"/>
                <w:rFonts w:cs="Arial"/>
                <w:szCs w:val="18"/>
              </w:rPr>
            </w:pPr>
            <w:ins w:id="9004" w:author="Suhwan Lim" w:date="2019-05-21T19:48: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ja-JP"/>
              </w:rPr>
              <w:t>0.</w:t>
            </w:r>
            <w:r w:rsidRPr="00AE4694">
              <w:rPr>
                <w:rFonts w:cs="Arial" w:hint="eastAsia"/>
                <w:lang w:eastAsia="zh-CN"/>
              </w:rPr>
              <w:t>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ja-JP"/>
              </w:rPr>
              <w:t>0.</w:t>
            </w:r>
            <w:r w:rsidRPr="00AE4694">
              <w:rPr>
                <w:rFonts w:cs="Arial" w:hint="eastAsia"/>
                <w:lang w:eastAsia="zh-CN"/>
              </w:rPr>
              <w:t>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cs="Arial" w:hint="eastAsia"/>
                <w:szCs w:val="18"/>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ja-JP"/>
              </w:rPr>
              <w:t>0.</w:t>
            </w:r>
            <w:r w:rsidRPr="00AE4694">
              <w:rPr>
                <w:rFonts w:cs="Arial" w:hint="eastAsia"/>
                <w:lang w:eastAsia="zh-CN"/>
              </w:rPr>
              <w:t>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3B41DD" w:rsidRPr="00AE4694" w:rsidTr="003B41DD">
        <w:trPr>
          <w:jc w:val="center"/>
          <w:ins w:id="9005" w:author="Suhwan Lim" w:date="2019-05-21T19:49:00Z"/>
        </w:trPr>
        <w:tc>
          <w:tcPr>
            <w:tcW w:w="0" w:type="auto"/>
            <w:vMerge w:val="restart"/>
            <w:tcBorders>
              <w:left w:val="single" w:sz="4" w:space="0" w:color="auto"/>
              <w:right w:val="single" w:sz="4" w:space="0" w:color="auto"/>
            </w:tcBorders>
            <w:vAlign w:val="center"/>
          </w:tcPr>
          <w:p w:rsidR="003B41DD" w:rsidRPr="00AE4694" w:rsidDel="00786BF6" w:rsidRDefault="003B41DD" w:rsidP="003B41DD">
            <w:pPr>
              <w:pStyle w:val="TAC"/>
              <w:rPr>
                <w:ins w:id="9006" w:author="Suhwan Lim" w:date="2019-05-21T19:49:00Z"/>
                <w:rFonts w:cs="Arial"/>
                <w:lang w:eastAsia="ja-JP"/>
              </w:rPr>
            </w:pPr>
            <w:ins w:id="9007" w:author="Suhwan Lim" w:date="2019-05-21T19:50:00Z">
              <w:r>
                <w:rPr>
                  <w:rFonts w:cs="Arial"/>
                  <w:szCs w:val="18"/>
                  <w:lang w:eastAsia="ja-JP"/>
                </w:rPr>
                <w:t>DC_1-21-42_n77-n79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08" w:author="Suhwan Lim" w:date="2019-05-21T19:49:00Z"/>
                <w:rFonts w:cs="Arial" w:hint="eastAsia"/>
                <w:lang w:eastAsia="ja-JP"/>
              </w:rPr>
            </w:pPr>
            <w:ins w:id="9009" w:author="Suhwan Lim" w:date="2019-05-21T19:50:00Z">
              <w:r>
                <w:rPr>
                  <w:lang w:val="en-US"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10" w:author="Suhwan Lim" w:date="2019-05-21T19:49:00Z"/>
                <w:rFonts w:cs="Arial" w:hint="eastAsia"/>
                <w:lang w:eastAsia="ja-JP"/>
              </w:rPr>
            </w:pPr>
            <w:ins w:id="9011" w:author="Suhwan Lim" w:date="2019-05-21T19:50:00Z">
              <w:r w:rsidRPr="005E1C84">
                <w:rPr>
                  <w:rFonts w:eastAsia="Yu Mincho" w:cs="Arial" w:hint="eastAsia"/>
                  <w:lang w:eastAsia="ja-JP"/>
                </w:rPr>
                <w:t>0</w:t>
              </w:r>
              <w:r w:rsidRPr="005E1C84">
                <w:rPr>
                  <w:rFonts w:eastAsia="Yu Mincho" w:cs="Arial"/>
                  <w:lang w:eastAsia="ja-JP"/>
                </w:rPr>
                <w:t>.2</w:t>
              </w:r>
            </w:ins>
          </w:p>
        </w:tc>
      </w:tr>
      <w:tr w:rsidR="003B41DD" w:rsidRPr="00AE4694" w:rsidTr="003B41DD">
        <w:trPr>
          <w:jc w:val="center"/>
          <w:ins w:id="9012" w:author="Suhwan Lim" w:date="2019-05-21T19:49: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13" w:author="Suhwan Lim" w:date="2019-05-21T19:49: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14" w:author="Suhwan Lim" w:date="2019-05-21T19:49:00Z"/>
                <w:rFonts w:cs="Arial" w:hint="eastAsia"/>
                <w:lang w:eastAsia="ja-JP"/>
              </w:rPr>
            </w:pPr>
            <w:ins w:id="9015" w:author="Suhwan Lim" w:date="2019-05-21T19:50:00Z">
              <w:r>
                <w:rPr>
                  <w:rFonts w:eastAsia="Yu Mincho"/>
                  <w:lang w:val="en-US" w:eastAsia="ja-JP"/>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16" w:author="Suhwan Lim" w:date="2019-05-21T19:49:00Z"/>
                <w:rFonts w:cs="Arial" w:hint="eastAsia"/>
                <w:lang w:eastAsia="ja-JP"/>
              </w:rPr>
            </w:pPr>
            <w:ins w:id="9017" w:author="Suhwan Lim" w:date="2019-05-21T19:50:00Z">
              <w:r>
                <w:rPr>
                  <w:rFonts w:eastAsia="Yu Mincho" w:cs="Arial" w:hint="eastAsia"/>
                  <w:lang w:eastAsia="ja-JP"/>
                </w:rPr>
                <w:t>0</w:t>
              </w:r>
              <w:r>
                <w:rPr>
                  <w:rFonts w:eastAsia="Yu Mincho" w:cs="Arial"/>
                  <w:lang w:eastAsia="ja-JP"/>
                </w:rPr>
                <w:t>.2</w:t>
              </w:r>
            </w:ins>
          </w:p>
        </w:tc>
      </w:tr>
      <w:tr w:rsidR="003B41DD" w:rsidRPr="00AE4694" w:rsidTr="003B41DD">
        <w:trPr>
          <w:jc w:val="center"/>
          <w:ins w:id="9018"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19"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20" w:author="Suhwan Lim" w:date="2019-05-21T19:50:00Z"/>
                <w:rFonts w:cs="Arial" w:hint="eastAsia"/>
                <w:lang w:eastAsia="ja-JP"/>
              </w:rPr>
            </w:pPr>
            <w:ins w:id="9021" w:author="Suhwan Lim" w:date="2019-05-21T19:50: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22" w:author="Suhwan Lim" w:date="2019-05-21T19:50:00Z"/>
                <w:rFonts w:cs="Arial" w:hint="eastAsia"/>
                <w:lang w:eastAsia="ja-JP"/>
              </w:rPr>
            </w:pPr>
            <w:ins w:id="9023" w:author="Suhwan Lim" w:date="2019-05-21T19:50:00Z">
              <w:r>
                <w:rPr>
                  <w:rFonts w:eastAsia="Yu Mincho" w:cs="Arial" w:hint="eastAsia"/>
                  <w:lang w:eastAsia="ja-JP"/>
                </w:rPr>
                <w:t>0</w:t>
              </w:r>
              <w:r>
                <w:rPr>
                  <w:rFonts w:eastAsia="Yu Mincho" w:cs="Arial"/>
                  <w:lang w:eastAsia="ja-JP"/>
                </w:rPr>
                <w:t>.5</w:t>
              </w:r>
            </w:ins>
          </w:p>
        </w:tc>
      </w:tr>
      <w:tr w:rsidR="003B41DD" w:rsidRPr="00AE4694" w:rsidTr="003B41DD">
        <w:trPr>
          <w:jc w:val="center"/>
          <w:ins w:id="9024"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25"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26" w:author="Suhwan Lim" w:date="2019-05-21T19:50:00Z"/>
                <w:rFonts w:cs="Arial" w:hint="eastAsia"/>
                <w:lang w:eastAsia="ja-JP"/>
              </w:rPr>
            </w:pPr>
            <w:ins w:id="9027" w:author="Suhwan Lim" w:date="2019-05-21T19:50:00Z">
              <w:r>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28" w:author="Suhwan Lim" w:date="2019-05-21T19:50:00Z"/>
                <w:rFonts w:cs="Arial" w:hint="eastAsia"/>
                <w:lang w:eastAsia="ja-JP"/>
              </w:rPr>
            </w:pPr>
            <w:ins w:id="9029" w:author="Suhwan Lim" w:date="2019-05-21T19:50:00Z">
              <w:r w:rsidRPr="005E1C84">
                <w:rPr>
                  <w:rFonts w:eastAsia="Yu Mincho" w:cs="Arial" w:hint="eastAsia"/>
                  <w:lang w:eastAsia="ja-JP"/>
                </w:rPr>
                <w:t>0</w:t>
              </w:r>
              <w:r w:rsidRPr="005E1C84">
                <w:rPr>
                  <w:rFonts w:eastAsia="Yu Mincho" w:cs="Arial"/>
                  <w:lang w:eastAsia="ja-JP"/>
                </w:rPr>
                <w:t>.5</w:t>
              </w:r>
            </w:ins>
          </w:p>
        </w:tc>
      </w:tr>
      <w:tr w:rsidR="003B41DD" w:rsidRPr="00AE4694" w:rsidTr="003B41DD">
        <w:trPr>
          <w:trHeight w:val="205"/>
          <w:jc w:val="center"/>
          <w:ins w:id="9030" w:author="Suhwan Lim" w:date="2019-05-21T19:50:00Z"/>
        </w:trPr>
        <w:tc>
          <w:tcPr>
            <w:tcW w:w="0" w:type="auto"/>
            <w:vMerge w:val="restart"/>
            <w:tcBorders>
              <w:left w:val="single" w:sz="4" w:space="0" w:color="auto"/>
              <w:right w:val="single" w:sz="4" w:space="0" w:color="auto"/>
            </w:tcBorders>
            <w:vAlign w:val="center"/>
          </w:tcPr>
          <w:p w:rsidR="003B41DD" w:rsidRPr="00AE4694" w:rsidDel="00786BF6" w:rsidRDefault="003B41DD" w:rsidP="00EC41AA">
            <w:pPr>
              <w:pStyle w:val="TAC"/>
              <w:rPr>
                <w:ins w:id="9031" w:author="Suhwan Lim" w:date="2019-05-21T19:50:00Z"/>
                <w:rFonts w:cs="Arial"/>
                <w:lang w:eastAsia="ja-JP"/>
              </w:rPr>
            </w:pPr>
            <w:ins w:id="9032" w:author="Suhwan Lim" w:date="2019-05-21T19:50:00Z">
              <w:r>
                <w:rPr>
                  <w:rFonts w:cs="Arial"/>
                  <w:szCs w:val="18"/>
                  <w:lang w:eastAsia="ja-JP"/>
                </w:rPr>
                <w:t>DC_1-21-42_n78</w:t>
              </w:r>
              <w:r>
                <w:rPr>
                  <w:rFonts w:cs="Arial"/>
                  <w:szCs w:val="18"/>
                  <w:lang w:eastAsia="ja-JP"/>
                </w:rPr>
                <w:t>-n79</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EC41AA">
            <w:pPr>
              <w:pStyle w:val="TAC"/>
              <w:rPr>
                <w:ins w:id="9033" w:author="Suhwan Lim" w:date="2019-05-21T19:50:00Z"/>
                <w:rFonts w:cs="Arial" w:hint="eastAsia"/>
                <w:lang w:eastAsia="ja-JP"/>
              </w:rPr>
            </w:pPr>
            <w:ins w:id="9034" w:author="Suhwan Lim" w:date="2019-05-21T19:50:00Z">
              <w:r>
                <w:rPr>
                  <w:rFonts w:eastAsia="Yu Mincho"/>
                  <w:lang w:val="en-US" w:eastAsia="ja-JP"/>
                </w:rPr>
                <w:t>21</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EC41AA">
            <w:pPr>
              <w:pStyle w:val="TAC"/>
              <w:rPr>
                <w:ins w:id="9035" w:author="Suhwan Lim" w:date="2019-05-21T19:50:00Z"/>
                <w:rFonts w:cs="Arial" w:hint="eastAsia"/>
                <w:lang w:eastAsia="ja-JP"/>
              </w:rPr>
            </w:pPr>
            <w:ins w:id="9036" w:author="Suhwan Lim" w:date="2019-05-21T19:50:00Z">
              <w:r>
                <w:rPr>
                  <w:rFonts w:eastAsia="Yu Mincho" w:cs="Arial" w:hint="eastAsia"/>
                  <w:lang w:eastAsia="ja-JP"/>
                </w:rPr>
                <w:t>0</w:t>
              </w:r>
              <w:r>
                <w:rPr>
                  <w:rFonts w:eastAsia="Yu Mincho" w:cs="Arial"/>
                  <w:lang w:eastAsia="ja-JP"/>
                </w:rPr>
                <w:t>.2</w:t>
              </w:r>
            </w:ins>
          </w:p>
        </w:tc>
      </w:tr>
      <w:tr w:rsidR="003B41DD" w:rsidRPr="00AE4694" w:rsidTr="00EC41AA">
        <w:trPr>
          <w:jc w:val="center"/>
          <w:ins w:id="9037"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EC41AA">
            <w:pPr>
              <w:pStyle w:val="TAC"/>
              <w:rPr>
                <w:ins w:id="9038"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EC41AA">
            <w:pPr>
              <w:pStyle w:val="TAC"/>
              <w:rPr>
                <w:ins w:id="9039" w:author="Suhwan Lim" w:date="2019-05-21T19:50:00Z"/>
                <w:rFonts w:cs="Arial" w:hint="eastAsia"/>
                <w:lang w:eastAsia="ja-JP"/>
              </w:rPr>
            </w:pPr>
            <w:ins w:id="9040" w:author="Suhwan Lim" w:date="2019-05-21T19:50: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EC41AA">
            <w:pPr>
              <w:pStyle w:val="TAC"/>
              <w:rPr>
                <w:ins w:id="9041" w:author="Suhwan Lim" w:date="2019-05-21T19:50:00Z"/>
                <w:rFonts w:cs="Arial" w:hint="eastAsia"/>
                <w:lang w:eastAsia="ja-JP"/>
              </w:rPr>
            </w:pPr>
            <w:ins w:id="9042" w:author="Suhwan Lim" w:date="2019-05-21T19:50:00Z">
              <w:r>
                <w:rPr>
                  <w:rFonts w:eastAsia="Yu Mincho" w:cs="Arial" w:hint="eastAsia"/>
                  <w:lang w:eastAsia="ja-JP"/>
                </w:rPr>
                <w:t>0</w:t>
              </w:r>
              <w:r>
                <w:rPr>
                  <w:rFonts w:eastAsia="Yu Mincho" w:cs="Arial"/>
                  <w:lang w:eastAsia="ja-JP"/>
                </w:rPr>
                <w:t>.5</w:t>
              </w:r>
            </w:ins>
          </w:p>
        </w:tc>
      </w:tr>
      <w:tr w:rsidR="003B41DD" w:rsidRPr="00AE4694" w:rsidTr="00EC41AA">
        <w:trPr>
          <w:jc w:val="center"/>
          <w:ins w:id="9043"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EC41AA">
            <w:pPr>
              <w:pStyle w:val="TAC"/>
              <w:rPr>
                <w:ins w:id="9044"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EC41AA">
            <w:pPr>
              <w:pStyle w:val="TAC"/>
              <w:rPr>
                <w:ins w:id="9045" w:author="Suhwan Lim" w:date="2019-05-21T19:50:00Z"/>
                <w:rFonts w:cs="Arial" w:hint="eastAsia"/>
                <w:lang w:eastAsia="ja-JP"/>
              </w:rPr>
            </w:pPr>
            <w:ins w:id="9046" w:author="Suhwan Lim" w:date="2019-05-21T19:50:00Z">
              <w:r>
                <w:rPr>
                  <w:lang w:val="en-US" w:eastAsia="ja-JP"/>
                </w:rPr>
                <w:t>n7</w:t>
              </w:r>
              <w:r>
                <w:rPr>
                  <w:lang w:val="en-US" w:eastAsia="ja-JP"/>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EC41AA">
            <w:pPr>
              <w:pStyle w:val="TAC"/>
              <w:rPr>
                <w:ins w:id="9047" w:author="Suhwan Lim" w:date="2019-05-21T19:50:00Z"/>
                <w:rFonts w:cs="Arial" w:hint="eastAsia"/>
                <w:lang w:eastAsia="ja-JP"/>
              </w:rPr>
            </w:pPr>
            <w:ins w:id="9048" w:author="Suhwan Lim" w:date="2019-05-21T19:50:00Z">
              <w:r w:rsidRPr="005E1C84">
                <w:rPr>
                  <w:rFonts w:eastAsia="Yu Mincho" w:cs="Arial" w:hint="eastAsia"/>
                  <w:lang w:eastAsia="ja-JP"/>
                </w:rPr>
                <w:t>0</w:t>
              </w:r>
              <w:r w:rsidRPr="005E1C84">
                <w:rPr>
                  <w:rFonts w:eastAsia="Yu Mincho" w:cs="Arial"/>
                  <w:lang w:eastAsia="ja-JP"/>
                </w:rPr>
                <w:t>.5</w:t>
              </w:r>
            </w:ins>
          </w:p>
        </w:tc>
      </w:tr>
      <w:tr w:rsidR="008F27E3" w:rsidRPr="00AE4694" w:rsidDel="00786BF6"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hint="eastAsia"/>
                <w:lang w:eastAsia="ko-KR"/>
              </w:rPr>
              <w:t>DC_</w:t>
            </w:r>
            <w:r w:rsidRPr="00AE4694">
              <w:rPr>
                <w:rFonts w:eastAsia="맑은 고딕"/>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szCs w:val="18"/>
              </w:rPr>
            </w:pPr>
            <w:r w:rsidRPr="00AE4694">
              <w:rPr>
                <w:rFonts w:eastAsia="맑은 고딕" w:cs="Arial" w:hint="eastAsia"/>
                <w:lang w:eastAsia="ko-KR"/>
              </w:rPr>
              <w:t>0.2</w:t>
            </w:r>
          </w:p>
        </w:tc>
      </w:tr>
      <w:tr w:rsidR="008F27E3" w:rsidRPr="00AE4694" w:rsidDel="00786BF6"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eastAsia="맑은 고딕" w:cs="Arial" w:hint="eastAsia"/>
                <w:lang w:eastAsia="ko-KR"/>
              </w:rPr>
              <w:t>0.2</w:t>
            </w:r>
          </w:p>
        </w:tc>
      </w:tr>
      <w:tr w:rsidR="008F27E3" w:rsidRPr="00AE4694" w:rsidDel="00786BF6"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eastAsia="맑은 고딕" w:cs="Arial" w:hint="eastAsia"/>
                <w:lang w:eastAsia="ko-KR"/>
              </w:rPr>
              <w:t>0.2</w:t>
            </w:r>
          </w:p>
        </w:tc>
      </w:tr>
      <w:tr w:rsidR="008F27E3" w:rsidRPr="00AE4694" w:rsidDel="00786BF6"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eastAsia="맑은 고딕" w:cs="Arial" w:hint="eastAsia"/>
                <w:lang w:eastAsia="ko-KR"/>
              </w:rPr>
              <w:t>0.2</w:t>
            </w:r>
          </w:p>
        </w:tc>
      </w:tr>
      <w:tr w:rsidR="003B41DD" w:rsidRPr="00AE4694" w:rsidDel="00786BF6" w:rsidTr="00AD21D3">
        <w:trPr>
          <w:jc w:val="center"/>
          <w:ins w:id="9049" w:author="Suhwan Lim" w:date="2019-05-21T19:51:00Z"/>
        </w:trPr>
        <w:tc>
          <w:tcPr>
            <w:tcW w:w="0" w:type="auto"/>
            <w:vMerge w:val="restart"/>
            <w:tcBorders>
              <w:left w:val="single" w:sz="4" w:space="0" w:color="auto"/>
              <w:right w:val="single" w:sz="4" w:space="0" w:color="auto"/>
            </w:tcBorders>
            <w:vAlign w:val="center"/>
          </w:tcPr>
          <w:p w:rsidR="003B41DD" w:rsidRPr="00AE4694" w:rsidDel="00786BF6" w:rsidRDefault="003B41DD" w:rsidP="003B41DD">
            <w:pPr>
              <w:pStyle w:val="TAC"/>
              <w:rPr>
                <w:ins w:id="9050" w:author="Suhwan Lim" w:date="2019-05-21T19:51:00Z"/>
                <w:rFonts w:cs="Arial"/>
                <w:lang w:eastAsia="ja-JP"/>
              </w:rPr>
            </w:pPr>
            <w:ins w:id="9051" w:author="Suhwan Lim" w:date="2019-05-21T19:51:00Z">
              <w:r>
                <w:rPr>
                  <w:rFonts w:cs="Arial"/>
                  <w:szCs w:val="18"/>
                  <w:lang w:eastAsia="ja-JP"/>
                </w:rPr>
                <w:t>DC_19-21-42_n77-n79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52" w:author="Suhwan Lim" w:date="2019-05-21T19:51:00Z"/>
                <w:rFonts w:eastAsia="맑은 고딕" w:cs="Arial"/>
                <w:lang w:eastAsia="ko-KR"/>
              </w:rPr>
            </w:pPr>
            <w:ins w:id="9053" w:author="Suhwan Lim" w:date="2019-05-21T19:51: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54" w:author="Suhwan Lim" w:date="2019-05-21T19:51:00Z"/>
                <w:rFonts w:eastAsia="맑은 고딕" w:cs="Arial" w:hint="eastAsia"/>
                <w:lang w:eastAsia="ko-KR"/>
              </w:rPr>
            </w:pPr>
            <w:ins w:id="9055" w:author="Suhwan Lim" w:date="2019-05-21T19:51:00Z">
              <w:r>
                <w:rPr>
                  <w:rFonts w:eastAsia="Yu Mincho" w:cs="Arial" w:hint="eastAsia"/>
                  <w:lang w:eastAsia="ja-JP"/>
                </w:rPr>
                <w:t>0</w:t>
              </w:r>
              <w:r>
                <w:rPr>
                  <w:rFonts w:eastAsia="Yu Mincho" w:cs="Arial"/>
                  <w:lang w:eastAsia="ja-JP"/>
                </w:rPr>
                <w:t>.5</w:t>
              </w:r>
            </w:ins>
          </w:p>
        </w:tc>
      </w:tr>
      <w:tr w:rsidR="003B41DD" w:rsidRPr="00AE4694" w:rsidDel="00786BF6" w:rsidTr="00AD21D3">
        <w:trPr>
          <w:jc w:val="center"/>
          <w:ins w:id="9056" w:author="Suhwan Lim" w:date="2019-05-21T19:51: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57" w:author="Suhwan Lim" w:date="2019-05-21T19:5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58" w:author="Suhwan Lim" w:date="2019-05-21T19:51:00Z"/>
                <w:rFonts w:eastAsia="맑은 고딕" w:cs="Arial"/>
                <w:lang w:eastAsia="ko-KR"/>
              </w:rPr>
            </w:pPr>
            <w:ins w:id="9059" w:author="Suhwan Lim" w:date="2019-05-21T19:51:00Z">
              <w:r>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60" w:author="Suhwan Lim" w:date="2019-05-21T19:51:00Z"/>
                <w:rFonts w:eastAsia="맑은 고딕" w:cs="Arial" w:hint="eastAsia"/>
                <w:lang w:eastAsia="ko-KR"/>
              </w:rPr>
            </w:pPr>
            <w:ins w:id="9061" w:author="Suhwan Lim" w:date="2019-05-21T19:51:00Z">
              <w:r w:rsidRPr="005E1C84">
                <w:rPr>
                  <w:rFonts w:eastAsia="Yu Mincho" w:cs="Arial" w:hint="eastAsia"/>
                  <w:lang w:eastAsia="ja-JP"/>
                </w:rPr>
                <w:t>0</w:t>
              </w:r>
              <w:r w:rsidRPr="005E1C84">
                <w:rPr>
                  <w:rFonts w:eastAsia="Yu Mincho" w:cs="Arial"/>
                  <w:lang w:eastAsia="ja-JP"/>
                </w:rPr>
                <w:t>.5</w:t>
              </w:r>
            </w:ins>
          </w:p>
        </w:tc>
      </w:tr>
      <w:tr w:rsidR="003B41DD" w:rsidRPr="00AE4694" w:rsidDel="00786BF6" w:rsidTr="00AD21D3">
        <w:trPr>
          <w:jc w:val="center"/>
          <w:ins w:id="9062" w:author="Suhwan Lim" w:date="2019-05-21T19:52:00Z"/>
        </w:trPr>
        <w:tc>
          <w:tcPr>
            <w:tcW w:w="0" w:type="auto"/>
            <w:vMerge w:val="restart"/>
            <w:tcBorders>
              <w:left w:val="single" w:sz="4" w:space="0" w:color="auto"/>
              <w:right w:val="single" w:sz="4" w:space="0" w:color="auto"/>
            </w:tcBorders>
            <w:vAlign w:val="center"/>
          </w:tcPr>
          <w:p w:rsidR="003B41DD" w:rsidRPr="00AE4694" w:rsidDel="00786BF6" w:rsidRDefault="003B41DD" w:rsidP="003B41DD">
            <w:pPr>
              <w:pStyle w:val="TAC"/>
              <w:rPr>
                <w:ins w:id="9063" w:author="Suhwan Lim" w:date="2019-05-21T19:52:00Z"/>
                <w:rFonts w:cs="Arial"/>
                <w:lang w:eastAsia="ja-JP"/>
              </w:rPr>
            </w:pPr>
            <w:ins w:id="9064" w:author="Suhwan Lim" w:date="2019-05-21T19:52:00Z">
              <w:r>
                <w:rPr>
                  <w:rFonts w:cs="Arial"/>
                  <w:szCs w:val="18"/>
                  <w:lang w:eastAsia="ja-JP"/>
                </w:rPr>
                <w:t>DC_19-21-42_n78-n79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Default="003B41DD" w:rsidP="003B41DD">
            <w:pPr>
              <w:pStyle w:val="TAC"/>
              <w:rPr>
                <w:ins w:id="9065" w:author="Suhwan Lim" w:date="2019-05-21T19:52:00Z"/>
                <w:lang w:val="en-US" w:eastAsia="ja-JP"/>
              </w:rPr>
            </w:pPr>
            <w:ins w:id="9066" w:author="Suhwan Lim" w:date="2019-05-21T19:52: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5E1C84" w:rsidRDefault="003B41DD" w:rsidP="003B41DD">
            <w:pPr>
              <w:pStyle w:val="TAC"/>
              <w:rPr>
                <w:ins w:id="9067" w:author="Suhwan Lim" w:date="2019-05-21T19:52:00Z"/>
                <w:rFonts w:eastAsia="Yu Mincho" w:cs="Arial" w:hint="eastAsia"/>
                <w:lang w:eastAsia="ja-JP"/>
              </w:rPr>
            </w:pPr>
            <w:ins w:id="9068" w:author="Suhwan Lim" w:date="2019-05-21T19:52:00Z">
              <w:r>
                <w:rPr>
                  <w:rFonts w:eastAsia="Yu Mincho" w:cs="Arial" w:hint="eastAsia"/>
                  <w:lang w:eastAsia="ja-JP"/>
                </w:rPr>
                <w:t>0</w:t>
              </w:r>
              <w:r>
                <w:rPr>
                  <w:rFonts w:eastAsia="Yu Mincho" w:cs="Arial"/>
                  <w:lang w:eastAsia="ja-JP"/>
                </w:rPr>
                <w:t>.5</w:t>
              </w:r>
            </w:ins>
          </w:p>
        </w:tc>
      </w:tr>
      <w:tr w:rsidR="003B41DD" w:rsidRPr="00AE4694" w:rsidDel="00786BF6" w:rsidTr="00AD21D3">
        <w:trPr>
          <w:jc w:val="center"/>
          <w:ins w:id="9069" w:author="Suhwan Lim" w:date="2019-05-21T19:52: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70" w:author="Suhwan Lim" w:date="2019-05-21T19:52: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Default="003B41DD" w:rsidP="003B41DD">
            <w:pPr>
              <w:pStyle w:val="TAC"/>
              <w:rPr>
                <w:ins w:id="9071" w:author="Suhwan Lim" w:date="2019-05-21T19:52:00Z"/>
                <w:lang w:val="en-US" w:eastAsia="ja-JP"/>
              </w:rPr>
            </w:pPr>
            <w:ins w:id="9072" w:author="Suhwan Lim" w:date="2019-05-21T19:52:00Z">
              <w:r>
                <w:rPr>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5E1C84" w:rsidRDefault="003B41DD" w:rsidP="003B41DD">
            <w:pPr>
              <w:pStyle w:val="TAC"/>
              <w:rPr>
                <w:ins w:id="9073" w:author="Suhwan Lim" w:date="2019-05-21T19:52:00Z"/>
                <w:rFonts w:eastAsia="Yu Mincho" w:cs="Arial" w:hint="eastAsia"/>
                <w:lang w:eastAsia="ja-JP"/>
              </w:rPr>
            </w:pPr>
            <w:ins w:id="9074" w:author="Suhwan Lim" w:date="2019-05-21T19:52:00Z">
              <w:r w:rsidRPr="005E1C84">
                <w:rPr>
                  <w:rFonts w:eastAsia="Yu Mincho" w:cs="Arial" w:hint="eastAsia"/>
                  <w:lang w:eastAsia="ja-JP"/>
                </w:rPr>
                <w:t>0</w:t>
              </w:r>
              <w:r w:rsidRPr="005E1C84">
                <w:rPr>
                  <w:rFonts w:eastAsia="Yu Mincho" w:cs="Arial"/>
                  <w:lang w:eastAsia="ja-JP"/>
                </w:rPr>
                <w:t>.5</w:t>
              </w:r>
            </w:ins>
          </w:p>
        </w:tc>
      </w:tr>
    </w:tbl>
    <w:p w:rsidR="008F27E3" w:rsidRPr="00AE4694" w:rsidRDefault="008F27E3" w:rsidP="008F27E3"/>
    <w:p w:rsidR="008F27E3" w:rsidRPr="00AE4694" w:rsidRDefault="008F27E3" w:rsidP="008F27E3">
      <w:pPr>
        <w:pStyle w:val="5"/>
      </w:pPr>
      <w:bookmarkStart w:id="9075" w:name="_Toc535319452"/>
      <w:r w:rsidRPr="00AE4694">
        <w:lastRenderedPageBreak/>
        <w:t>7.3B.3.3.5</w:t>
      </w:r>
      <w:r w:rsidRPr="00AE4694">
        <w:tab/>
        <w:t>ΔR</w:t>
      </w:r>
      <w:r w:rsidRPr="00AE4694">
        <w:rPr>
          <w:vertAlign w:val="subscript"/>
        </w:rPr>
        <w:t>IB,c</w:t>
      </w:r>
      <w:r w:rsidRPr="00AE4694">
        <w:t xml:space="preserve"> for EN-DC six bands</w:t>
      </w:r>
      <w:bookmarkEnd w:id="9075"/>
    </w:p>
    <w:p w:rsidR="008F27E3" w:rsidRPr="00AE4694" w:rsidRDefault="008F27E3" w:rsidP="008F27E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8F27E3" w:rsidRPr="00AE4694" w:rsidTr="00AD21D3">
        <w:trPr>
          <w:jc w:val="center"/>
        </w:trPr>
        <w:tc>
          <w:tcPr>
            <w:tcW w:w="0" w:type="auto"/>
          </w:tcPr>
          <w:p w:rsidR="008F27E3" w:rsidRPr="00AE4694" w:rsidRDefault="008F27E3" w:rsidP="00AD21D3">
            <w:pPr>
              <w:pStyle w:val="TAH"/>
              <w:rPr>
                <w:rFonts w:cs="Arial"/>
              </w:rPr>
            </w:pPr>
            <w:r w:rsidRPr="00AE4694">
              <w:rPr>
                <w:rFonts w:cs="Arial"/>
              </w:rPr>
              <w:t>Inter-band EN-DC configuration</w:t>
            </w:r>
          </w:p>
        </w:tc>
        <w:tc>
          <w:tcPr>
            <w:tcW w:w="0" w:type="auto"/>
          </w:tcPr>
          <w:p w:rsidR="008F27E3" w:rsidRPr="00AE4694" w:rsidRDefault="008F27E3" w:rsidP="00AD21D3">
            <w:pPr>
              <w:pStyle w:val="TAH"/>
              <w:rPr>
                <w:rFonts w:cs="Arial"/>
              </w:rPr>
            </w:pPr>
            <w:r w:rsidRPr="00AE4694">
              <w:rPr>
                <w:rFonts w:cs="Arial"/>
              </w:rPr>
              <w:t>E-UTRA or NR Band</w:t>
            </w:r>
          </w:p>
        </w:tc>
        <w:tc>
          <w:tcPr>
            <w:tcW w:w="0" w:type="auto"/>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eastAsia="맑은 고딕" w:hint="eastAsia"/>
                <w:lang w:eastAsia="ko-KR"/>
              </w:rPr>
              <w:t>1-3</w:t>
            </w:r>
            <w:r w:rsidRPr="00AE4694">
              <w:t>-</w:t>
            </w:r>
            <w:r w:rsidRPr="00AE4694">
              <w:rPr>
                <w:rFonts w:eastAsia="맑은 고딕" w:hint="eastAsia"/>
                <w:lang w:eastAsia="ko-KR"/>
              </w:rPr>
              <w:t>7-20</w:t>
            </w:r>
            <w:r w:rsidRPr="00AE4694">
              <w:rPr>
                <w:rFonts w:eastAsia="맑은 고딕"/>
                <w:lang w:val="fi-FI" w:eastAsia="ko-KR"/>
              </w:rPr>
              <w:t>_</w:t>
            </w:r>
            <w:r w:rsidRPr="00AE4694">
              <w:rPr>
                <w:rFonts w:hint="eastAsia"/>
                <w:lang w:eastAsia="ja-JP"/>
              </w:rPr>
              <w:t>n</w:t>
            </w:r>
            <w:r w:rsidRPr="00AE4694">
              <w:rPr>
                <w:lang w:eastAsia="ja-JP"/>
              </w:rPr>
              <w:t>28-n</w:t>
            </w:r>
            <w:r w:rsidRPr="00AE4694">
              <w:rPr>
                <w:rFonts w:eastAsia="맑은 고딕" w:hint="eastAsia"/>
                <w:lang w:eastAsia="ko-KR"/>
              </w:rPr>
              <w:t>78</w:t>
            </w:r>
          </w:p>
        </w:tc>
        <w:tc>
          <w:tcPr>
            <w:tcW w:w="0" w:type="auto"/>
            <w:vAlign w:val="center"/>
          </w:tcPr>
          <w:p w:rsidR="008F27E3" w:rsidRPr="00AE4694" w:rsidRDefault="008F27E3" w:rsidP="00AD21D3">
            <w:pPr>
              <w:pStyle w:val="TAC"/>
            </w:pPr>
            <w:r w:rsidRPr="00AE4694">
              <w:rPr>
                <w:rFonts w:eastAsia="맑은 고딕" w:hint="eastAsia"/>
                <w:lang w:eastAsia="ko-KR"/>
              </w:rPr>
              <w:t>1</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3</w:t>
            </w:r>
          </w:p>
        </w:tc>
        <w:tc>
          <w:tcPr>
            <w:tcW w:w="0" w:type="auto"/>
          </w:tcPr>
          <w:p w:rsidR="008F27E3" w:rsidRPr="00AE4694" w:rsidRDefault="008F27E3" w:rsidP="00AD21D3">
            <w:pPr>
              <w:pStyle w:val="TAC"/>
            </w:pPr>
            <w:r w:rsidRPr="00AE4694">
              <w:rPr>
                <w:rFonts w:eastAsia="맑은 고딕"/>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7</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eastAsia="맑은 고딕" w:hint="eastAsia"/>
                <w:lang w:eastAsia="ko-KR"/>
              </w:rPr>
              <w:t>20</w:t>
            </w:r>
          </w:p>
        </w:tc>
        <w:tc>
          <w:tcPr>
            <w:tcW w:w="0" w:type="auto"/>
          </w:tcPr>
          <w:p w:rsidR="008F27E3" w:rsidRPr="00AE4694" w:rsidRDefault="008F27E3" w:rsidP="00AD21D3">
            <w:pPr>
              <w:pStyle w:val="TAC"/>
              <w:rPr>
                <w:lang w:val="en-US" w:eastAsia="zh-CN"/>
              </w:rPr>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eastAsia="ko-KR"/>
              </w:rPr>
            </w:pPr>
            <w:r w:rsidRPr="00AE4694">
              <w:rPr>
                <w:rFonts w:eastAsia="맑은 고딕"/>
                <w:lang w:eastAsia="ko-KR"/>
              </w:rPr>
              <w:t>n</w:t>
            </w:r>
            <w:r w:rsidRPr="00AE4694">
              <w:rPr>
                <w:rFonts w:eastAsia="맑은 고딕" w:hint="eastAsia"/>
                <w:lang w:eastAsia="ko-KR"/>
              </w:rPr>
              <w:t>2</w:t>
            </w:r>
            <w:r w:rsidRPr="00AE4694">
              <w:rPr>
                <w:rFonts w:eastAsia="맑은 고딕"/>
                <w:lang w:eastAsia="ko-KR"/>
              </w:rPr>
              <w:t>8</w:t>
            </w:r>
          </w:p>
        </w:tc>
        <w:tc>
          <w:tcPr>
            <w:tcW w:w="0" w:type="auto"/>
          </w:tcPr>
          <w:p w:rsidR="008F27E3" w:rsidRPr="00AE4694" w:rsidRDefault="008F27E3" w:rsidP="00AD21D3">
            <w:pPr>
              <w:pStyle w:val="TAC"/>
              <w:rPr>
                <w:rFonts w:eastAsia="맑은 고딕"/>
                <w:lang w:eastAsia="ko-KR"/>
              </w:rPr>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hint="eastAsia"/>
                <w:lang w:eastAsia="ja-JP"/>
              </w:rPr>
              <w:t>n</w:t>
            </w:r>
            <w:r w:rsidRPr="00AE4694">
              <w:rPr>
                <w:rFonts w:eastAsia="맑은 고딕" w:hint="eastAsia"/>
                <w:lang w:eastAsia="ko-KR"/>
              </w:rPr>
              <w:t>78</w:t>
            </w:r>
          </w:p>
        </w:tc>
        <w:tc>
          <w:tcPr>
            <w:tcW w:w="0" w:type="auto"/>
          </w:tcPr>
          <w:p w:rsidR="008F27E3" w:rsidRPr="00AE4694" w:rsidRDefault="008F27E3" w:rsidP="00AD21D3">
            <w:pPr>
              <w:pStyle w:val="TAC"/>
              <w:rPr>
                <w:lang w:val="en-US" w:eastAsia="zh-CN"/>
              </w:rPr>
            </w:pPr>
            <w:r w:rsidRPr="00AE4694">
              <w:rPr>
                <w:rFonts w:eastAsia="맑은 고딕"/>
                <w:lang w:eastAsia="ko-KR"/>
              </w:rPr>
              <w:t>0.5</w:t>
            </w:r>
          </w:p>
        </w:tc>
      </w:tr>
    </w:tbl>
    <w:p w:rsidR="008F27E3" w:rsidRPr="00AE4694" w:rsidRDefault="008F27E3" w:rsidP="008F27E3"/>
    <w:p w:rsidR="008F27E3" w:rsidRPr="00362CD5" w:rsidRDefault="008F27E3" w:rsidP="008F27E3">
      <w:pPr>
        <w:rPr>
          <w:lang w:eastAsia="ko-KR"/>
        </w:rPr>
      </w:pPr>
      <w:r w:rsidRPr="008A4D0C">
        <w:rPr>
          <w:rFonts w:hint="eastAsia"/>
          <w:i/>
          <w:color w:val="FF0000"/>
          <w:sz w:val="24"/>
        </w:rPr>
        <w:t>&lt;</w:t>
      </w:r>
      <w:r>
        <w:rPr>
          <w:i/>
          <w:color w:val="FF0000"/>
          <w:sz w:val="24"/>
        </w:rPr>
        <w:t>End of Changes</w:t>
      </w:r>
      <w:r w:rsidRPr="008A4D0C">
        <w:rPr>
          <w:rFonts w:hint="eastAsia"/>
          <w:i/>
          <w:color w:val="FF0000"/>
          <w:sz w:val="24"/>
        </w:rPr>
        <w:t>&gt;</w:t>
      </w:r>
    </w:p>
    <w:p w:rsidR="001E41F3" w:rsidRDefault="001E41F3">
      <w:pPr>
        <w:rPr>
          <w:noProof/>
        </w:rPr>
      </w:pPr>
    </w:p>
    <w:sectPr w:rsidR="001E41F3" w:rsidSect="00AD21D3">
      <w:pgSz w:w="11906" w:h="16838"/>
      <w:pgMar w:top="1418" w:right="1134" w:bottom="1134" w:left="1134" w:header="851" w:footer="992"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83D" w:rsidRDefault="002C283D">
      <w:r>
        <w:separator/>
      </w:r>
    </w:p>
  </w:endnote>
  <w:endnote w:type="continuationSeparator" w:id="0">
    <w:p w:rsidR="002C283D" w:rsidRDefault="002C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Yu Gothic">
    <w:altName w:val="MS Gothic"/>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83D" w:rsidRDefault="002C283D">
      <w:r>
        <w:separator/>
      </w:r>
    </w:p>
  </w:footnote>
  <w:footnote w:type="continuationSeparator" w:id="0">
    <w:p w:rsidR="002C283D" w:rsidRDefault="002C2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41E" w:rsidRDefault="007E641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F1640C"/>
    <w:multiLevelType w:val="hybridMultilevel"/>
    <w:tmpl w:val="B6601C84"/>
    <w:lvl w:ilvl="0" w:tplc="05A626B0">
      <w:start w:val="1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17"/>
  </w:num>
  <w:num w:numId="5">
    <w:abstractNumId w:val="2"/>
  </w:num>
  <w:num w:numId="6">
    <w:abstractNumId w:val="13"/>
  </w:num>
  <w:num w:numId="7">
    <w:abstractNumId w:val="9"/>
  </w:num>
  <w:num w:numId="8">
    <w:abstractNumId w:val="16"/>
  </w:num>
  <w:num w:numId="9">
    <w:abstractNumId w:val="18"/>
  </w:num>
  <w:num w:numId="10">
    <w:abstractNumId w:val="19"/>
  </w:num>
  <w:num w:numId="11">
    <w:abstractNumId w:val="7"/>
  </w:num>
  <w:num w:numId="12">
    <w:abstractNumId w:val="3"/>
  </w:num>
  <w:num w:numId="13">
    <w:abstractNumId w:val="10"/>
  </w:num>
  <w:num w:numId="14">
    <w:abstractNumId w:val="11"/>
  </w:num>
  <w:num w:numId="15">
    <w:abstractNumId w:val="8"/>
  </w:num>
  <w:num w:numId="16">
    <w:abstractNumId w:val="15"/>
  </w:num>
  <w:num w:numId="17">
    <w:abstractNumId w:val="0"/>
  </w:num>
  <w:num w:numId="18">
    <w:abstractNumId w:val="1"/>
  </w:num>
  <w:num w:numId="19">
    <w:abstractNumId w:val="4"/>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_#40">
    <w15:presenceInfo w15:providerId="None" w15:userId="Editor_#40"/>
  </w15:person>
  <w15:person w15:author="R4-1900529">
    <w15:presenceInfo w15:providerId="None" w15:userId="R4-1900529"/>
  </w15:person>
  <w15:person w15:author="Suhwan Lim">
    <w15:presenceInfo w15:providerId="None" w15:userId="Suhwan Lim"/>
  </w15:person>
  <w15:person w15:author="R4-1901359">
    <w15:presenceInfo w15:providerId="None" w15:userId="R4-1901359"/>
  </w15:person>
  <w15:person w15:author="MCC">
    <w15:presenceInfo w15:providerId="None" w15:userId="MCC"/>
  </w15:person>
  <w15:person w15:author="R4-1902163">
    <w15:presenceInfo w15:providerId="None" w15:userId="R4-1902163"/>
  </w15:person>
  <w15:person w15:author="R4-1902161">
    <w15:presenceInfo w15:providerId="None" w15:userId="R4-1902161"/>
  </w15:person>
  <w15:person w15:author="R4-1900524">
    <w15:presenceInfo w15:providerId="None" w15:userId="R4-1900524"/>
  </w15:person>
  <w15:person w15:author="R4-1901428">
    <w15:presenceInfo w15:providerId="None" w15:userId="R4-1901428"/>
  </w15:person>
  <w15:person w15:author="R4-1902156">
    <w15:presenceInfo w15:providerId="None" w15:userId="R4-1902156"/>
  </w15:person>
  <w15:person w15:author="R4-1902164">
    <w15:presenceInfo w15:providerId="None" w15:userId="R4-1902164"/>
  </w15:person>
  <w15:person w15:author="R4-1900726">
    <w15:presenceInfo w15:providerId="None" w15:userId="R4-1900726"/>
  </w15:person>
  <w15:person w15:author="R4-1902155">
    <w15:presenceInfo w15:providerId="None" w15:userId="R4-1902155"/>
  </w15:person>
  <w15:person w15:author="R4-1902232">
    <w15:presenceInfo w15:providerId="None" w15:userId="R4-1902232"/>
  </w15:person>
  <w15:person w15:author="R4-1902160">
    <w15:presenceInfo w15:providerId="None" w15:userId="R4-190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46"/>
    <w:rsid w:val="00056500"/>
    <w:rsid w:val="000A58BA"/>
    <w:rsid w:val="000A6394"/>
    <w:rsid w:val="000B7FED"/>
    <w:rsid w:val="000C038A"/>
    <w:rsid w:val="000C6598"/>
    <w:rsid w:val="00145D43"/>
    <w:rsid w:val="00192C46"/>
    <w:rsid w:val="001A08B3"/>
    <w:rsid w:val="001A7B60"/>
    <w:rsid w:val="001B52F0"/>
    <w:rsid w:val="001B7A65"/>
    <w:rsid w:val="001E41F3"/>
    <w:rsid w:val="001E5360"/>
    <w:rsid w:val="00224F42"/>
    <w:rsid w:val="0026004D"/>
    <w:rsid w:val="002640DD"/>
    <w:rsid w:val="00275D12"/>
    <w:rsid w:val="00284FEB"/>
    <w:rsid w:val="002860C4"/>
    <w:rsid w:val="002B5741"/>
    <w:rsid w:val="002C283D"/>
    <w:rsid w:val="00305409"/>
    <w:rsid w:val="00307EF6"/>
    <w:rsid w:val="003456B9"/>
    <w:rsid w:val="003609EF"/>
    <w:rsid w:val="0036231A"/>
    <w:rsid w:val="00374DD4"/>
    <w:rsid w:val="003B41DD"/>
    <w:rsid w:val="003E1A36"/>
    <w:rsid w:val="00410371"/>
    <w:rsid w:val="004242F1"/>
    <w:rsid w:val="00425363"/>
    <w:rsid w:val="004B75B7"/>
    <w:rsid w:val="0050428D"/>
    <w:rsid w:val="005104EB"/>
    <w:rsid w:val="0051580D"/>
    <w:rsid w:val="00547111"/>
    <w:rsid w:val="00592D74"/>
    <w:rsid w:val="005E2C44"/>
    <w:rsid w:val="00621188"/>
    <w:rsid w:val="006257ED"/>
    <w:rsid w:val="00675BC4"/>
    <w:rsid w:val="00683252"/>
    <w:rsid w:val="00695808"/>
    <w:rsid w:val="006B46FB"/>
    <w:rsid w:val="006E21FB"/>
    <w:rsid w:val="006F1979"/>
    <w:rsid w:val="00792342"/>
    <w:rsid w:val="007977A8"/>
    <w:rsid w:val="007B512A"/>
    <w:rsid w:val="007C2097"/>
    <w:rsid w:val="007D6A07"/>
    <w:rsid w:val="007E641E"/>
    <w:rsid w:val="007F7259"/>
    <w:rsid w:val="008040A8"/>
    <w:rsid w:val="00804648"/>
    <w:rsid w:val="008279FA"/>
    <w:rsid w:val="008626E7"/>
    <w:rsid w:val="00870EE7"/>
    <w:rsid w:val="008863B9"/>
    <w:rsid w:val="008A45A6"/>
    <w:rsid w:val="008C42A4"/>
    <w:rsid w:val="008F27E3"/>
    <w:rsid w:val="008F686C"/>
    <w:rsid w:val="009148DE"/>
    <w:rsid w:val="00941E30"/>
    <w:rsid w:val="0096043D"/>
    <w:rsid w:val="0096053D"/>
    <w:rsid w:val="009777D9"/>
    <w:rsid w:val="00984D17"/>
    <w:rsid w:val="00991B88"/>
    <w:rsid w:val="009A5753"/>
    <w:rsid w:val="009A579D"/>
    <w:rsid w:val="009B589A"/>
    <w:rsid w:val="009E3297"/>
    <w:rsid w:val="009F734F"/>
    <w:rsid w:val="00A246B6"/>
    <w:rsid w:val="00A47E70"/>
    <w:rsid w:val="00A50CF0"/>
    <w:rsid w:val="00A7671C"/>
    <w:rsid w:val="00AA2CBC"/>
    <w:rsid w:val="00AC5820"/>
    <w:rsid w:val="00AD1CD8"/>
    <w:rsid w:val="00AD21D3"/>
    <w:rsid w:val="00B258BB"/>
    <w:rsid w:val="00B67B97"/>
    <w:rsid w:val="00B968C8"/>
    <w:rsid w:val="00BA3EC5"/>
    <w:rsid w:val="00BA51D9"/>
    <w:rsid w:val="00BB5DFC"/>
    <w:rsid w:val="00BD23A5"/>
    <w:rsid w:val="00BD279D"/>
    <w:rsid w:val="00BD6BB8"/>
    <w:rsid w:val="00C66BA2"/>
    <w:rsid w:val="00C95985"/>
    <w:rsid w:val="00CC5026"/>
    <w:rsid w:val="00CC68D0"/>
    <w:rsid w:val="00D03F9A"/>
    <w:rsid w:val="00D06D51"/>
    <w:rsid w:val="00D24991"/>
    <w:rsid w:val="00D50255"/>
    <w:rsid w:val="00D66520"/>
    <w:rsid w:val="00D6660A"/>
    <w:rsid w:val="00DE34CF"/>
    <w:rsid w:val="00E13F3D"/>
    <w:rsid w:val="00E34898"/>
    <w:rsid w:val="00EB09B7"/>
    <w:rsid w:val="00EE77F5"/>
    <w:rsid w:val="00EE7D7C"/>
    <w:rsid w:val="00F25D98"/>
    <w:rsid w:val="00F300FB"/>
    <w:rsid w:val="00FB5C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984D17"/>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2"/>
    <w:link w:val="10"/>
    <w:rsid w:val="008F27E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8F27E3"/>
    <w:rPr>
      <w:rFonts w:ascii="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2"/>
    <w:link w:val="30"/>
    <w:rsid w:val="008F27E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2"/>
    <w:link w:val="40"/>
    <w:rsid w:val="008F27E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basedOn w:val="a2"/>
    <w:link w:val="5"/>
    <w:rsid w:val="008F27E3"/>
    <w:rPr>
      <w:rFonts w:ascii="Arial" w:hAnsi="Arial"/>
      <w:sz w:val="22"/>
      <w:lang w:val="en-GB" w:eastAsia="en-US"/>
    </w:rPr>
  </w:style>
  <w:style w:type="character" w:customStyle="1" w:styleId="6Char">
    <w:name w:val="제목 6 Char"/>
    <w:aliases w:val="T1 Char4,Header 6 Char"/>
    <w:basedOn w:val="a2"/>
    <w:link w:val="6"/>
    <w:rsid w:val="008F27E3"/>
    <w:rPr>
      <w:rFonts w:ascii="Arial" w:hAnsi="Arial"/>
      <w:lang w:val="en-GB" w:eastAsia="en-US"/>
    </w:rPr>
  </w:style>
  <w:style w:type="character" w:customStyle="1" w:styleId="7Char">
    <w:name w:val="제목 7 Char"/>
    <w:basedOn w:val="a2"/>
    <w:link w:val="7"/>
    <w:rsid w:val="008F27E3"/>
    <w:rPr>
      <w:rFonts w:ascii="Arial" w:hAnsi="Arial"/>
      <w:lang w:val="en-GB" w:eastAsia="en-US"/>
    </w:rPr>
  </w:style>
  <w:style w:type="character" w:customStyle="1" w:styleId="8Char">
    <w:name w:val="제목 8 Char"/>
    <w:basedOn w:val="a2"/>
    <w:link w:val="8"/>
    <w:rsid w:val="008F27E3"/>
    <w:rPr>
      <w:rFonts w:ascii="Arial" w:hAnsi="Arial"/>
      <w:sz w:val="36"/>
      <w:lang w:val="en-GB" w:eastAsia="en-US"/>
    </w:rPr>
  </w:style>
  <w:style w:type="character" w:customStyle="1" w:styleId="9Char">
    <w:name w:val="제목 9 Char"/>
    <w:basedOn w:val="a2"/>
    <w:link w:val="9"/>
    <w:rsid w:val="008F27E3"/>
    <w:rPr>
      <w:rFonts w:ascii="Arial" w:hAnsi="Arial"/>
      <w:sz w:val="36"/>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8F27E3"/>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8"/>
    <w:rsid w:val="008F27E3"/>
    <w:rPr>
      <w:rFonts w:ascii="Times New Roman" w:hAnsi="Times New Roman"/>
      <w:sz w:val="16"/>
      <w:lang w:val="en-GB" w:eastAsia="en-US"/>
    </w:rPr>
  </w:style>
  <w:style w:type="character" w:customStyle="1" w:styleId="Char3">
    <w:name w:val="바닥글 Char"/>
    <w:aliases w:val="footer odd Char,footer Char,fo Char,pie de página Char"/>
    <w:basedOn w:val="a2"/>
    <w:link w:val="ab"/>
    <w:rsid w:val="008F27E3"/>
    <w:rPr>
      <w:rFonts w:ascii="Arial" w:hAnsi="Arial"/>
      <w:b/>
      <w:i/>
      <w:noProof/>
      <w:sz w:val="18"/>
      <w:lang w:val="en-GB" w:eastAsia="en-US"/>
    </w:rPr>
  </w:style>
  <w:style w:type="character" w:customStyle="1" w:styleId="Char4">
    <w:name w:val="메모 텍스트 Char"/>
    <w:basedOn w:val="a2"/>
    <w:link w:val="ae"/>
    <w:uiPriority w:val="99"/>
    <w:rsid w:val="008F27E3"/>
    <w:rPr>
      <w:rFonts w:ascii="Times New Roman" w:hAnsi="Times New Roman"/>
      <w:lang w:val="en-GB" w:eastAsia="en-US"/>
    </w:rPr>
  </w:style>
  <w:style w:type="character" w:customStyle="1" w:styleId="Char5">
    <w:name w:val="풍선 도움말 텍스트 Char"/>
    <w:basedOn w:val="a2"/>
    <w:link w:val="af0"/>
    <w:rsid w:val="008F27E3"/>
    <w:rPr>
      <w:rFonts w:ascii="Tahoma" w:hAnsi="Tahoma" w:cs="Tahoma"/>
      <w:sz w:val="16"/>
      <w:szCs w:val="16"/>
      <w:lang w:val="en-GB" w:eastAsia="en-US"/>
    </w:rPr>
  </w:style>
  <w:style w:type="character" w:customStyle="1" w:styleId="Char6">
    <w:name w:val="메모 주제 Char"/>
    <w:basedOn w:val="Char4"/>
    <w:link w:val="af1"/>
    <w:rsid w:val="008F27E3"/>
    <w:rPr>
      <w:rFonts w:ascii="Times New Roman" w:hAnsi="Times New Roman"/>
      <w:b/>
      <w:bCs/>
      <w:lang w:val="en-GB" w:eastAsia="en-US"/>
    </w:rPr>
  </w:style>
  <w:style w:type="character" w:customStyle="1" w:styleId="Char7">
    <w:name w:val="문서 구조 Char"/>
    <w:basedOn w:val="a2"/>
    <w:link w:val="af2"/>
    <w:rsid w:val="008F27E3"/>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8F27E3"/>
    <w:rPr>
      <w:color w:val="808080"/>
      <w:shd w:val="clear" w:color="auto" w:fill="E6E6E6"/>
    </w:rPr>
  </w:style>
  <w:style w:type="paragraph" w:customStyle="1" w:styleId="TAJ">
    <w:name w:val="TAJ"/>
    <w:basedOn w:val="a1"/>
    <w:rsid w:val="008F27E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27E3"/>
    <w:pPr>
      <w:numPr>
        <w:numId w:val="3"/>
      </w:numPr>
      <w:overflowPunct w:val="0"/>
      <w:autoSpaceDE w:val="0"/>
      <w:autoSpaceDN w:val="0"/>
      <w:adjustRightInd w:val="0"/>
      <w:textAlignment w:val="baseline"/>
    </w:pPr>
    <w:rPr>
      <w:rFonts w:eastAsia="SimSun"/>
    </w:rPr>
  </w:style>
  <w:style w:type="character" w:customStyle="1" w:styleId="TACChar">
    <w:name w:val="TAC Char"/>
    <w:link w:val="TAC"/>
    <w:qFormat/>
    <w:rsid w:val="008F27E3"/>
    <w:rPr>
      <w:rFonts w:ascii="Arial" w:hAnsi="Arial"/>
      <w:sz w:val="18"/>
      <w:lang w:val="en-GB" w:eastAsia="en-US"/>
    </w:rPr>
  </w:style>
  <w:style w:type="character" w:customStyle="1" w:styleId="THChar">
    <w:name w:val="TH Char"/>
    <w:link w:val="TH"/>
    <w:rsid w:val="008F27E3"/>
    <w:rPr>
      <w:rFonts w:ascii="Arial" w:hAnsi="Arial"/>
      <w:b/>
      <w:lang w:val="en-GB" w:eastAsia="en-US"/>
    </w:rPr>
  </w:style>
  <w:style w:type="character" w:customStyle="1" w:styleId="TAHCar">
    <w:name w:val="TAH Car"/>
    <w:link w:val="TAH"/>
    <w:qFormat/>
    <w:rsid w:val="008F27E3"/>
    <w:rPr>
      <w:rFonts w:ascii="Arial" w:hAnsi="Arial"/>
      <w:b/>
      <w:sz w:val="18"/>
      <w:lang w:val="en-GB" w:eastAsia="en-US"/>
    </w:rPr>
  </w:style>
  <w:style w:type="character" w:customStyle="1" w:styleId="NOChar">
    <w:name w:val="NO Char"/>
    <w:link w:val="NO"/>
    <w:rsid w:val="008F27E3"/>
    <w:rPr>
      <w:rFonts w:ascii="Times New Roman" w:hAnsi="Times New Roman"/>
      <w:lang w:val="en-GB" w:eastAsia="en-US"/>
    </w:rPr>
  </w:style>
  <w:style w:type="character" w:customStyle="1" w:styleId="TANChar">
    <w:name w:val="TAN Char"/>
    <w:link w:val="TAN"/>
    <w:rsid w:val="008F27E3"/>
    <w:rPr>
      <w:rFonts w:ascii="Arial" w:hAnsi="Arial"/>
      <w:sz w:val="18"/>
      <w:lang w:val="en-GB" w:eastAsia="en-US"/>
    </w:rPr>
  </w:style>
  <w:style w:type="character" w:customStyle="1" w:styleId="B1Char">
    <w:name w:val="B1 Char"/>
    <w:link w:val="B10"/>
    <w:locked/>
    <w:rsid w:val="008F27E3"/>
    <w:rPr>
      <w:rFonts w:ascii="Times New Roman" w:hAnsi="Times New Roman"/>
      <w:lang w:val="en-GB" w:eastAsia="en-US"/>
    </w:rPr>
  </w:style>
  <w:style w:type="character" w:customStyle="1" w:styleId="B2Char">
    <w:name w:val="B2 Char"/>
    <w:link w:val="B20"/>
    <w:locked/>
    <w:rsid w:val="008F27E3"/>
    <w:rPr>
      <w:rFonts w:ascii="Times New Roman" w:hAnsi="Times New Roman"/>
      <w:lang w:val="en-GB" w:eastAsia="en-US"/>
    </w:rPr>
  </w:style>
  <w:style w:type="character" w:customStyle="1" w:styleId="TALCar">
    <w:name w:val="TAL Car"/>
    <w:link w:val="TAL"/>
    <w:qFormat/>
    <w:rsid w:val="008F27E3"/>
    <w:rPr>
      <w:rFonts w:ascii="Arial" w:hAnsi="Arial"/>
      <w:sz w:val="18"/>
      <w:lang w:val="en-GB" w:eastAsia="en-US"/>
    </w:rPr>
  </w:style>
  <w:style w:type="paragraph" w:customStyle="1" w:styleId="af3">
    <w:name w:val="样式 页眉"/>
    <w:basedOn w:val="a6"/>
    <w:link w:val="Char8"/>
    <w:rsid w:val="008F27E3"/>
    <w:pPr>
      <w:overflowPunct w:val="0"/>
      <w:autoSpaceDE w:val="0"/>
      <w:autoSpaceDN w:val="0"/>
      <w:adjustRightInd w:val="0"/>
      <w:textAlignment w:val="baseline"/>
    </w:pPr>
    <w:rPr>
      <w:rFonts w:eastAsia="Arial"/>
      <w:bCs/>
      <w:sz w:val="22"/>
    </w:rPr>
  </w:style>
  <w:style w:type="character" w:customStyle="1" w:styleId="TFChar">
    <w:name w:val="TF Char"/>
    <w:link w:val="TF"/>
    <w:rsid w:val="008F27E3"/>
    <w:rPr>
      <w:rFonts w:ascii="Arial" w:hAnsi="Arial"/>
      <w:b/>
      <w:lang w:val="en-GB" w:eastAsia="en-US"/>
    </w:rPr>
  </w:style>
  <w:style w:type="character" w:customStyle="1" w:styleId="TALChar">
    <w:name w:val="TAL Char"/>
    <w:locked/>
    <w:rsid w:val="008F27E3"/>
    <w:rPr>
      <w:rFonts w:ascii="Arial" w:hAnsi="Arial" w:cs="Arial"/>
      <w:sz w:val="18"/>
      <w:lang w:val="en-GB"/>
    </w:rPr>
  </w:style>
  <w:style w:type="paragraph" w:customStyle="1" w:styleId="TableText">
    <w:name w:val="TableText"/>
    <w:basedOn w:val="af4"/>
    <w:rsid w:val="008F27E3"/>
    <w:pPr>
      <w:keepNext/>
      <w:keepLines/>
      <w:snapToGrid w:val="0"/>
      <w:spacing w:after="180"/>
      <w:ind w:left="0"/>
      <w:jc w:val="center"/>
    </w:pPr>
    <w:rPr>
      <w:kern w:val="2"/>
    </w:rPr>
  </w:style>
  <w:style w:type="paragraph" w:styleId="af4">
    <w:name w:val="Body Text Indent"/>
    <w:basedOn w:val="a1"/>
    <w:link w:val="Char9"/>
    <w:rsid w:val="008F27E3"/>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rsid w:val="008F27E3"/>
    <w:rPr>
      <w:rFonts w:ascii="Times New Roman" w:eastAsia="SimSun" w:hAnsi="Times New Roman"/>
      <w:lang w:val="en-GB" w:eastAsia="en-US"/>
    </w:rPr>
  </w:style>
  <w:style w:type="character" w:customStyle="1" w:styleId="EXChar">
    <w:name w:val="EX Char"/>
    <w:link w:val="EX"/>
    <w:locked/>
    <w:rsid w:val="008F27E3"/>
    <w:rPr>
      <w:rFonts w:ascii="Times New Roman" w:hAnsi="Times New Roman"/>
      <w:lang w:val="en-GB" w:eastAsia="en-US"/>
    </w:rPr>
  </w:style>
  <w:style w:type="paragraph" w:customStyle="1" w:styleId="B2">
    <w:name w:val="B2+"/>
    <w:basedOn w:val="B20"/>
    <w:rsid w:val="008F27E3"/>
    <w:pPr>
      <w:numPr>
        <w:numId w:val="4"/>
      </w:numPr>
      <w:overflowPunct w:val="0"/>
      <w:autoSpaceDE w:val="0"/>
      <w:autoSpaceDN w:val="0"/>
      <w:adjustRightInd w:val="0"/>
      <w:textAlignment w:val="baseline"/>
    </w:pPr>
    <w:rPr>
      <w:rFonts w:eastAsia="SimSun"/>
    </w:rPr>
  </w:style>
  <w:style w:type="paragraph" w:customStyle="1" w:styleId="B3">
    <w:name w:val="B3+"/>
    <w:basedOn w:val="B30"/>
    <w:rsid w:val="008F27E3"/>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27E3"/>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27E3"/>
    <w:pPr>
      <w:numPr>
        <w:numId w:val="7"/>
      </w:numPr>
      <w:overflowPunct w:val="0"/>
      <w:autoSpaceDE w:val="0"/>
      <w:autoSpaceDN w:val="0"/>
      <w:adjustRightInd w:val="0"/>
      <w:textAlignment w:val="baseline"/>
    </w:pPr>
    <w:rPr>
      <w:rFonts w:eastAsia="SimSun"/>
    </w:rPr>
  </w:style>
  <w:style w:type="paragraph" w:customStyle="1" w:styleId="FL">
    <w:name w:val="FL"/>
    <w:basedOn w:val="a1"/>
    <w:rsid w:val="008F27E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27E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27E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8F27E3"/>
    <w:rPr>
      <w:rFonts w:eastAsia="Times New Roman"/>
      <w:i/>
      <w:color w:val="0000FF"/>
    </w:rPr>
  </w:style>
  <w:style w:type="paragraph" w:styleId="af5">
    <w:name w:val="Normal (Web)"/>
    <w:basedOn w:val="a1"/>
    <w:unhideWhenUsed/>
    <w:rsid w:val="008F27E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F27E3"/>
    <w:pPr>
      <w:overflowPunct w:val="0"/>
      <w:autoSpaceDE w:val="0"/>
      <w:autoSpaceDN w:val="0"/>
      <w:adjustRightInd w:val="0"/>
      <w:textAlignment w:val="baseline"/>
    </w:pPr>
    <w:rPr>
      <w:rFonts w:eastAsia="Yu Mincho"/>
      <w:b/>
      <w:bCs/>
    </w:rPr>
  </w:style>
  <w:style w:type="paragraph" w:styleId="af7">
    <w:name w:val="Revision"/>
    <w:hidden/>
    <w:uiPriority w:val="99"/>
    <w:semiHidden/>
    <w:rsid w:val="008F27E3"/>
    <w:rPr>
      <w:rFonts w:ascii="Times New Roman" w:eastAsia="SimSun" w:hAnsi="Times New Roman"/>
      <w:lang w:val="en-GB" w:eastAsia="en-US"/>
    </w:rPr>
  </w:style>
  <w:style w:type="character" w:customStyle="1" w:styleId="fontstyle01">
    <w:name w:val="fontstyle01"/>
    <w:rsid w:val="008F27E3"/>
    <w:rPr>
      <w:rFonts w:ascii="TimesNewRomanPSMT" w:hAnsi="TimesNewRomanPSMT" w:hint="default"/>
      <w:b w:val="0"/>
      <w:bCs w:val="0"/>
      <w:i w:val="0"/>
      <w:iCs w:val="0"/>
      <w:color w:val="000000"/>
      <w:sz w:val="20"/>
      <w:szCs w:val="20"/>
    </w:rPr>
  </w:style>
  <w:style w:type="table" w:styleId="af8">
    <w:name w:val="Table Grid"/>
    <w:basedOn w:val="a3"/>
    <w:rsid w:val="008F2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F27E3"/>
    <w:rPr>
      <w:rFonts w:ascii="Times New Roman" w:hAnsi="Times New Roman"/>
      <w:noProof/>
      <w:lang w:val="en-GB" w:eastAsia="en-US"/>
    </w:rPr>
  </w:style>
  <w:style w:type="paragraph" w:customStyle="1" w:styleId="Default">
    <w:name w:val="Default"/>
    <w:rsid w:val="008F27E3"/>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F27E3"/>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locked/>
    <w:rsid w:val="008F27E3"/>
    <w:rPr>
      <w:rFonts w:ascii="Times New Roman" w:eastAsia="MS Mincho" w:hAnsi="Times New Roman"/>
      <w:lang w:val="en-GB" w:eastAsia="en-US"/>
    </w:rPr>
  </w:style>
  <w:style w:type="character" w:customStyle="1" w:styleId="H6Char">
    <w:name w:val="H6 Char"/>
    <w:link w:val="H6"/>
    <w:rsid w:val="008F27E3"/>
    <w:rPr>
      <w:rFonts w:ascii="Arial" w:hAnsi="Arial"/>
      <w:lang w:val="en-GB" w:eastAsia="en-US"/>
    </w:rPr>
  </w:style>
  <w:style w:type="paragraph" w:styleId="afa">
    <w:name w:val="index heading"/>
    <w:basedOn w:val="a1"/>
    <w:next w:val="a1"/>
    <w:rsid w:val="008F27E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27E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rsid w:val="008F27E3"/>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27E3"/>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F27E3"/>
    <w:rPr>
      <w:rFonts w:ascii="Times New Roman" w:eastAsia="MS Mincho" w:hAnsi="Times New Roman"/>
      <w:lang w:val="en-GB" w:eastAsia="ja-JP"/>
    </w:rPr>
  </w:style>
  <w:style w:type="character" w:customStyle="1" w:styleId="BodyTextChar">
    <w:name w:val="Body Text Char"/>
    <w:aliases w:val="bt Car Char1"/>
    <w:rsid w:val="008F27E3"/>
    <w:rPr>
      <w:rFonts w:ascii="Times New Roman" w:hAnsi="Times New Roman"/>
      <w:lang w:val="en-GB"/>
    </w:rPr>
  </w:style>
  <w:style w:type="paragraph" w:styleId="25">
    <w:name w:val="Body Text 2"/>
    <w:basedOn w:val="a1"/>
    <w:link w:val="2Char2"/>
    <w:rsid w:val="008F27E3"/>
    <w:pPr>
      <w:overflowPunct w:val="0"/>
      <w:autoSpaceDE w:val="0"/>
      <w:autoSpaceDN w:val="0"/>
      <w:adjustRightInd w:val="0"/>
      <w:textAlignment w:val="baseline"/>
    </w:pPr>
    <w:rPr>
      <w:rFonts w:eastAsia="MS Mincho"/>
      <w:i/>
    </w:rPr>
  </w:style>
  <w:style w:type="character" w:customStyle="1" w:styleId="2Char2">
    <w:name w:val="본문 2 Char"/>
    <w:basedOn w:val="a2"/>
    <w:link w:val="25"/>
    <w:rsid w:val="008F27E3"/>
    <w:rPr>
      <w:rFonts w:ascii="Times New Roman" w:eastAsia="MS Mincho" w:hAnsi="Times New Roman"/>
      <w:i/>
      <w:lang w:val="en-GB" w:eastAsia="en-US"/>
    </w:rPr>
  </w:style>
  <w:style w:type="paragraph" w:styleId="34">
    <w:name w:val="Body Text 3"/>
    <w:basedOn w:val="a1"/>
    <w:link w:val="3Char1"/>
    <w:rsid w:val="008F27E3"/>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rsid w:val="008F27E3"/>
    <w:rPr>
      <w:rFonts w:ascii="Times New Roman" w:eastAsia="Osaka" w:hAnsi="Times New Roman"/>
      <w:color w:val="000000"/>
      <w:lang w:val="en-GB" w:eastAsia="en-US"/>
    </w:rPr>
  </w:style>
  <w:style w:type="character" w:styleId="afd">
    <w:name w:val="page number"/>
    <w:rsid w:val="008F27E3"/>
  </w:style>
  <w:style w:type="paragraph" w:customStyle="1" w:styleId="CharCharCharCharChar">
    <w:name w:val="Char Char Char Char Char"/>
    <w:semiHidden/>
    <w:rsid w:val="008F27E3"/>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rsid w:val="008F27E3"/>
    <w:rPr>
      <w:rFonts w:ascii="Arial" w:eastAsia="Arial" w:hAnsi="Arial"/>
      <w:b/>
      <w:bCs/>
      <w:noProof/>
      <w:sz w:val="22"/>
      <w:lang w:val="en-GB" w:eastAsia="en-US"/>
    </w:rPr>
  </w:style>
  <w:style w:type="paragraph" w:customStyle="1" w:styleId="CharChar">
    <w:name w:val="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27E3"/>
    <w:rPr>
      <w:lang w:val="en-GB" w:eastAsia="ja-JP" w:bidi="ar-SA"/>
    </w:rPr>
  </w:style>
  <w:style w:type="paragraph" w:customStyle="1" w:styleId="1Char0">
    <w:name w:val="(文字) (文字)1 Char (文字) (文字)"/>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27E3"/>
    <w:rPr>
      <w:rFonts w:eastAsia="MS Mincho"/>
      <w:lang w:val="en-GB" w:eastAsia="en-US" w:bidi="ar-SA"/>
    </w:rPr>
  </w:style>
  <w:style w:type="paragraph" w:customStyle="1" w:styleId="1CharChar">
    <w:name w:val="(文字) (文字)1 Char (文字) (文字)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27E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27E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27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27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27E3"/>
    <w:rPr>
      <w:rFonts w:ascii="Arial" w:hAnsi="Arial"/>
      <w:sz w:val="32"/>
      <w:lang w:val="en-GB" w:eastAsia="ja-JP" w:bidi="ar-SA"/>
    </w:rPr>
  </w:style>
  <w:style w:type="character" w:customStyle="1" w:styleId="CharChar4">
    <w:name w:val="Char Char4"/>
    <w:rsid w:val="008F27E3"/>
    <w:rPr>
      <w:rFonts w:ascii="Courier New" w:hAnsi="Courier New"/>
      <w:lang w:val="nb-NO" w:eastAsia="ja-JP" w:bidi="ar-SA"/>
    </w:rPr>
  </w:style>
  <w:style w:type="character" w:customStyle="1" w:styleId="AndreaLeonardi">
    <w:name w:val="Andrea Leonardi"/>
    <w:semiHidden/>
    <w:rsid w:val="008F27E3"/>
    <w:rPr>
      <w:rFonts w:ascii="Arial" w:hAnsi="Arial" w:cs="Arial"/>
      <w:color w:val="auto"/>
      <w:sz w:val="20"/>
      <w:szCs w:val="20"/>
    </w:rPr>
  </w:style>
  <w:style w:type="character" w:customStyle="1" w:styleId="B1Char1">
    <w:name w:val="B1 Char1"/>
    <w:rsid w:val="008F27E3"/>
    <w:rPr>
      <w:lang w:val="en-GB"/>
    </w:rPr>
  </w:style>
  <w:style w:type="character" w:customStyle="1" w:styleId="msoins0">
    <w:name w:val="msoins"/>
    <w:basedOn w:val="a2"/>
    <w:rsid w:val="008F27E3"/>
  </w:style>
  <w:style w:type="character" w:customStyle="1" w:styleId="Heading1Char">
    <w:name w:val="Heading 1 Char"/>
    <w:rsid w:val="008F27E3"/>
    <w:rPr>
      <w:rFonts w:ascii="Arial" w:hAnsi="Arial"/>
      <w:sz w:val="36"/>
      <w:lang w:val="en-GB" w:eastAsia="en-US" w:bidi="ar-SA"/>
    </w:rPr>
  </w:style>
  <w:style w:type="character" w:customStyle="1" w:styleId="NOCharChar">
    <w:name w:val="NO Char Char"/>
    <w:rsid w:val="008F27E3"/>
    <w:rPr>
      <w:lang w:val="en-GB" w:eastAsia="en-US" w:bidi="ar-SA"/>
    </w:rPr>
  </w:style>
  <w:style w:type="character" w:customStyle="1" w:styleId="NOZchn">
    <w:name w:val="NO Zchn"/>
    <w:rsid w:val="008F27E3"/>
    <w:rPr>
      <w:lang w:val="en-GB" w:eastAsia="en-US" w:bidi="ar-SA"/>
    </w:rPr>
  </w:style>
  <w:style w:type="paragraph" w:customStyle="1" w:styleId="CharCharCharCharCharChar">
    <w:name w:val="Char Char Char Char Char Char"/>
    <w:semiHidden/>
    <w:rsid w:val="008F2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27E3"/>
  </w:style>
  <w:style w:type="character" w:customStyle="1" w:styleId="T1Char1">
    <w:name w:val="T1 Char1"/>
    <w:aliases w:val="Header 6 Char Char1"/>
    <w:rsid w:val="008F27E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27E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27E3"/>
    <w:rPr>
      <w:rFonts w:ascii="Arial" w:eastAsia="MS Mincho" w:hAnsi="Arial"/>
      <w:sz w:val="22"/>
      <w:lang w:val="en-GB" w:eastAsia="en-US" w:bidi="ar-SA"/>
    </w:rPr>
  </w:style>
  <w:style w:type="paragraph" w:customStyle="1" w:styleId="CarCar">
    <w:name w:val="Car C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27E3"/>
    <w:rPr>
      <w:rFonts w:ascii="Arial" w:hAnsi="Arial"/>
      <w:sz w:val="32"/>
      <w:lang w:val="en-GB" w:eastAsia="en-US" w:bidi="ar-SA"/>
    </w:rPr>
  </w:style>
  <w:style w:type="character" w:customStyle="1" w:styleId="TACCar">
    <w:name w:val="TAC Car"/>
    <w:rsid w:val="008F27E3"/>
    <w:rPr>
      <w:rFonts w:ascii="Arial" w:hAnsi="Arial"/>
      <w:sz w:val="18"/>
      <w:lang w:val="en-GB" w:eastAsia="ja-JP" w:bidi="ar-SA"/>
    </w:rPr>
  </w:style>
  <w:style w:type="paragraph" w:customStyle="1" w:styleId="ZchnZchn1">
    <w:name w:val="Zchn Zchn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27E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27E3"/>
    <w:rPr>
      <w:rFonts w:ascii="Arial" w:hAnsi="Arial"/>
      <w:sz w:val="32"/>
      <w:lang w:val="en-GB" w:eastAsia="en-US" w:bidi="ar-SA"/>
    </w:rPr>
  </w:style>
  <w:style w:type="paragraph" w:customStyle="1" w:styleId="26">
    <w:name w:val="(文字) (文字)2"/>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27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27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27E3"/>
    <w:rPr>
      <w:rFonts w:ascii="Arial" w:eastAsia="MS Mincho" w:hAnsi="Arial"/>
      <w:sz w:val="22"/>
      <w:lang w:val="en-GB" w:eastAsia="en-US" w:bidi="ar-SA"/>
    </w:rPr>
  </w:style>
  <w:style w:type="paragraph" w:customStyle="1" w:styleId="35">
    <w:name w:val="(文字) (文字)3"/>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27E3"/>
  </w:style>
  <w:style w:type="paragraph" w:customStyle="1" w:styleId="13">
    <w:name w:val="(文字) (文字)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27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8F27E3"/>
    <w:rPr>
      <w:rFonts w:ascii="Times New Roman" w:eastAsia="MS Mincho" w:hAnsi="Times New Roman"/>
      <w:lang w:val="en-GB" w:eastAsia="en-GB"/>
    </w:rPr>
  </w:style>
  <w:style w:type="paragraph" w:styleId="aff">
    <w:name w:val="Normal Indent"/>
    <w:basedOn w:val="a1"/>
    <w:rsid w:val="008F27E3"/>
    <w:pPr>
      <w:spacing w:after="0"/>
      <w:ind w:left="851"/>
    </w:pPr>
    <w:rPr>
      <w:rFonts w:eastAsia="MS Mincho"/>
      <w:lang w:val="it-IT" w:eastAsia="en-GB"/>
    </w:rPr>
  </w:style>
  <w:style w:type="paragraph" w:styleId="53">
    <w:name w:val="List Number 5"/>
    <w:basedOn w:val="a1"/>
    <w:rsid w:val="008F27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27E3"/>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27E3"/>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27E3"/>
    <w:rPr>
      <w:rFonts w:ascii="Arial" w:hAnsi="Arial"/>
      <w:sz w:val="36"/>
      <w:lang w:val="en-GB" w:eastAsia="en-US" w:bidi="ar-SA"/>
    </w:rPr>
  </w:style>
  <w:style w:type="character" w:customStyle="1" w:styleId="CharChar7">
    <w:name w:val="Char Char7"/>
    <w:semiHidden/>
    <w:rsid w:val="008F27E3"/>
    <w:rPr>
      <w:rFonts w:ascii="Tahoma" w:hAnsi="Tahoma" w:cs="Tahoma"/>
      <w:shd w:val="clear" w:color="auto" w:fill="000080"/>
      <w:lang w:val="en-GB" w:eastAsia="en-US"/>
    </w:rPr>
  </w:style>
  <w:style w:type="character" w:customStyle="1" w:styleId="ZchnZchn5">
    <w:name w:val="Zchn Zchn5"/>
    <w:rsid w:val="008F27E3"/>
    <w:rPr>
      <w:rFonts w:ascii="Courier New" w:eastAsia="바탕" w:hAnsi="Courier New"/>
      <w:lang w:val="nb-NO" w:eastAsia="en-US" w:bidi="ar-SA"/>
    </w:rPr>
  </w:style>
  <w:style w:type="character" w:customStyle="1" w:styleId="CharChar10">
    <w:name w:val="Char Char10"/>
    <w:semiHidden/>
    <w:rsid w:val="008F27E3"/>
    <w:rPr>
      <w:rFonts w:ascii="Times New Roman" w:hAnsi="Times New Roman"/>
      <w:lang w:val="en-GB" w:eastAsia="en-US"/>
    </w:rPr>
  </w:style>
  <w:style w:type="character" w:customStyle="1" w:styleId="CharChar9">
    <w:name w:val="Char Char9"/>
    <w:semiHidden/>
    <w:rsid w:val="008F27E3"/>
    <w:rPr>
      <w:rFonts w:ascii="Tahoma" w:hAnsi="Tahoma" w:cs="Tahoma"/>
      <w:sz w:val="16"/>
      <w:szCs w:val="16"/>
      <w:lang w:val="en-GB" w:eastAsia="en-US"/>
    </w:rPr>
  </w:style>
  <w:style w:type="character" w:customStyle="1" w:styleId="CharChar8">
    <w:name w:val="Char Char8"/>
    <w:semiHidden/>
    <w:rsid w:val="008F27E3"/>
    <w:rPr>
      <w:rFonts w:ascii="Times New Roman" w:hAnsi="Times New Roman"/>
      <w:b/>
      <w:bCs/>
      <w:lang w:val="en-GB" w:eastAsia="en-US"/>
    </w:rPr>
  </w:style>
  <w:style w:type="paragraph" w:customStyle="1" w:styleId="aff0">
    <w:name w:val="修订"/>
    <w:hidden/>
    <w:semiHidden/>
    <w:rsid w:val="008F27E3"/>
    <w:rPr>
      <w:rFonts w:ascii="Times New Roman" w:eastAsia="바탕" w:hAnsi="Times New Roman"/>
      <w:lang w:val="en-GB" w:eastAsia="en-US"/>
    </w:rPr>
  </w:style>
  <w:style w:type="paragraph" w:styleId="aff1">
    <w:name w:val="endnote text"/>
    <w:basedOn w:val="a1"/>
    <w:link w:val="Chare"/>
    <w:rsid w:val="008F27E3"/>
    <w:pPr>
      <w:snapToGrid w:val="0"/>
    </w:pPr>
    <w:rPr>
      <w:rFonts w:eastAsia="SimSun"/>
    </w:rPr>
  </w:style>
  <w:style w:type="character" w:customStyle="1" w:styleId="Chare">
    <w:name w:val="미주 텍스트 Char"/>
    <w:basedOn w:val="a2"/>
    <w:link w:val="aff1"/>
    <w:rsid w:val="008F27E3"/>
    <w:rPr>
      <w:rFonts w:ascii="Times New Roman" w:eastAsia="SimSun" w:hAnsi="Times New Roman"/>
      <w:lang w:val="en-GB" w:eastAsia="en-US"/>
    </w:rPr>
  </w:style>
  <w:style w:type="character" w:styleId="aff2">
    <w:name w:val="endnote reference"/>
    <w:rsid w:val="008F27E3"/>
    <w:rPr>
      <w:vertAlign w:val="superscript"/>
    </w:rPr>
  </w:style>
  <w:style w:type="character" w:customStyle="1" w:styleId="btChar3">
    <w:name w:val="bt Char3"/>
    <w:aliases w:val="bt Car Char Char3"/>
    <w:rsid w:val="008F27E3"/>
    <w:rPr>
      <w:lang w:val="en-GB" w:eastAsia="ja-JP" w:bidi="ar-SA"/>
    </w:rPr>
  </w:style>
  <w:style w:type="paragraph" w:styleId="aff3">
    <w:name w:val="Title"/>
    <w:basedOn w:val="a1"/>
    <w:next w:val="a1"/>
    <w:link w:val="Charf"/>
    <w:qFormat/>
    <w:rsid w:val="008F27E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3"/>
    <w:rsid w:val="008F27E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27E3"/>
    <w:rPr>
      <w:rFonts w:ascii="Arial" w:hAnsi="Arial"/>
      <w:sz w:val="22"/>
      <w:lang w:val="en-GB" w:eastAsia="ja-JP" w:bidi="ar-SA"/>
    </w:rPr>
  </w:style>
  <w:style w:type="paragraph" w:styleId="aff4">
    <w:name w:val="Date"/>
    <w:basedOn w:val="a1"/>
    <w:next w:val="a1"/>
    <w:link w:val="Charf0"/>
    <w:rsid w:val="008F27E3"/>
    <w:pPr>
      <w:overflowPunct w:val="0"/>
      <w:autoSpaceDE w:val="0"/>
      <w:autoSpaceDN w:val="0"/>
      <w:adjustRightInd w:val="0"/>
      <w:textAlignment w:val="baseline"/>
    </w:pPr>
    <w:rPr>
      <w:rFonts w:eastAsia="MS Mincho"/>
    </w:rPr>
  </w:style>
  <w:style w:type="character" w:customStyle="1" w:styleId="Charf0">
    <w:name w:val="날짜 Char"/>
    <w:basedOn w:val="a2"/>
    <w:link w:val="aff4"/>
    <w:rsid w:val="008F27E3"/>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sid w:val="008F27E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27E3"/>
    <w:rPr>
      <w:rFonts w:ascii="Arial" w:hAnsi="Arial"/>
      <w:sz w:val="24"/>
      <w:lang w:val="en-GB"/>
    </w:rPr>
  </w:style>
  <w:style w:type="paragraph" w:customStyle="1" w:styleId="AutoCorrect">
    <w:name w:val="AutoCorrect"/>
    <w:rsid w:val="008F27E3"/>
    <w:rPr>
      <w:rFonts w:ascii="Times New Roman" w:eastAsia="MS Mincho" w:hAnsi="Times New Roman"/>
      <w:sz w:val="24"/>
      <w:szCs w:val="24"/>
      <w:lang w:val="en-GB" w:eastAsia="ko-KR"/>
    </w:rPr>
  </w:style>
  <w:style w:type="paragraph" w:customStyle="1" w:styleId="-PAGE-">
    <w:name w:val="- PAGE -"/>
    <w:rsid w:val="008F27E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27E3"/>
    <w:rPr>
      <w:rFonts w:ascii="Arial" w:eastAsia="바탕" w:hAnsi="Arial" w:cs="Times New Roman"/>
      <w:b/>
      <w:bCs/>
      <w:i/>
      <w:iCs/>
      <w:sz w:val="28"/>
      <w:szCs w:val="28"/>
      <w:lang w:val="en-GB" w:eastAsia="en-US" w:bidi="ar-SA"/>
    </w:rPr>
  </w:style>
  <w:style w:type="paragraph" w:customStyle="1" w:styleId="Createdby">
    <w:name w:val="Created by"/>
    <w:rsid w:val="008F27E3"/>
    <w:rPr>
      <w:rFonts w:ascii="Times New Roman" w:eastAsia="MS Mincho" w:hAnsi="Times New Roman"/>
      <w:sz w:val="24"/>
      <w:szCs w:val="24"/>
      <w:lang w:val="en-GB" w:eastAsia="ko-KR"/>
    </w:rPr>
  </w:style>
  <w:style w:type="paragraph" w:customStyle="1" w:styleId="Createdon">
    <w:name w:val="Created on"/>
    <w:rsid w:val="008F27E3"/>
    <w:rPr>
      <w:rFonts w:ascii="Times New Roman" w:eastAsia="MS Mincho" w:hAnsi="Times New Roman"/>
      <w:sz w:val="24"/>
      <w:szCs w:val="24"/>
      <w:lang w:val="en-GB" w:eastAsia="ko-KR"/>
    </w:rPr>
  </w:style>
  <w:style w:type="paragraph" w:customStyle="1" w:styleId="Lastprinted">
    <w:name w:val="Last printed"/>
    <w:rsid w:val="008F27E3"/>
    <w:rPr>
      <w:rFonts w:ascii="Times New Roman" w:eastAsia="MS Mincho" w:hAnsi="Times New Roman"/>
      <w:sz w:val="24"/>
      <w:szCs w:val="24"/>
      <w:lang w:val="en-GB" w:eastAsia="ko-KR"/>
    </w:rPr>
  </w:style>
  <w:style w:type="paragraph" w:customStyle="1" w:styleId="Lastsavedby">
    <w:name w:val="Last saved by"/>
    <w:rsid w:val="008F27E3"/>
    <w:rPr>
      <w:rFonts w:ascii="Times New Roman" w:eastAsia="MS Mincho" w:hAnsi="Times New Roman"/>
      <w:sz w:val="24"/>
      <w:szCs w:val="24"/>
      <w:lang w:val="en-GB" w:eastAsia="ko-KR"/>
    </w:rPr>
  </w:style>
  <w:style w:type="paragraph" w:customStyle="1" w:styleId="Filename">
    <w:name w:val="Filename"/>
    <w:rsid w:val="008F27E3"/>
    <w:rPr>
      <w:rFonts w:ascii="Times New Roman" w:eastAsia="MS Mincho" w:hAnsi="Times New Roman"/>
      <w:sz w:val="24"/>
      <w:szCs w:val="24"/>
      <w:lang w:val="en-GB" w:eastAsia="ko-KR"/>
    </w:rPr>
  </w:style>
  <w:style w:type="paragraph" w:customStyle="1" w:styleId="Filenameandpath">
    <w:name w:val="Filename and path"/>
    <w:rsid w:val="008F27E3"/>
    <w:rPr>
      <w:rFonts w:ascii="Times New Roman" w:eastAsia="MS Mincho" w:hAnsi="Times New Roman"/>
      <w:sz w:val="24"/>
      <w:szCs w:val="24"/>
      <w:lang w:val="en-GB" w:eastAsia="ko-KR"/>
    </w:rPr>
  </w:style>
  <w:style w:type="paragraph" w:customStyle="1" w:styleId="AuthorPageDate">
    <w:name w:val="Author  Page #  Date"/>
    <w:rsid w:val="008F27E3"/>
    <w:rPr>
      <w:rFonts w:ascii="Times New Roman" w:eastAsia="MS Mincho" w:hAnsi="Times New Roman"/>
      <w:sz w:val="24"/>
      <w:szCs w:val="24"/>
      <w:lang w:val="en-GB" w:eastAsia="ko-KR"/>
    </w:rPr>
  </w:style>
  <w:style w:type="paragraph" w:customStyle="1" w:styleId="ConfidentialPageDate">
    <w:name w:val="Confidential  Page #  Date"/>
    <w:rsid w:val="008F27E3"/>
    <w:rPr>
      <w:rFonts w:ascii="Times New Roman" w:eastAsia="MS Mincho" w:hAnsi="Times New Roman"/>
      <w:sz w:val="24"/>
      <w:szCs w:val="24"/>
      <w:lang w:val="en-GB" w:eastAsia="ko-KR"/>
    </w:rPr>
  </w:style>
  <w:style w:type="paragraph" w:customStyle="1" w:styleId="INDENT1">
    <w:name w:val="INDENT1"/>
    <w:basedOn w:val="a1"/>
    <w:rsid w:val="008F27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27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27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27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F27E3"/>
    <w:rPr>
      <w:b/>
      <w:bCs/>
    </w:rPr>
  </w:style>
  <w:style w:type="paragraph" w:customStyle="1" w:styleId="enumlev2">
    <w:name w:val="enumlev2"/>
    <w:basedOn w:val="a1"/>
    <w:rsid w:val="008F27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27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27E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8F27E3"/>
    <w:rPr>
      <w:rFonts w:ascii="Times New Roman" w:eastAsia="바탕" w:hAnsi="Times New Roman"/>
      <w:lang w:val="en-GB" w:eastAsia="en-US"/>
    </w:rPr>
  </w:style>
  <w:style w:type="table" w:customStyle="1" w:styleId="TableGrid1">
    <w:name w:val="Table Grid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F27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27E3"/>
    <w:rPr>
      <w:rFonts w:ascii="Times New Roman" w:eastAsia="SimSun" w:hAnsi="Times New Roman"/>
      <w:sz w:val="24"/>
      <w:szCs w:val="24"/>
      <w:lang w:val="en-GB" w:eastAsia="ko-KR"/>
    </w:rPr>
  </w:style>
  <w:style w:type="paragraph" w:customStyle="1" w:styleId="ATC">
    <w:name w:val="ATC"/>
    <w:basedOn w:val="a1"/>
    <w:rsid w:val="008F27E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27E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8F27E3"/>
    <w:pPr>
      <w:tabs>
        <w:tab w:val="center" w:pos="4820"/>
        <w:tab w:val="right" w:pos="9640"/>
      </w:tabs>
    </w:pPr>
    <w:rPr>
      <w:rFonts w:eastAsia="SimSun"/>
      <w:lang w:eastAsia="ja-JP"/>
    </w:rPr>
  </w:style>
  <w:style w:type="paragraph" w:customStyle="1" w:styleId="Separation">
    <w:name w:val="Separation"/>
    <w:basedOn w:val="10"/>
    <w:next w:val="a1"/>
    <w:rsid w:val="008F27E3"/>
    <w:pPr>
      <w:pBdr>
        <w:top w:val="none" w:sz="0" w:space="0" w:color="auto"/>
      </w:pBdr>
    </w:pPr>
    <w:rPr>
      <w:rFonts w:eastAsia="MS Mincho"/>
      <w:b/>
      <w:color w:val="0000FF"/>
      <w:szCs w:val="36"/>
      <w:lang w:eastAsia="ja-JP"/>
    </w:rPr>
  </w:style>
  <w:style w:type="paragraph" w:customStyle="1" w:styleId="TaOC">
    <w:name w:val="TaOC"/>
    <w:basedOn w:val="TAC"/>
    <w:rsid w:val="008F27E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27E3"/>
    <w:rPr>
      <w:rFonts w:ascii="Arial" w:hAnsi="Arial"/>
      <w:lang w:val="en-GB" w:eastAsia="en-US" w:bidi="ar-SA"/>
    </w:rPr>
  </w:style>
  <w:style w:type="table" w:customStyle="1" w:styleId="Tabellengitternetz1">
    <w:name w:val="Tabellengitternetz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F27E3"/>
    <w:pPr>
      <w:tabs>
        <w:tab w:val="num" w:pos="928"/>
      </w:tabs>
      <w:ind w:left="928" w:hanging="360"/>
    </w:pPr>
    <w:rPr>
      <w:rFonts w:eastAsia="바탕"/>
    </w:rPr>
  </w:style>
  <w:style w:type="table" w:customStyle="1" w:styleId="TableGrid2">
    <w:name w:val="Table Grid2"/>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F27E3"/>
    <w:pPr>
      <w:keepNext w:val="0"/>
      <w:keepLines w:val="0"/>
      <w:spacing w:before="240"/>
      <w:ind w:left="1980" w:hanging="1980"/>
    </w:pPr>
    <w:rPr>
      <w:rFonts w:eastAsia="MS Mincho"/>
      <w:bCs/>
    </w:rPr>
  </w:style>
  <w:style w:type="paragraph" w:customStyle="1" w:styleId="StyleHeading6After9pt">
    <w:name w:val="Style Heading 6 + After:  9 pt"/>
    <w:basedOn w:val="6"/>
    <w:rsid w:val="008F27E3"/>
    <w:pPr>
      <w:keepNext w:val="0"/>
      <w:keepLines w:val="0"/>
      <w:spacing w:before="240"/>
      <w:ind w:left="0" w:firstLine="0"/>
    </w:pPr>
    <w:rPr>
      <w:rFonts w:eastAsia="MS Mincho"/>
      <w:bCs/>
    </w:rPr>
  </w:style>
  <w:style w:type="table" w:customStyle="1" w:styleId="TableGrid3">
    <w:name w:val="Table Grid3"/>
    <w:basedOn w:val="a3"/>
    <w:next w:val="af8"/>
    <w:rsid w:val="008F2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F27E3"/>
    <w:rPr>
      <w:rFonts w:ascii="Tahoma" w:eastAsia="MS Mincho" w:hAnsi="Tahoma" w:cs="Tahoma"/>
      <w:sz w:val="16"/>
      <w:szCs w:val="16"/>
    </w:rPr>
  </w:style>
  <w:style w:type="paragraph" w:customStyle="1" w:styleId="JK-text-simpledoc">
    <w:name w:val="JK - text - simple doc"/>
    <w:basedOn w:val="afc"/>
    <w:autoRedefine/>
    <w:rsid w:val="008F27E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27E3"/>
    <w:pPr>
      <w:spacing w:before="100" w:beforeAutospacing="1" w:after="100" w:afterAutospacing="1"/>
    </w:pPr>
    <w:rPr>
      <w:rFonts w:eastAsia="MS Mincho"/>
      <w:sz w:val="24"/>
      <w:szCs w:val="24"/>
      <w:lang w:val="en-US"/>
    </w:rPr>
  </w:style>
  <w:style w:type="paragraph" w:customStyle="1" w:styleId="15">
    <w:name w:val="吹き出し1"/>
    <w:basedOn w:val="a1"/>
    <w:semiHidden/>
    <w:rsid w:val="008F27E3"/>
    <w:rPr>
      <w:rFonts w:ascii="Tahoma" w:eastAsia="MS Mincho" w:hAnsi="Tahoma" w:cs="Tahoma"/>
      <w:sz w:val="16"/>
      <w:szCs w:val="16"/>
    </w:rPr>
  </w:style>
  <w:style w:type="paragraph" w:customStyle="1" w:styleId="ZchnZchn">
    <w:name w:val="Zchn Zchn"/>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27E3"/>
    <w:rPr>
      <w:rFonts w:ascii="Arial" w:hAnsi="Arial"/>
      <w:b/>
      <w:noProof/>
      <w:sz w:val="18"/>
      <w:lang w:val="en-GB" w:eastAsia="en-US" w:bidi="ar-SA"/>
    </w:rPr>
  </w:style>
  <w:style w:type="paragraph" w:customStyle="1" w:styleId="28">
    <w:name w:val="吹き出し2"/>
    <w:basedOn w:val="a1"/>
    <w:semiHidden/>
    <w:rsid w:val="008F27E3"/>
    <w:rPr>
      <w:rFonts w:ascii="Tahoma" w:eastAsia="MS Mincho" w:hAnsi="Tahoma" w:cs="Tahoma"/>
      <w:sz w:val="16"/>
      <w:szCs w:val="16"/>
    </w:rPr>
  </w:style>
  <w:style w:type="paragraph" w:customStyle="1" w:styleId="Note">
    <w:name w:val="Note"/>
    <w:basedOn w:val="B10"/>
    <w:rsid w:val="008F27E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27E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2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27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27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27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27E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27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27E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27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27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27E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27E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27E3"/>
    <w:rPr>
      <w:rFonts w:ascii="Arial" w:hAnsi="Arial"/>
      <w:sz w:val="36"/>
      <w:lang w:val="en-GB" w:eastAsia="en-US" w:bidi="ar-SA"/>
    </w:rPr>
  </w:style>
  <w:style w:type="paragraph" w:customStyle="1" w:styleId="TableTitle">
    <w:name w:val="TableTitle"/>
    <w:basedOn w:val="25"/>
    <w:next w:val="25"/>
    <w:rsid w:val="008F27E3"/>
    <w:pPr>
      <w:keepNext/>
      <w:keepLines/>
      <w:spacing w:after="60"/>
      <w:ind w:left="210"/>
      <w:jc w:val="center"/>
    </w:pPr>
    <w:rPr>
      <w:b/>
      <w:i w:val="0"/>
      <w:lang w:eastAsia="en-GB"/>
    </w:rPr>
  </w:style>
  <w:style w:type="paragraph" w:customStyle="1" w:styleId="TableofFigures1">
    <w:name w:val="Table of Figures1"/>
    <w:basedOn w:val="a1"/>
    <w:next w:val="a1"/>
    <w:rsid w:val="008F27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27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27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27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27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27E3"/>
    <w:rPr>
      <w:rFonts w:ascii="Arial" w:hAnsi="Arial"/>
      <w:sz w:val="28"/>
      <w:lang w:val="en-GB" w:eastAsia="en-US" w:bidi="ar-SA"/>
    </w:rPr>
  </w:style>
  <w:style w:type="paragraph" w:customStyle="1" w:styleId="Heading3Underrubrik2H3">
    <w:name w:val="Heading 3.Underrubrik2.H3"/>
    <w:basedOn w:val="Heading2Head2A2"/>
    <w:next w:val="a1"/>
    <w:rsid w:val="008F27E3"/>
    <w:pPr>
      <w:spacing w:before="120"/>
      <w:outlineLvl w:val="2"/>
    </w:pPr>
    <w:rPr>
      <w:sz w:val="28"/>
    </w:rPr>
  </w:style>
  <w:style w:type="paragraph" w:customStyle="1" w:styleId="Heading2Head2A2">
    <w:name w:val="Heading 2.Head2A.2"/>
    <w:basedOn w:val="10"/>
    <w:next w:val="a1"/>
    <w:rsid w:val="008F27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27E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27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27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27E3"/>
    <w:pPr>
      <w:ind w:left="244" w:hanging="244"/>
    </w:pPr>
    <w:rPr>
      <w:rFonts w:ascii="Arial" w:eastAsia="SimSun" w:hAnsi="Arial"/>
      <w:noProof/>
      <w:color w:val="000000"/>
      <w:lang w:val="en-GB" w:eastAsia="en-US"/>
    </w:rPr>
  </w:style>
  <w:style w:type="paragraph" w:customStyle="1" w:styleId="Bullets">
    <w:name w:val="Bullets"/>
    <w:basedOn w:val="afc"/>
    <w:rsid w:val="008F27E3"/>
    <w:pPr>
      <w:widowControl w:val="0"/>
      <w:spacing w:after="120"/>
      <w:ind w:left="283" w:hanging="283"/>
    </w:pPr>
    <w:rPr>
      <w:lang w:eastAsia="de-DE"/>
    </w:rPr>
  </w:style>
  <w:style w:type="paragraph" w:customStyle="1" w:styleId="11BodyText">
    <w:name w:val="11 BodyText"/>
    <w:basedOn w:val="a1"/>
    <w:rsid w:val="008F27E3"/>
    <w:pPr>
      <w:spacing w:after="220"/>
      <w:ind w:left="1298"/>
    </w:pPr>
    <w:rPr>
      <w:rFonts w:ascii="Arial" w:eastAsia="SimSun" w:hAnsi="Arial"/>
      <w:lang w:val="en-US" w:eastAsia="en-GB"/>
    </w:rPr>
  </w:style>
  <w:style w:type="numbering" w:customStyle="1" w:styleId="16">
    <w:name w:val="无列表1"/>
    <w:next w:val="a4"/>
    <w:semiHidden/>
    <w:rsid w:val="008F27E3"/>
  </w:style>
  <w:style w:type="paragraph" w:customStyle="1" w:styleId="berschrift2Head2A2">
    <w:name w:val="Überschrift 2.Head2A.2"/>
    <w:basedOn w:val="10"/>
    <w:next w:val="a1"/>
    <w:rsid w:val="008F27E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F27E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27E3"/>
    <w:rPr>
      <w:rFonts w:eastAsia="MS Mincho"/>
      <w:kern w:val="2"/>
    </w:rPr>
  </w:style>
  <w:style w:type="character" w:customStyle="1" w:styleId="StyleTACChar">
    <w:name w:val="Style TAC + Char"/>
    <w:link w:val="StyleTAC"/>
    <w:rsid w:val="008F27E3"/>
    <w:rPr>
      <w:rFonts w:ascii="Arial" w:eastAsia="MS Mincho" w:hAnsi="Arial"/>
      <w:kern w:val="2"/>
      <w:sz w:val="18"/>
      <w:lang w:val="en-GB" w:eastAsia="en-US"/>
    </w:rPr>
  </w:style>
  <w:style w:type="character" w:customStyle="1" w:styleId="CharChar29">
    <w:name w:val="Char Char29"/>
    <w:rsid w:val="008F27E3"/>
    <w:rPr>
      <w:rFonts w:ascii="Arial" w:hAnsi="Arial"/>
      <w:sz w:val="36"/>
      <w:lang w:val="en-GB" w:eastAsia="en-US" w:bidi="ar-SA"/>
    </w:rPr>
  </w:style>
  <w:style w:type="character" w:customStyle="1" w:styleId="CharChar28">
    <w:name w:val="Char Char28"/>
    <w:rsid w:val="008F27E3"/>
    <w:rPr>
      <w:rFonts w:ascii="Arial" w:hAnsi="Arial"/>
      <w:sz w:val="32"/>
      <w:lang w:val="en-GB"/>
    </w:rPr>
  </w:style>
  <w:style w:type="paragraph" w:customStyle="1" w:styleId="berschrift3h3H3Underrubrik2">
    <w:name w:val="Überschrift 3.h3.H3.Underrubrik2"/>
    <w:basedOn w:val="2"/>
    <w:next w:val="a1"/>
    <w:rsid w:val="008F27E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27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27E3"/>
    <w:rPr>
      <w:rFonts w:ascii="Arial" w:hAnsi="Arial"/>
      <w:sz w:val="22"/>
      <w:lang w:val="en-GB" w:eastAsia="en-GB" w:bidi="ar-SA"/>
    </w:rPr>
  </w:style>
  <w:style w:type="paragraph" w:customStyle="1" w:styleId="54">
    <w:name w:val="吹き出し5"/>
    <w:basedOn w:val="a1"/>
    <w:semiHidden/>
    <w:rsid w:val="008F27E3"/>
    <w:rPr>
      <w:rFonts w:ascii="Tahoma" w:eastAsia="MS Mincho" w:hAnsi="Tahoma" w:cs="Tahoma"/>
      <w:sz w:val="16"/>
      <w:szCs w:val="16"/>
    </w:rPr>
  </w:style>
  <w:style w:type="character" w:customStyle="1" w:styleId="B1Zchn">
    <w:name w:val="B1 Zchn"/>
    <w:rsid w:val="008F27E3"/>
    <w:rPr>
      <w:rFonts w:ascii="Times New Roman" w:hAnsi="Times New Roman"/>
      <w:lang w:val="en-GB"/>
    </w:rPr>
  </w:style>
  <w:style w:type="paragraph" w:customStyle="1" w:styleId="Reference">
    <w:name w:val="Reference"/>
    <w:basedOn w:val="a1"/>
    <w:rsid w:val="008F27E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27E3"/>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27E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8F27E3"/>
    <w:rPr>
      <w:rFonts w:ascii="Times New Roman" w:eastAsia="Times New Roman" w:hAnsi="Times New Roman"/>
      <w:i/>
      <w:color w:val="0000FF"/>
      <w:lang w:val="en-GB" w:eastAsia="en-US"/>
    </w:rPr>
  </w:style>
  <w:style w:type="character" w:customStyle="1" w:styleId="msoins00">
    <w:name w:val="msoins0"/>
    <w:rsid w:val="008F27E3"/>
  </w:style>
  <w:style w:type="character" w:customStyle="1" w:styleId="B3Char">
    <w:name w:val="B3 Char"/>
    <w:link w:val="B30"/>
    <w:rsid w:val="008F27E3"/>
    <w:rPr>
      <w:rFonts w:ascii="Times New Roman" w:hAnsi="Times New Roman"/>
      <w:lang w:val="en-GB" w:eastAsia="en-US"/>
    </w:rPr>
  </w:style>
  <w:style w:type="paragraph" w:customStyle="1" w:styleId="CharChar24">
    <w:name w:val="Char Char24"/>
    <w:basedOn w:val="a1"/>
    <w:semiHidden/>
    <w:rsid w:val="008F27E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8F27E3"/>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8F27E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27E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8F27E3"/>
    <w:rPr>
      <w:rFonts w:ascii="Times New Roman" w:eastAsia="Yu Mincho" w:hAnsi="Times New Roman"/>
      <w:lang w:val="en-GB" w:eastAsia="en-US"/>
    </w:rPr>
  </w:style>
  <w:style w:type="paragraph" w:customStyle="1" w:styleId="MotorolaResponse1">
    <w:name w:val="Motorola Response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27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8F27E3"/>
    <w:rPr>
      <w:rFonts w:ascii="Times New Roman" w:eastAsia="바탕" w:hAnsi="Times New Roman"/>
      <w:sz w:val="24"/>
      <w:lang w:eastAsia="en-US"/>
    </w:rPr>
  </w:style>
  <w:style w:type="paragraph" w:customStyle="1" w:styleId="FBCharCharCharChar1">
    <w:name w:val="FB Char Char Char Char1"/>
    <w:next w:val="a1"/>
    <w:semiHidden/>
    <w:rsid w:val="008F2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2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2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27E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27E3"/>
    <w:rPr>
      <w:rFonts w:ascii="Arial" w:eastAsia="Arial" w:hAnsi="Arial"/>
      <w:sz w:val="28"/>
      <w:lang w:val="en-GB" w:eastAsia="en-US"/>
    </w:rPr>
  </w:style>
  <w:style w:type="paragraph" w:customStyle="1" w:styleId="a">
    <w:name w:val="表格题注"/>
    <w:next w:val="a1"/>
    <w:rsid w:val="008F27E3"/>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27E3"/>
    <w:pPr>
      <w:numPr>
        <w:numId w:val="14"/>
      </w:numPr>
      <w:jc w:val="center"/>
    </w:pPr>
    <w:rPr>
      <w:rFonts w:ascii="Times New Roman" w:eastAsia="Yu Mincho" w:hAnsi="Times New Roman"/>
      <w:b/>
      <w:lang w:val="en-GB" w:eastAsia="zh-CN"/>
    </w:rPr>
  </w:style>
  <w:style w:type="character" w:customStyle="1" w:styleId="textbodybold1">
    <w:name w:val="textbodybold1"/>
    <w:rsid w:val="008F27E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27E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8F27E3"/>
    <w:rPr>
      <w:vanish w:val="0"/>
      <w:color w:val="FF0000"/>
      <w:lang w:eastAsia="en-US"/>
    </w:rPr>
  </w:style>
  <w:style w:type="character" w:customStyle="1" w:styleId="Char1">
    <w:name w:val="목록 Char"/>
    <w:link w:val="aa"/>
    <w:rsid w:val="008F27E3"/>
    <w:rPr>
      <w:rFonts w:ascii="Times New Roman" w:hAnsi="Times New Roman"/>
      <w:lang w:val="en-GB" w:eastAsia="en-US"/>
    </w:rPr>
  </w:style>
  <w:style w:type="character" w:customStyle="1" w:styleId="2Char1">
    <w:name w:val="목록 2 Char"/>
    <w:link w:val="24"/>
    <w:rsid w:val="008F27E3"/>
    <w:rPr>
      <w:rFonts w:ascii="Times New Roman" w:hAnsi="Times New Roman"/>
      <w:lang w:val="en-GB" w:eastAsia="en-US"/>
    </w:rPr>
  </w:style>
  <w:style w:type="character" w:customStyle="1" w:styleId="3Char0">
    <w:name w:val="글머리 기호 3 Char"/>
    <w:link w:val="32"/>
    <w:rsid w:val="008F27E3"/>
    <w:rPr>
      <w:rFonts w:ascii="Times New Roman" w:hAnsi="Times New Roman"/>
      <w:lang w:val="en-GB" w:eastAsia="en-US"/>
    </w:rPr>
  </w:style>
  <w:style w:type="character" w:customStyle="1" w:styleId="2Char0">
    <w:name w:val="글머리 기호 2 Char"/>
    <w:link w:val="23"/>
    <w:rsid w:val="008F27E3"/>
    <w:rPr>
      <w:rFonts w:ascii="Times New Roman" w:hAnsi="Times New Roman"/>
      <w:lang w:val="en-GB" w:eastAsia="en-US"/>
    </w:rPr>
  </w:style>
  <w:style w:type="character" w:customStyle="1" w:styleId="Char2">
    <w:name w:val="글머리 기호 Char"/>
    <w:link w:val="a9"/>
    <w:rsid w:val="008F27E3"/>
    <w:rPr>
      <w:rFonts w:ascii="Times New Roman" w:hAnsi="Times New Roman"/>
      <w:lang w:val="en-GB" w:eastAsia="en-US"/>
    </w:rPr>
  </w:style>
  <w:style w:type="character" w:customStyle="1" w:styleId="1Char1">
    <w:name w:val="样式1 Char"/>
    <w:link w:val="1"/>
    <w:rsid w:val="008F27E3"/>
    <w:rPr>
      <w:rFonts w:ascii="Arial" w:hAnsi="Arial"/>
      <w:sz w:val="18"/>
      <w:lang w:val="en-GB" w:eastAsia="ja-JP"/>
    </w:rPr>
  </w:style>
  <w:style w:type="character" w:customStyle="1" w:styleId="superscript">
    <w:name w:val="superscript"/>
    <w:rsid w:val="008F27E3"/>
    <w:rPr>
      <w:rFonts w:ascii="Bookman" w:hAnsi="Bookman"/>
      <w:position w:val="6"/>
      <w:sz w:val="18"/>
    </w:rPr>
  </w:style>
  <w:style w:type="character" w:customStyle="1" w:styleId="NOChar1">
    <w:name w:val="NO Char1"/>
    <w:rsid w:val="008F27E3"/>
    <w:rPr>
      <w:rFonts w:eastAsia="MS Mincho"/>
      <w:lang w:val="en-GB" w:eastAsia="en-US" w:bidi="ar-SA"/>
    </w:rPr>
  </w:style>
  <w:style w:type="paragraph" w:customStyle="1" w:styleId="textintend1">
    <w:name w:val="text intend 1"/>
    <w:basedOn w:val="text"/>
    <w:rsid w:val="008F27E3"/>
    <w:pPr>
      <w:widowControl/>
      <w:tabs>
        <w:tab w:val="left" w:pos="992"/>
      </w:tabs>
      <w:spacing w:after="120"/>
      <w:ind w:left="992" w:hanging="425"/>
    </w:pPr>
    <w:rPr>
      <w:rFonts w:eastAsia="MS Mincho"/>
      <w:lang w:val="en-US"/>
    </w:rPr>
  </w:style>
  <w:style w:type="paragraph" w:customStyle="1" w:styleId="TabList">
    <w:name w:val="TabList"/>
    <w:basedOn w:val="a1"/>
    <w:rsid w:val="008F27E3"/>
    <w:pPr>
      <w:tabs>
        <w:tab w:val="left" w:pos="1134"/>
      </w:tabs>
      <w:spacing w:after="0"/>
    </w:pPr>
    <w:rPr>
      <w:rFonts w:eastAsia="MS Mincho"/>
    </w:rPr>
  </w:style>
  <w:style w:type="character" w:customStyle="1" w:styleId="BodyText2Char1">
    <w:name w:val="Body Text 2 Char1"/>
    <w:rsid w:val="008F27E3"/>
    <w:rPr>
      <w:lang w:val="en-GB"/>
    </w:rPr>
  </w:style>
  <w:style w:type="character" w:customStyle="1" w:styleId="EndnoteTextChar1">
    <w:name w:val="Endnote Text Char1"/>
    <w:rsid w:val="008F27E3"/>
    <w:rPr>
      <w:lang w:val="en-GB"/>
    </w:rPr>
  </w:style>
  <w:style w:type="character" w:customStyle="1" w:styleId="TitleChar1">
    <w:name w:val="Title Char1"/>
    <w:rsid w:val="008F27E3"/>
    <w:rPr>
      <w:rFonts w:ascii="Cambria" w:eastAsia="Times New Roman" w:hAnsi="Cambria" w:cs="Times New Roman"/>
      <w:b/>
      <w:bCs/>
      <w:kern w:val="28"/>
      <w:sz w:val="32"/>
      <w:szCs w:val="32"/>
      <w:lang w:val="en-GB"/>
    </w:rPr>
  </w:style>
  <w:style w:type="paragraph" w:customStyle="1" w:styleId="textintend2">
    <w:name w:val="text intend 2"/>
    <w:basedOn w:val="text"/>
    <w:rsid w:val="008F27E3"/>
    <w:pPr>
      <w:widowControl/>
      <w:tabs>
        <w:tab w:val="left" w:pos="1418"/>
      </w:tabs>
      <w:spacing w:after="120"/>
      <w:ind w:left="1418" w:hanging="426"/>
    </w:pPr>
    <w:rPr>
      <w:rFonts w:eastAsia="MS Mincho"/>
      <w:lang w:val="en-US"/>
    </w:rPr>
  </w:style>
  <w:style w:type="character" w:customStyle="1" w:styleId="BodyTextIndent2Char1">
    <w:name w:val="Body Text Indent 2 Char1"/>
    <w:rsid w:val="008F27E3"/>
    <w:rPr>
      <w:lang w:val="en-GB"/>
    </w:rPr>
  </w:style>
  <w:style w:type="character" w:customStyle="1" w:styleId="BodyTextIndentChar1">
    <w:name w:val="Body Text Indent Char1"/>
    <w:rsid w:val="008F27E3"/>
    <w:rPr>
      <w:lang w:val="en-GB"/>
    </w:rPr>
  </w:style>
  <w:style w:type="character" w:customStyle="1" w:styleId="BodyText3Char1">
    <w:name w:val="Body Text 3 Char1"/>
    <w:rsid w:val="008F27E3"/>
    <w:rPr>
      <w:sz w:val="16"/>
      <w:szCs w:val="16"/>
      <w:lang w:val="en-GB"/>
    </w:rPr>
  </w:style>
  <w:style w:type="paragraph" w:customStyle="1" w:styleId="text">
    <w:name w:val="text"/>
    <w:basedOn w:val="a1"/>
    <w:rsid w:val="008F27E3"/>
    <w:pPr>
      <w:widowControl w:val="0"/>
      <w:spacing w:after="240"/>
      <w:jc w:val="both"/>
    </w:pPr>
    <w:rPr>
      <w:rFonts w:eastAsia="SimSun"/>
      <w:sz w:val="24"/>
      <w:lang w:val="en-AU"/>
    </w:rPr>
  </w:style>
  <w:style w:type="paragraph" w:customStyle="1" w:styleId="berschrift1H1">
    <w:name w:val="Überschrift 1.H1"/>
    <w:basedOn w:val="a1"/>
    <w:next w:val="a1"/>
    <w:rsid w:val="008F27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27E3"/>
    <w:pPr>
      <w:widowControl/>
      <w:tabs>
        <w:tab w:val="left" w:pos="1843"/>
      </w:tabs>
      <w:spacing w:after="120"/>
      <w:ind w:left="1843" w:hanging="425"/>
    </w:pPr>
    <w:rPr>
      <w:rFonts w:eastAsia="MS Mincho"/>
      <w:lang w:val="en-US"/>
    </w:rPr>
  </w:style>
  <w:style w:type="paragraph" w:customStyle="1" w:styleId="normalpuce">
    <w:name w:val="normal puce"/>
    <w:basedOn w:val="a1"/>
    <w:rsid w:val="008F27E3"/>
    <w:pPr>
      <w:widowControl w:val="0"/>
      <w:tabs>
        <w:tab w:val="left" w:pos="360"/>
      </w:tabs>
      <w:spacing w:before="60" w:after="60"/>
      <w:ind w:left="360" w:hanging="360"/>
      <w:jc w:val="both"/>
    </w:pPr>
    <w:rPr>
      <w:rFonts w:eastAsia="MS Mincho"/>
    </w:rPr>
  </w:style>
  <w:style w:type="paragraph" w:customStyle="1" w:styleId="para">
    <w:name w:val="para"/>
    <w:basedOn w:val="a1"/>
    <w:rsid w:val="008F27E3"/>
    <w:pPr>
      <w:spacing w:after="240"/>
      <w:jc w:val="both"/>
    </w:pPr>
    <w:rPr>
      <w:rFonts w:ascii="Helvetica" w:eastAsia="SimSun" w:hAnsi="Helvetica"/>
    </w:rPr>
  </w:style>
  <w:style w:type="paragraph" w:customStyle="1" w:styleId="List1">
    <w:name w:val="List1"/>
    <w:basedOn w:val="a1"/>
    <w:rsid w:val="008F27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27E3"/>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8F27E3"/>
    <w:pPr>
      <w:spacing w:before="120" w:after="0"/>
      <w:jc w:val="both"/>
    </w:pPr>
    <w:rPr>
      <w:rFonts w:eastAsia="SimSun"/>
      <w:lang w:val="en-US"/>
    </w:rPr>
  </w:style>
  <w:style w:type="paragraph" w:customStyle="1" w:styleId="centered">
    <w:name w:val="centered"/>
    <w:basedOn w:val="a1"/>
    <w:rsid w:val="008F27E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27E3"/>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27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27E3"/>
    <w:rPr>
      <w:rFonts w:ascii="Times New Roman" w:eastAsia="바탕" w:hAnsi="Times New Roman"/>
      <w:lang w:val="en-GB" w:eastAsia="en-US"/>
    </w:rPr>
  </w:style>
  <w:style w:type="numbering" w:customStyle="1" w:styleId="17">
    <w:name w:val="リストなし1"/>
    <w:next w:val="a4"/>
    <w:uiPriority w:val="99"/>
    <w:semiHidden/>
    <w:unhideWhenUsed/>
    <w:rsid w:val="008F27E3"/>
  </w:style>
  <w:style w:type="paragraph" w:customStyle="1" w:styleId="81">
    <w:name w:val="表 (赤)  81"/>
    <w:basedOn w:val="a1"/>
    <w:uiPriority w:val="34"/>
    <w:qFormat/>
    <w:rsid w:val="008F27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27E3"/>
    <w:pPr>
      <w:spacing w:before="100" w:beforeAutospacing="1" w:after="100" w:afterAutospacing="1"/>
    </w:pPr>
    <w:rPr>
      <w:rFonts w:eastAsia="SimSun"/>
      <w:sz w:val="24"/>
      <w:szCs w:val="24"/>
      <w:lang w:val="en-US" w:eastAsia="zh-CN"/>
    </w:rPr>
  </w:style>
  <w:style w:type="table" w:styleId="29">
    <w:name w:val="Table Classic 2"/>
    <w:basedOn w:val="a3"/>
    <w:rsid w:val="008F2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27E3"/>
    <w:rPr>
      <w:rFonts w:ascii="Times New Roman" w:eastAsia="SimSun" w:hAnsi="Times New Roman"/>
      <w:lang w:val="en-GB" w:eastAsia="en-US"/>
    </w:rPr>
  </w:style>
  <w:style w:type="character" w:styleId="aff7">
    <w:name w:val="Placeholder Text"/>
    <w:uiPriority w:val="99"/>
    <w:unhideWhenUsed/>
    <w:rsid w:val="008F27E3"/>
    <w:rPr>
      <w:color w:val="808080"/>
    </w:rPr>
  </w:style>
  <w:style w:type="paragraph" w:customStyle="1" w:styleId="LGTdoc">
    <w:name w:val="LGTdoc_본문"/>
    <w:basedOn w:val="a1"/>
    <w:rsid w:val="008F27E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8F27E3"/>
    <w:pPr>
      <w:spacing w:after="240"/>
      <w:jc w:val="both"/>
    </w:pPr>
    <w:rPr>
      <w:rFonts w:ascii="Arial" w:eastAsia="SimSun" w:hAnsi="Arial"/>
      <w:szCs w:val="24"/>
    </w:rPr>
  </w:style>
  <w:style w:type="paragraph" w:customStyle="1" w:styleId="ECCFootnote">
    <w:name w:val="ECC Footnote"/>
    <w:basedOn w:val="a1"/>
    <w:autoRedefine/>
    <w:uiPriority w:val="99"/>
    <w:rsid w:val="008F27E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27E3"/>
    <w:rPr>
      <w:rFonts w:ascii="Arial" w:eastAsia="SimSun" w:hAnsi="Arial"/>
      <w:szCs w:val="24"/>
      <w:lang w:val="en-GB" w:eastAsia="en-US"/>
    </w:rPr>
  </w:style>
  <w:style w:type="paragraph" w:customStyle="1" w:styleId="Text1">
    <w:name w:val="Text 1"/>
    <w:basedOn w:val="a1"/>
    <w:rsid w:val="008F27E3"/>
    <w:pPr>
      <w:spacing w:after="240"/>
      <w:ind w:left="482"/>
      <w:jc w:val="both"/>
    </w:pPr>
    <w:rPr>
      <w:rFonts w:eastAsia="SimSun"/>
      <w:sz w:val="24"/>
      <w:lang w:eastAsia="fr-BE"/>
    </w:rPr>
  </w:style>
  <w:style w:type="paragraph" w:customStyle="1" w:styleId="NumPar4">
    <w:name w:val="NumPar 4"/>
    <w:basedOn w:val="40"/>
    <w:next w:val="a1"/>
    <w:uiPriority w:val="99"/>
    <w:rsid w:val="008F27E3"/>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27E3"/>
  </w:style>
  <w:style w:type="paragraph" w:customStyle="1" w:styleId="cita">
    <w:name w:val="cita"/>
    <w:basedOn w:val="a1"/>
    <w:rsid w:val="008F27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F27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F27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2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2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27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27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27E3"/>
    <w:rPr>
      <w:vanish w:val="0"/>
      <w:webHidden w:val="0"/>
      <w:color w:val="000000"/>
      <w:specVanish w:val="0"/>
    </w:rPr>
  </w:style>
  <w:style w:type="paragraph" w:customStyle="1" w:styleId="Equation">
    <w:name w:val="Equation"/>
    <w:basedOn w:val="a1"/>
    <w:next w:val="a1"/>
    <w:link w:val="EquationChar"/>
    <w:qFormat/>
    <w:rsid w:val="008F27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27E3"/>
    <w:rPr>
      <w:rFonts w:ascii="Times New Roman" w:eastAsia="SimSun" w:hAnsi="Times New Roman"/>
      <w:sz w:val="22"/>
      <w:szCs w:val="22"/>
      <w:lang w:val="en-GB" w:eastAsia="en-US"/>
    </w:rPr>
  </w:style>
  <w:style w:type="character" w:customStyle="1" w:styleId="apple-converted-space">
    <w:name w:val="apple-converted-space"/>
    <w:rsid w:val="008F27E3"/>
  </w:style>
  <w:style w:type="character" w:customStyle="1" w:styleId="shorttext">
    <w:name w:val="short_text"/>
    <w:rsid w:val="008F27E3"/>
  </w:style>
  <w:style w:type="character" w:styleId="aff8">
    <w:name w:val="Subtle Reference"/>
    <w:uiPriority w:val="31"/>
    <w:qFormat/>
    <w:rsid w:val="008F27E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27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27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27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27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27E3"/>
    <w:rPr>
      <w:rFonts w:ascii="Yu Gothic Light" w:eastAsia="Yu Gothic Light" w:hAnsi="Yu Gothic Light" w:cs="Times New Roman"/>
      <w:lang w:val="en-GB" w:eastAsia="en-US"/>
    </w:rPr>
  </w:style>
  <w:style w:type="paragraph" w:customStyle="1" w:styleId="msonormal0">
    <w:name w:val="msonormal"/>
    <w:basedOn w:val="a1"/>
    <w:rsid w:val="008F27E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27E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27E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27E3"/>
    <w:rPr>
      <w:rFonts w:ascii="Times New Roman" w:eastAsia="Yu Mincho" w:hAnsi="Times New Roman"/>
      <w:lang w:val="en-GB" w:eastAsia="en-US"/>
    </w:rPr>
  </w:style>
  <w:style w:type="paragraph" w:customStyle="1" w:styleId="46">
    <w:name w:val="吹き出し4"/>
    <w:basedOn w:val="a1"/>
    <w:semiHidden/>
    <w:rsid w:val="008F27E3"/>
    <w:rPr>
      <w:rFonts w:ascii="Tahoma" w:eastAsia="MS Mincho" w:hAnsi="Tahoma" w:cs="Tahoma"/>
      <w:sz w:val="16"/>
      <w:szCs w:val="16"/>
    </w:rPr>
  </w:style>
  <w:style w:type="paragraph" w:customStyle="1" w:styleId="tac0">
    <w:name w:val="tac"/>
    <w:basedOn w:val="a1"/>
    <w:uiPriority w:val="99"/>
    <w:rsid w:val="008F27E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27E3"/>
  </w:style>
  <w:style w:type="table" w:customStyle="1" w:styleId="TableGrid4">
    <w:name w:val="Table Grid4"/>
    <w:basedOn w:val="a3"/>
    <w:next w:val="af8"/>
    <w:rsid w:val="008F2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F2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F27E3"/>
  </w:style>
  <w:style w:type="table" w:customStyle="1" w:styleId="311">
    <w:name w:val="网格型31"/>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F27E3"/>
  </w:style>
  <w:style w:type="table" w:customStyle="1" w:styleId="TableClassic21">
    <w:name w:val="Table Classic 21"/>
    <w:basedOn w:val="a3"/>
    <w:next w:val="29"/>
    <w:rsid w:val="008F2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27E3"/>
    <w:rPr>
      <w:color w:val="808080"/>
      <w:shd w:val="clear" w:color="auto" w:fill="E6E6E6"/>
    </w:rPr>
  </w:style>
  <w:style w:type="paragraph" w:styleId="TOC">
    <w:name w:val="TOC Heading"/>
    <w:basedOn w:val="10"/>
    <w:next w:val="a1"/>
    <w:uiPriority w:val="39"/>
    <w:unhideWhenUsed/>
    <w:qFormat/>
    <w:rsid w:val="008F27E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8F27E3"/>
    <w:rPr>
      <w:rFonts w:ascii="Times New Roman" w:eastAsia="바탕" w:hAnsi="Times New Roman"/>
      <w:lang w:val="en-GB" w:eastAsia="en-US"/>
    </w:rPr>
  </w:style>
  <w:style w:type="paragraph" w:customStyle="1" w:styleId="TOC92">
    <w:name w:val="TOC 92"/>
    <w:basedOn w:val="80"/>
    <w:rsid w:val="008F2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27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27E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27E3"/>
  </w:style>
  <w:style w:type="numbering" w:customStyle="1" w:styleId="NoList3">
    <w:name w:val="No List3"/>
    <w:next w:val="a4"/>
    <w:uiPriority w:val="99"/>
    <w:semiHidden/>
    <w:unhideWhenUsed/>
    <w:rsid w:val="008F27E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27E3"/>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8FB35-58D6-43C1-866F-2E157F44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140</Pages>
  <Words>23398</Words>
  <Characters>133370</Characters>
  <Application>Microsoft Office Word</Application>
  <DocSecurity>0</DocSecurity>
  <Lines>1111</Lines>
  <Paragraphs>312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5</cp:revision>
  <cp:lastPrinted>1899-12-31T23:00:00Z</cp:lastPrinted>
  <dcterms:created xsi:type="dcterms:W3CDTF">2019-05-21T08:46:00Z</dcterms:created>
  <dcterms:modified xsi:type="dcterms:W3CDTF">2019-05-21T11:28:00Z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